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0bf4" w14:paraId="07a0bf4" w:rsidRDefault="002F357C" w:rsidP="00345FCD" w:rsidR="00345FCD" w:rsidRPr="00987997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09295" cx="53403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2EA0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br w:clear="all" w:type="textWrapping"/>
      </w:r>
    </w:p>
    <w:p w:rsidRDefault="002F357C" w:rsidP="002F357C" w:rsidR="002F357C" w:rsidRPr="0098799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8799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98799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87997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987997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hAnsi="Times New Roman" w:ascii="Times New Roman"/>
          <w:sz w:val="24"/>
          <w:szCs w:val="24"/>
        </w:rPr>
        <w:t>Zagreb, Amruševa 2/II</w:t>
      </w:r>
      <w:r w:rsidRPr="00987997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Marku </w:t>
      </w:r>
      <w:proofErr w:type="spellStart"/>
      <w:r w:rsidR="00FE7B71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Ivrlaču</w:t>
      </w:r>
      <w:proofErr w:type="spellEnd"/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4B0">
        <w:t xml:space="preserve">VALO PROMET j.d.o.o. u likvidaciji, Zagreb, </w:t>
      </w:r>
      <w:proofErr w:type="spellStart"/>
      <w:r w:rsidR="00B454B0">
        <w:t>Čalogovićeva</w:t>
      </w:r>
      <w:proofErr w:type="spellEnd"/>
      <w:r w:rsidR="00B454B0">
        <w:t xml:space="preserve"> 15, OIB: 44680496548</w:t>
      </w:r>
      <w:r w:rsidR="000B79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povodom zahtjeva Financijske ag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D329E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87997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CD329E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4B0">
        <w:t xml:space="preserve">VALO PROMET j.d.o.o. u likvidaciji, Zagreb, </w:t>
      </w:r>
      <w:proofErr w:type="spellStart"/>
      <w:r w:rsidR="00B454B0">
        <w:t>Čalogovićeva</w:t>
      </w:r>
      <w:proofErr w:type="spellEnd"/>
      <w:r w:rsidR="00B454B0">
        <w:t xml:space="preserve"> 15, OIB: 44680496548</w:t>
      </w:r>
      <w:r w:rsidR="00C149FF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987997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CD329E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3335D2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8135C6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335D2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B79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62C2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9879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4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Petra </w:t>
      </w:r>
      <w:proofErr w:type="spellStart"/>
      <w:r w:rsidR="00B454B0">
        <w:rPr>
          <w:rFonts w:cs="Times New Roman" w:eastAsia="Times New Roman" w:hAnsi="Times New Roman" w:ascii="Times New Roman"/>
          <w:sz w:val="24"/>
          <w:szCs w:val="24"/>
          <w:lang w:eastAsia="hr-HR"/>
        </w:rPr>
        <w:t>Gjurašić</w:t>
      </w:r>
      <w:proofErr w:type="spellEnd"/>
      <w:r w:rsidR="007A0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Zagreba,</w:t>
      </w:r>
      <w:r w:rsidR="00B454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Petrinjska 28</w:t>
      </w:r>
      <w:r w:rsidR="0000012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4B0">
        <w:t xml:space="preserve">VALO PROMET j.d.o.o. u likvidaciji, Zagreb, </w:t>
      </w:r>
      <w:proofErr w:type="spellStart"/>
      <w:r w:rsidR="00B454B0">
        <w:t>Čalogovićeva</w:t>
      </w:r>
      <w:proofErr w:type="spellEnd"/>
      <w:r w:rsidR="00B454B0">
        <w:t xml:space="preserve"> 15, OIB: 44680496548</w:t>
      </w:r>
      <w:r w:rsidR="005879F4" w:rsidRPr="00987997">
        <w:rPr>
          <w:rFonts w:cs="Times New Roman" w:hAnsi="Times New Roman" w:ascii="Times New Roman"/>
          <w:sz w:val="24"/>
          <w:szCs w:val="24"/>
        </w:rPr>
        <w:t xml:space="preserve"> 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3D54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0012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D54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98799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454B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180367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5879F4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761C1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B454B0">
        <w:t xml:space="preserve">VALO PROMET j.d.o.o. u likvidaciji, Zagreb, </w:t>
      </w:r>
      <w:proofErr w:type="spellStart"/>
      <w:r w:rsidR="00B454B0">
        <w:t>Čalogovićeva</w:t>
      </w:r>
      <w:proofErr w:type="spellEnd"/>
      <w:r w:rsidR="00B454B0">
        <w:t xml:space="preserve"> 15, OIB: 44680496548.</w:t>
      </w:r>
    </w:p>
    <w:p w:rsidRDefault="00D17903" w:rsidP="00345FCD" w:rsidR="00D17903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180367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000121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B454B0">
        <w:rPr>
          <w:rFonts w:cs="Times New Roman" w:eastAsia="Times New Roman" w:hAnsi="Times New Roman" w:ascii="Times New Roman"/>
          <w:sz w:val="24"/>
          <w:szCs w:val="24"/>
          <w:lang w:eastAsia="hr-HR"/>
        </w:rPr>
        <w:t>58</w:t>
      </w:r>
      <w:r w:rsidR="003D54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2476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026C85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B454B0">
        <w:rPr>
          <w:rFonts w:cs="Times New Roman" w:eastAsia="Times New Roman" w:hAnsi="Times New Roman" w:ascii="Times New Roman"/>
          <w:sz w:val="24"/>
          <w:szCs w:val="24"/>
          <w:lang w:eastAsia="hr-HR"/>
        </w:rPr>
        <w:t>11.</w:t>
      </w:r>
      <w:r w:rsidR="003D54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rujna</w:t>
      </w:r>
      <w:r w:rsidR="006761C1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026C85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B454B0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35681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2017.</w:t>
      </w:r>
    </w:p>
    <w:p w:rsidRDefault="00026C85" w:rsidP="00345FCD" w:rsidR="00026C85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987997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98799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5681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87997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5681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987997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987997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987997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hAnsi="Times New Roman" w:ascii="Times New Roman"/>
          <w:sz w:val="24"/>
          <w:szCs w:val="24"/>
          <w:lang w:eastAsia="hr-HR"/>
        </w:rPr>
        <w:t>Marko Ivrlač</w:t>
      </w:r>
      <w:r w:rsidR="0069578F">
        <w:rPr>
          <w:rFonts w:cs="Times New Roman" w:hAnsi="Times New Roman" w:ascii="Times New Roman"/>
          <w:sz w:val="24"/>
          <w:szCs w:val="24"/>
          <w:lang w:eastAsia="hr-HR"/>
        </w:rPr>
        <w:t xml:space="preserve">, v.r. </w:t>
      </w:r>
      <w:bookmarkStart w:name="_GoBack" w:id="0"/>
      <w:bookmarkEnd w:id="0"/>
    </w:p>
    <w:p w:rsidRDefault="0069578F" w:rsidP="00B22542" w:rsidR="0069578F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69578F" w:rsidP="00B22542" w:rsidR="0069578F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  <w:lang w:eastAsia="hr-HR"/>
        </w:rPr>
        <w:t>otpravka</w:t>
      </w:r>
      <w:proofErr w:type="spellEnd"/>
    </w:p>
    <w:p w:rsidRDefault="0069578F" w:rsidP="00B22542" w:rsidR="0069578F" w:rsidRPr="00987997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 xml:space="preserve">Valerija Gregurić </w:t>
      </w:r>
    </w:p>
    <w:p w:rsidRDefault="00345FCD" w:rsidP="00446C4D" w:rsidR="00345FCD" w:rsidRPr="00987997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578F" w:rsidP="00345FCD" w:rsidR="00C97E01" w:rsidRPr="009879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9879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1235752058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35681C" w:rsidP="0035681C" w:rsidR="0035681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69578F">
          <w:rPr>
            <w:b/>
            <w:noProof/>
          </w:rPr>
          <w:t>2</w:t>
        </w:r>
        <w:r w:rsidRPr="002F357C">
          <w:rPr>
            <w:b/>
          </w:rPr>
          <w:fldChar w:fldCharType="end"/>
        </w:r>
      </w:p>
      <w:p w:rsidRDefault="00180367" w:rsidP="0035681C" w:rsidR="0035681C">
        <w:pPr>
          <w:pStyle w:val="Zaglavlje"/>
          <w:jc w:val="right"/>
        </w:pPr>
        <w:r>
          <w:rPr>
            <w:b/>
          </w:rPr>
          <w:t>Poslovni broj: 58. St-6</w:t>
        </w:r>
        <w:r w:rsidR="007A0038">
          <w:rPr>
            <w:b/>
          </w:rPr>
          <w:t>9</w:t>
        </w:r>
        <w:r w:rsidR="00B454B0">
          <w:rPr>
            <w:b/>
          </w:rPr>
          <w:t>5</w:t>
        </w:r>
        <w:r w:rsidR="007A0038">
          <w:rPr>
            <w:b/>
          </w:rPr>
          <w:t>8</w:t>
        </w:r>
        <w:r w:rsidR="0035681C">
          <w:rPr>
            <w:b/>
          </w:rPr>
          <w:t>/2016</w:t>
        </w:r>
      </w:p>
    </w:sdtContent>
  </w:sdt>
  <w:p w:rsidRDefault="0035681C" w:rsidP="0035681C" w:rsidR="0035681C">
    <w:pPr>
      <w:pStyle w:val="Zaglavlje"/>
    </w:pP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69578F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B454B0">
          <w:rPr>
            <w:b/>
          </w:rPr>
          <w:t>6958</w:t>
        </w:r>
        <w:r w:rsidR="00D83D52">
          <w:rPr>
            <w:b/>
          </w:rPr>
          <w:t>/</w:t>
        </w:r>
        <w:r w:rsidR="00F87F2A">
          <w:rPr>
            <w:b/>
          </w:rPr>
          <w:t>2016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00121"/>
    <w:rsid w:val="00026C85"/>
    <w:rsid w:val="00030991"/>
    <w:rsid w:val="000373D8"/>
    <w:rsid w:val="000455B1"/>
    <w:rsid w:val="00061321"/>
    <w:rsid w:val="00095E86"/>
    <w:rsid w:val="000A3268"/>
    <w:rsid w:val="000B7928"/>
    <w:rsid w:val="0014690A"/>
    <w:rsid w:val="00155293"/>
    <w:rsid w:val="00167B23"/>
    <w:rsid w:val="001705AB"/>
    <w:rsid w:val="00171DA6"/>
    <w:rsid w:val="00180367"/>
    <w:rsid w:val="00184C3D"/>
    <w:rsid w:val="001949A3"/>
    <w:rsid w:val="00247628"/>
    <w:rsid w:val="002A2A1A"/>
    <w:rsid w:val="002A4819"/>
    <w:rsid w:val="002B1598"/>
    <w:rsid w:val="002C1AEF"/>
    <w:rsid w:val="002F357C"/>
    <w:rsid w:val="002F35AE"/>
    <w:rsid w:val="003059DD"/>
    <w:rsid w:val="00330535"/>
    <w:rsid w:val="003335D2"/>
    <w:rsid w:val="00345FCD"/>
    <w:rsid w:val="0035681C"/>
    <w:rsid w:val="003B2EA0"/>
    <w:rsid w:val="003C1974"/>
    <w:rsid w:val="003D0E0E"/>
    <w:rsid w:val="003D5428"/>
    <w:rsid w:val="003F1779"/>
    <w:rsid w:val="00421DA5"/>
    <w:rsid w:val="00446C4D"/>
    <w:rsid w:val="004815DA"/>
    <w:rsid w:val="00483AB8"/>
    <w:rsid w:val="0049411B"/>
    <w:rsid w:val="00495F55"/>
    <w:rsid w:val="004C47E9"/>
    <w:rsid w:val="004C7E19"/>
    <w:rsid w:val="00575278"/>
    <w:rsid w:val="005879F4"/>
    <w:rsid w:val="005D58D8"/>
    <w:rsid w:val="005D6822"/>
    <w:rsid w:val="005D68D3"/>
    <w:rsid w:val="005E2D66"/>
    <w:rsid w:val="005E3F56"/>
    <w:rsid w:val="005F1C02"/>
    <w:rsid w:val="00603066"/>
    <w:rsid w:val="006145FB"/>
    <w:rsid w:val="006761C1"/>
    <w:rsid w:val="0069578F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763D7"/>
    <w:rsid w:val="00780281"/>
    <w:rsid w:val="0078318D"/>
    <w:rsid w:val="007956CF"/>
    <w:rsid w:val="007A0038"/>
    <w:rsid w:val="007A2200"/>
    <w:rsid w:val="007B0996"/>
    <w:rsid w:val="007F25C0"/>
    <w:rsid w:val="007F555B"/>
    <w:rsid w:val="007F6956"/>
    <w:rsid w:val="00800A69"/>
    <w:rsid w:val="008135C6"/>
    <w:rsid w:val="00830EF6"/>
    <w:rsid w:val="008433F1"/>
    <w:rsid w:val="00886995"/>
    <w:rsid w:val="008A1D84"/>
    <w:rsid w:val="008C70F2"/>
    <w:rsid w:val="008E36B4"/>
    <w:rsid w:val="008E4889"/>
    <w:rsid w:val="00933D9C"/>
    <w:rsid w:val="00956406"/>
    <w:rsid w:val="00962C2C"/>
    <w:rsid w:val="00974D24"/>
    <w:rsid w:val="00987997"/>
    <w:rsid w:val="009C071A"/>
    <w:rsid w:val="009C07FF"/>
    <w:rsid w:val="009D072E"/>
    <w:rsid w:val="009E218F"/>
    <w:rsid w:val="00A017F8"/>
    <w:rsid w:val="00A20386"/>
    <w:rsid w:val="00A3376C"/>
    <w:rsid w:val="00A33E77"/>
    <w:rsid w:val="00A96E13"/>
    <w:rsid w:val="00AC04CB"/>
    <w:rsid w:val="00B22542"/>
    <w:rsid w:val="00B33374"/>
    <w:rsid w:val="00B454B0"/>
    <w:rsid w:val="00B5563D"/>
    <w:rsid w:val="00BE2983"/>
    <w:rsid w:val="00C12535"/>
    <w:rsid w:val="00C149FF"/>
    <w:rsid w:val="00C941D3"/>
    <w:rsid w:val="00CA317F"/>
    <w:rsid w:val="00CA617C"/>
    <w:rsid w:val="00CD329E"/>
    <w:rsid w:val="00D01556"/>
    <w:rsid w:val="00D12E11"/>
    <w:rsid w:val="00D17903"/>
    <w:rsid w:val="00D6564F"/>
    <w:rsid w:val="00D83D52"/>
    <w:rsid w:val="00DB3F0C"/>
    <w:rsid w:val="00DE4E4A"/>
    <w:rsid w:val="00E3064C"/>
    <w:rsid w:val="00E434B2"/>
    <w:rsid w:val="00E53C05"/>
    <w:rsid w:val="00EB15F6"/>
    <w:rsid w:val="00EC49B8"/>
    <w:rsid w:val="00ED487B"/>
    <w:rsid w:val="00ED4D5F"/>
    <w:rsid w:val="00F87F2A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St-1520/2016</izvorni_sadrzaj>
    <derivirana_varijabla naziv="DomainObject.Predmet.OznakaBroj_1">St-1520/2016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PLODOVI PRIGORJA</izvorni_sadrzaj>
    <derivirana_varijabla naziv="DomainObject.Predmet.ProtustrankaFormated_1">  POLJOPRIVREDNA ZADRUGA PLODOVI PRIGORJA</derivirana_varijabla>
  </DomainObject.Predmet.ProtustrankaFormated>
  <DomainObject.Predmet.ProtustrankaFormatedOIB>
    <izvorni_sadrzaj>  POLJOPRIVREDNA ZADRUGA PLODOVI PRIGORJA, OIB 76389882689</izvorni_sadrzaj>
    <derivirana_varijabla naziv="DomainObject.Predmet.ProtustrankaFormatedOIB_1">  POLJOPRIVREDNA ZADRUGA PLODOVI PRIGORJA, OIB 76389882689</derivirana_varijabla>
  </DomainObject.Predmet.ProtustrankaFormatedOIB>
  <DomainObject.Predmet.ProtustrankaFormatedWithAdress>
    <izvorni_sadrzaj> POLJOPRIVREDNA ZADRUGA PLODOVI PRIGORJA, Kurmanova 5, 10363 Jesenovec</izvorni_sadrzaj>
    <derivirana_varijabla naziv="DomainObject.Predmet.ProtustrankaFormatedWithAdress_1"> POLJOPRIVREDNA ZADRUGA PLODOVI PRIGORJA, Kurmanova 5, 10363 Jesenovec</derivirana_varijabla>
  </DomainObject.Predmet.ProtustrankaFormatedWithAdress>
  <DomainObject.Predmet.ProtustrankaFormatedWithAdressOIB>
    <izvorni_sadrzaj> POLJOPRIVREDNA ZADRUGA PLODOVI PRIGORJA, OIB 76389882689, Kurmanova 5, 10363 Jesenovec</izvorni_sadrzaj>
    <derivirana_varijabla naziv="DomainObject.Predmet.ProtustrankaFormatedWithAdressOIB_1"> POLJOPRIVREDNA ZADRUGA PLODOVI PRIGORJA, OIB 76389882689, Kurmanova 5, 10363 Jesenovec</derivirana_varijabla>
  </DomainObject.Predmet.ProtustrankaFormatedWithAdressOIB>
  <DomainObject.Predmet.ProtustrankaWithAdress>
    <izvorni_sadrzaj>POLJOPRIVREDNA ZADRUGA PLODOVI PRIGORJA Kurmanova 5, 10363 Jesenovec</izvorni_sadrzaj>
    <derivirana_varijabla naziv="DomainObject.Predmet.ProtustrankaWithAdress_1">POLJOPRIVREDNA ZADRUGA PLODOVI PRIGORJA Kurmanova 5, 10363 Jesenovec</derivirana_varijabla>
  </DomainObject.Predmet.ProtustrankaWithAdress>
  <DomainObject.Predmet.ProtustrankaWithAdressOIB>
    <izvorni_sadrzaj>POLJOPRIVREDNA ZADRUGA PLODOVI PRIGORJA, OIB 76389882689, Kurmanova 5, 10363 Jesenovec</izvorni_sadrzaj>
    <derivirana_varijabla naziv="DomainObject.Predmet.ProtustrankaWithAdressOIB_1">POLJOPRIVREDNA ZADRUGA PLODOVI PRIGORJA, OIB 76389882689, Kurmanova 5, 10363 Jesenovec</derivirana_varijabla>
  </DomainObject.Predmet.ProtustrankaWithAdressOIB>
  <DomainObject.Predmet.ProtustrankaNazivFormated>
    <izvorni_sadrzaj>POLJOPRIVREDNA ZADRUGA PLODOVI PRIGORJA</izvorni_sadrzaj>
    <derivirana_varijabla naziv="DomainObject.Predmet.ProtustrankaNazivFormated_1">POLJOPRIVREDNA ZADRUGA PLODOVI PRIGORJA</derivirana_varijabla>
  </DomainObject.Predmet.ProtustrankaNazivFormated>
  <DomainObject.Predmet.ProtustrankaNazivFormatedOIB>
    <izvorni_sadrzaj>POLJOPRIVREDNA ZADRUGA PLODOVI PRIGORJA, OIB 76389882689</izvorni_sadrzaj>
    <derivirana_varijabla naziv="DomainObject.Predmet.ProtustrankaNazivFormatedOIB_1">POLJOPRIVREDNA ZADRUGA PLODOVI PRIGORJA, OIB 76389882689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PLODOVI PRIGORJA</item>
    </izvorni_sadrzaj>
    <derivirana_varijabla naziv="DomainObject.Predmet.ProtuStrankaListFormated_1">
      <item>POLJOPRIVREDNA ZADRUGA PLODOVI PRIGORJA</item>
    </derivirana_varijabla>
  </DomainObject.Predmet.ProtuStrankaListFormated>
  <DomainObject.Predmet.ProtuStrankaListFormatedOIB>
    <izvorni_sadrzaj>
      <item>POLJOPRIVREDNA ZADRUGA PLODOVI PRIGORJA, OIB 76389882689</item>
    </izvorni_sadrzaj>
    <derivirana_varijabla naziv="DomainObject.Predmet.ProtuStrankaListFormatedOIB_1">
      <item>POLJOPRIVREDNA ZADRUGA PLODOVI PRIGORJA, OIB 76389882689</item>
    </derivirana_varijabla>
  </DomainObject.Predmet.ProtuStrankaListFormatedOIB>
  <DomainObject.Predmet.ProtuStrankaListFormatedWithAdress>
    <izvorni_sadrzaj>
      <item>POLJOPRIVREDNA ZADRUGA PLODOVI PRIGORJA, Kurmanova 5, 10363 Jesenovec</item>
    </izvorni_sadrzaj>
    <derivirana_varijabla naziv="DomainObject.Predmet.ProtuStrankaListFormatedWithAdress_1">
      <item>POLJOPRIVREDNA ZADRUGA PLODOVI PRIGORJA, Kurmanova 5, 10363 Jesenovec</item>
    </derivirana_varijabla>
  </DomainObject.Predmet.ProtuStrankaListFormatedWithAdress>
  <DomainObject.Predmet.ProtuStrankaListFormatedWithAdressOIB>
    <izvorni_sadrzaj>
      <item>POLJOPRIVREDNA ZADRUGA PLODOVI PRIGORJA, OIB 76389882689, Kurmanova 5, 10363 Jesenovec</item>
    </izvorni_sadrzaj>
    <derivirana_varijabla naziv="DomainObject.Predmet.ProtuStrankaListFormatedWithAdressOIB_1">
      <item>POLJOPRIVREDNA ZADRUGA PLODOVI PRIGORJA, OIB 76389882689, Kurmanova 5, 10363 Jesenovec</item>
    </derivirana_varijabla>
  </DomainObject.Predmet.ProtuStrankaListFormatedWithAdressOIB>
  <DomainObject.Predmet.ProtuStrankaListNazivFormated>
    <izvorni_sadrzaj>
      <item>POLJOPRIVREDNA ZADRUGA PLODOVI PRIGORJA</item>
    </izvorni_sadrzaj>
    <derivirana_varijabla naziv="DomainObject.Predmet.ProtuStrankaListNazivFormated_1">
      <item>POLJOPRIVREDNA ZADRUGA PLODOVI PRIGORJA</item>
    </derivirana_varijabla>
  </DomainObject.Predmet.ProtuStrankaListNazivFormated>
  <DomainObject.Predmet.ProtuStrankaListNazivFormatedOIB>
    <izvorni_sadrzaj>
      <item>POLJOPRIVREDNA ZADRUGA PLODOVI PRIGORJA, OIB 76389882689</item>
    </izvorni_sadrzaj>
    <derivirana_varijabla naziv="DomainObject.Predmet.ProtuStrankaListNazivFormatedOIB_1">
      <item>POLJOPRIVREDNA ZADRUGA PLODOVI PRIGORJA, OIB 76389882689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PLODOVI PRIGORJA</izvorni_sadrzaj>
    <derivirana_varijabla naziv="DomainObject.Predmet.ProtustrankaIDrugi_1">POLJOPRIVREDNA ZADRUGA PLODOVI PRIGORJA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PLODOVI PRIGORJA, OIB 76389882689, Kurmanova 5, 10363 Jesenovec</izvorni_sadrzaj>
    <derivirana_varijabla naziv="DomainObject.Predmet.ProtustrankaIDrugiAdressOIB_1">POLJOPRIVREDNA ZADRUGA PLODOVI PRIGORJA, OIB 76389882689, Kurmanova 5,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PLODOVI PRIGORJA</item>
    </izvorni_sadrzaj>
    <derivirana_varijabla naziv="DomainObject.Predmet.SudioniciListNaziv_1">
      <item>FINA Regionalni centar Zagreb</item>
      <item>POLJOPRIVREDNA ZADRUGA PLODOVI PRIGORJA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PLODOVI PRIGORJA, OIB 76389882689, Kurmanova 5,10363 Jesenovec</item>
    </izvorni_sadrzaj>
    <derivirana_varijabla naziv="DomainObject.Predmet.SudioniciListAdressOIB_1">
      <item>FINA Regionalni centar Zagreb, OIB 85821130368, Trg svibanjskih žrtava 1995. 1,10000 Zagreb</item>
      <item>POLJOPRIVREDNA ZADRUGA PLODOVI PRIGORJA, OIB 76389882689, Kurmanova 5,10363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76389882689</item>
    </izvorni_sadrzaj>
    <derivirana_varijabla naziv="DomainObject.Predmet.SudioniciListNazivOIB_1">
      <item>, OIB 85821130368</item>
      <item>, OIB 76389882689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2432</properties:Characters>
  <properties:Lines>20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2018-02-23T08:13:00Z</dcterms:created>
  <dc:creator>Joško Livaković</dc:creator>
  <cp:lastModifiedBy>Anđelka Mandarić</cp:lastModifiedBy>
  <cp:lastPrinted>2018-02-23T08:13:00Z</cp:lastPrinted>
  <dcterms:modified xmlns:xsi="http://www.w3.org/2001/XMLSchema-instance" xsi:type="dcterms:W3CDTF">2018-02-23T08:13:00Z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St-1520/2016-3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