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ee6" w14:paraId="bfebee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5560D3">
        <w:rPr>
          <w:lang w:val="hr-HR"/>
        </w:rPr>
        <w:t>St-787/15-4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560D3">
        <w:t>M &amp; K d.o.o., OIB: 20416526557 sa sjedištem u Trg Pavla Štoosa 84, 42000 Varaždin, dana 18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560D3">
        <w:t>M &amp; K d.o.o., OIB: 20416526557 sa sjedištem u Trg Pavla Štoosa 84, 42000 Varaždin</w:t>
      </w:r>
      <w:r w:rsidR="00830E49">
        <w:t xml:space="preserve">, iznosi </w:t>
      </w:r>
      <w:r w:rsidR="005560D3">
        <w:t>137.948,47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5560D3">
        <w:t>direktor</w:t>
      </w:r>
      <w:r w:rsidR="002E00D7">
        <w:t xml:space="preserve"> dužnika </w:t>
      </w:r>
      <w:r w:rsidR="005560D3">
        <w:t>Ivan Rižmarić, OIB: 86504954084, Velika Gorica, Pleška 33/1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560D3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5560D3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5560D3">
        <w:rPr>
          <w:lang w:val="hr-HR"/>
        </w:rPr>
        <w:t>13.11.2015.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560D3">
        <w:t>M &amp; K d.o.o., OIB: 20416526557 sa sjedištem u Trg Pavla Štoosa 84, 42000 Varaždin</w:t>
      </w:r>
      <w:r>
        <w:t>, navodeći da du</w:t>
      </w:r>
      <w:r w:rsidR="00715C85">
        <w:t xml:space="preserve">žnik na dan </w:t>
      </w:r>
      <w:r w:rsidR="005560D3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560D3">
        <w:t>137.948,47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560D3">
        <w:rPr>
          <w:lang w:val="hr-HR"/>
        </w:rPr>
        <w:t>18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CF3" w:rsidP="007F64E0" w:rsidR="00541CF3">
      <w:r>
        <w:separator/>
      </w:r>
    </w:p>
  </w:endnote>
  <w:endnote w:id="0" w:type="continuationSeparator">
    <w:p w:rsidRDefault="00541CF3" w:rsidP="007F64E0" w:rsidR="0054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CF3" w:rsidP="007F64E0" w:rsidR="00541CF3">
      <w:r>
        <w:separator/>
      </w:r>
    </w:p>
  </w:footnote>
  <w:footnote w:id="0" w:type="continuationSeparator">
    <w:p w:rsidRDefault="00541CF3" w:rsidP="007F64E0" w:rsidR="0054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0BCF" w:rsidRPr="00BB0BCF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5560D3">
      <w:rPr>
        <w:lang w:val="hr-HR"/>
      </w:rPr>
      <w:t>St-787/15-4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1CF3"/>
    <w:rsid w:val="00546ABA"/>
    <w:rsid w:val="005560D3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0BCF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K Trgovina na veliko i malo, uvoz - izvoz, turizam i ugostiteljstvo d. o. o.</izvorni_sadrzaj>
    <derivirana_varijabla naziv="DomainObject.Predmet.ProtustrankaFormated_1">  M &amp; K Trgovina na veliko i malo, uvoz - izvoz, turizam i ugostiteljstvo d. o. o.</derivirana_varijabla>
  </DomainObject.Predmet.ProtustrankaFormated>
  <DomainObject.Predmet.ProtustrankaFormatedOIB>
    <izvorni_sadrzaj>  M &amp; K Trgovina na veliko i malo, uvoz - izvoz, turizam i ugostiteljstvo d. o. o., OIB 20416526557</izvorni_sadrzaj>
    <derivirana_varijabla naziv="DomainObject.Predmet.ProtustrankaFormatedOIB_1">  M &amp; K Trgovina na veliko i malo, uvoz - izvoz, turizam i ugostiteljstvo d. o. o., OIB 20416526557</derivirana_varijabla>
  </DomainObject.Predmet.ProtustrankaFormatedOIB>
  <DomainObject.Predmet.ProtustrankaFormatedWithAdress>
    <izvorni_sadrzaj> M &amp; K Trgovina na veliko i malo, uvoz - izvoz, turizam i ugostiteljstvo d. o. o., Trg Pavla Štoosa 84, 42000 Varaždin</izvorni_sadrzaj>
    <derivirana_varijabla naziv="DomainObject.Predmet.ProtustrankaFormatedWithAdress_1"> M &amp; K Trgovina na veliko i malo, uvoz - izvoz, turizam i ugostiteljstvo d. o. o., Trg Pavla Štoosa 84, 42000 Varaždin</derivirana_varijabla>
  </DomainObject.Predmet.ProtustrankaFormatedWithAdress>
  <DomainObject.Predmet.ProtustrankaFormatedWithAdressOIB>
    <izvorni_sadrzaj> M &amp; K Trgovina na veliko i malo, uvoz - izvoz, turizam i ugostiteljstvo d. o. o., OIB 20416526557, Trg Pavla Štoosa 84, 42000 Varaždin</izvorni_sadrzaj>
    <derivirana_varijabla naziv="DomainObject.Predmet.ProtustrankaFormatedWithAdressOIB_1"> M &amp; K Trgovina na veliko i malo, uvoz - izvoz, turizam i ugostiteljstvo d. o. o., OIB 20416526557, Trg Pavla Štoosa 84, 42000 Varaždin</derivirana_varijabla>
  </DomainObject.Predmet.ProtustrankaFormatedWithAdressOIB>
  <DomainObject.Predmet.ProtustrankaWithAdress>
    <izvorni_sadrzaj>M &amp; K Trgovina na veliko i malo, uvoz - izvoz, turizam i ugostiteljstvo d. o. o. Trg Pavla Štoosa 84, 42000 Varaždin</izvorni_sadrzaj>
    <derivirana_varijabla naziv="DomainObject.Predmet.ProtustrankaWithAdress_1">M &amp; K Trgovina na veliko i malo, uvoz - izvoz, turizam i ugostiteljstvo d. o. o. Trg Pavla Štoosa 84, 42000 Varaždin</derivirana_varijabla>
  </DomainObject.Predmet.ProtustrankaWithAdress>
  <DomainObject.Predmet.ProtustrankaWithAdressOIB>
    <izvorni_sadrzaj>M &amp; K Trgovina na veliko i malo, uvoz - izvoz, turizam i ugostiteljstvo d. o. o., OIB 20416526557, Trg Pavla Štoosa 84, 42000 Varaždin</izvorni_sadrzaj>
    <derivirana_varijabla naziv="DomainObject.Predmet.ProtustrankaWithAdressOIB_1">M &amp; K Trgovina na veliko i malo, uvoz - izvoz, turizam i ugostiteljstvo d. o. o., OIB 20416526557, Trg Pavla Štoosa 84, 42000 Varaždin</derivirana_varijabla>
  </DomainObject.Predmet.ProtustrankaWithAdressOIB>
  <DomainObject.Predmet.ProtustrankaNazivFormated>
    <izvorni_sadrzaj>M &amp; K Trgovina na veliko i malo, uvoz - izvoz, turizam i ugostiteljstvo d. o. o.</izvorni_sadrzaj>
    <derivirana_varijabla naziv="DomainObject.Predmet.ProtustrankaNazivFormated_1">M &amp; K Trgovina na veliko i malo, uvoz - izvoz, turizam i ugostiteljstvo d. o. o.</derivirana_varijabla>
  </DomainObject.Predmet.ProtustrankaNazivFormated>
  <DomainObject.Predmet.ProtustrankaNazivFormatedOIB>
    <izvorni_sadrzaj>M &amp; K Trgovina na veliko i malo, uvoz - izvoz, turizam i ugostiteljstvo d. o. o., OIB 20416526557</izvorni_sadrzaj>
    <derivirana_varijabla naziv="DomainObject.Predmet.ProtustrankaNazivFormatedOIB_1">M &amp; K Trgovina na veliko i malo, uvoz - izvoz, turizam i ugostiteljstvo d. o. o., OIB 20416526557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137948.47</izvorni_sadrzaj>
    <derivirana_varijabla naziv="DomainObject.Predmet.TrenutnaVrijednost_1">137948.47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 &amp; K Trgovina na veliko i malo, uvoz - izvoz, turizam i ugostiteljstvo d. o. o.</item>
    </izvorni_sadrzaj>
    <derivirana_varijabla naziv="DomainObject.Predmet.ProtuStrankaListFormated_1">
      <item>M &amp; K Trgovina na veliko i malo, uvoz - izvoz, turizam i ugostiteljstvo d. o. o.</item>
    </derivirana_varijabla>
  </DomainObject.Predmet.ProtuStrankaListFormated>
  <DomainObject.Predmet.ProtuStrankaListFormatedOIB>
    <izvorni_sadrzaj>
      <item>M &amp; K Trgovina na veliko i malo, uvoz - izvoz, turizam i ugostiteljstvo d. o. o., OIB 20416526557</item>
    </izvorni_sadrzaj>
    <derivirana_varijabla naziv="DomainObject.Predmet.ProtuStrankaListFormatedOIB_1">
      <item>M &amp; K Trgovina na veliko i malo, uvoz - izvoz, turizam i ugostiteljstvo d. o. o., OIB 20416526557</item>
    </derivirana_varijabla>
  </DomainObject.Predmet.ProtuStrankaListFormatedOIB>
  <DomainObject.Predmet.ProtuStrankaListFormatedWithAdress>
    <izvorni_sadrzaj>
      <item>M &amp; K Trgovina na veliko i malo, uvoz - izvoz, turizam i ugostiteljstvo d. o. o., Trg Pavla Štoosa 84, 42000 Varaždin</item>
    </izvorni_sadrzaj>
    <derivirana_varijabla naziv="DomainObject.Predmet.ProtuStrankaListFormatedWithAdress_1">
      <item>M &amp; K Trgovina na veliko i malo, uvoz - izvoz, turizam i ugostiteljstvo d. o. o., Trg Pavla Štoosa 84, 42000 Varaždin</item>
    </derivirana_varijabla>
  </DomainObject.Predmet.ProtuStrankaListFormatedWithAdress>
  <DomainObject.Predmet.ProtuStrankaListFormatedWithAdressOIB>
    <izvorni_sadrzaj>
      <item>M &amp; K Trgovina na veliko i malo, uvoz - izvoz, turizam i ugostiteljstvo d. o. o., OIB 20416526557, Trg Pavla Štoosa 84, 42000 Varaždin</item>
    </izvorni_sadrzaj>
    <derivirana_varijabla naziv="DomainObject.Predmet.ProtuStrankaListFormatedWithAdressOIB_1">
      <item>M &amp; K Trgovina na veliko i malo, uvoz - izvoz, turizam i ugostiteljstvo d. o. o., OIB 20416526557, Trg Pavla Štoosa 84, 42000 Varaždin</item>
    </derivirana_varijabla>
  </DomainObject.Predmet.ProtuStrankaListFormatedWithAdressOIB>
  <DomainObject.Predmet.ProtuStrankaListNazivFormated>
    <izvorni_sadrzaj>
      <item>M &amp; K Trgovina na veliko i malo, uvoz - izvoz, turizam i ugostiteljstvo d. o. o.</item>
    </izvorni_sadrzaj>
    <derivirana_varijabla naziv="DomainObject.Predmet.ProtuStrankaListNazivFormated_1">
      <item>M &amp; K Trgovina na veliko i malo, uvoz - izvoz, turizam i ugostiteljstvo d. o. o.</item>
    </derivirana_varijabla>
  </DomainObject.Predmet.ProtuStrankaListNazivFormated>
  <DomainObject.Predmet.ProtuStrankaListNazivFormatedOIB>
    <izvorni_sadrzaj>
      <item>M &amp; K Trgovina na veliko i malo, uvoz - izvoz, turizam i ugostiteljstvo d. o. o., OIB 20416526557</item>
    </izvorni_sadrzaj>
    <derivirana_varijabla naziv="DomainObject.Predmet.ProtuStrankaListNazivFormatedOIB_1">
      <item>M &amp; K Trgovina na veliko i malo, uvoz - izvoz, turizam i ugostiteljstvo d. o. o., OIB 20416526557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 &amp; K Trgovina na veliko i malo, uvoz - izvoz, turizam i ugostiteljstvo d. o. o.</izvorni_sadrzaj>
    <derivirana_varijabla naziv="DomainObject.Predmet.ProtustrankaIDrugi_1">M &amp; K Trgovina na veliko i malo, uvoz - izvoz, turizam i ugostiteljstvo d. o. 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 &amp; K Trgovina na veliko i malo, uvoz - izvoz, turizam i ugostiteljstvo d. o. o., OIB 20416526557, Trg Pavla Štoosa 84, 42000 Varaždin</izvorni_sadrzaj>
    <derivirana_varijabla naziv="DomainObject.Predmet.ProtustrankaIDrugiAdressOIB_1">M &amp; K Trgovina na veliko i malo, uvoz - izvoz, turizam i ugostiteljstvo d. o. o., OIB 20416526557, Trg Pavla Štoosa 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 &amp; K Trgovina na veliko i malo, uvoz - izvoz, turizam i ugostiteljstvo d. o. o.</item>
      <item>E-oglasna ploča</item>
      <item>Sudski registar</item>
    </izvorni_sadrzaj>
    <derivirana_varijabla naziv="DomainObject.Predmet.SudioniciListNaziv_1">
      <item>Financijska agencija</item>
      <item>M &amp; K Trgovina na veliko i malo, uvoz - izvoz, turizam i ugostiteljstvo d. o. 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 &amp; K Trgovina na veliko i malo, uvoz - izvoz, turizam i ugostiteljstvo d. o. o., OIB 20416526557, Trg Pavla Štoosa 84,42000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 &amp; K Trgovina na veliko i malo, uvoz - izvoz, turizam i ugostiteljstvo d. o. o., OIB 20416526557, Trg Pavla Štoosa 84,42000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20416526557</item>
      <item>, OIB null</item>
    </izvorni_sadrzaj>
    <derivirana_varijabla naziv="DomainObject.Predmet.SudioniciListNazivOIB_1">
      <item>, OIB null</item>
      <item>, OIB 85821130368</item>
      <item>, OIB 20416526557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2502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2015-11-18T11:57:00Z</dcterms:created>
  <dc:creator>user</dc:creator>
  <cp:lastModifiedBy>Marko Makaj</cp:lastModifiedBy>
  <cp:lastPrinted>2015-11-18T11:56:00Z</cp:lastPrinted>
  <dcterms:modified xmlns:xsi="http://www.w3.org/2001/XMLSchema-instance" xsi:type="dcterms:W3CDTF">2015-11-18T12:01:00Z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