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5d3b" w14:paraId="01c5d3b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E90824">
        <w:rPr>
          <w:sz w:val="22"/>
          <w:szCs w:val="22"/>
        </w:rPr>
        <w:t>255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E90824">
        <w:rPr>
          <w:sz w:val="22"/>
          <w:szCs w:val="22"/>
        </w:rPr>
        <w:t>1</w:t>
      </w:r>
      <w:r>
        <w:rPr>
          <w:sz w:val="22"/>
          <w:szCs w:val="22"/>
        </w:rPr>
        <w:t>-</w:t>
      </w:r>
      <w:r w:rsidR="00E90824">
        <w:rPr>
          <w:sz w:val="22"/>
          <w:szCs w:val="22"/>
        </w:rPr>
        <w:t>207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="00E90824" w:rsidRPr="00E90824">
        <w:rPr>
          <w:bCs/>
          <w:sz w:val="22"/>
          <w:szCs w:val="22"/>
        </w:rPr>
        <w:t>VERONA d.o.o. za proizvodnju, trgovinu i usluge, „u stečaju“, Ploče, Dalmatinska bb, MBS 090012214, OIB: 51127922585, zastupano po stečajnom upravitelju Matu Mariću iz Dubrovnika</w:t>
      </w:r>
      <w:r w:rsidR="00E90824">
        <w:rPr>
          <w:bCs/>
          <w:sz w:val="22"/>
          <w:szCs w:val="22"/>
        </w:rPr>
        <w:t>,</w:t>
      </w:r>
      <w:r w:rsidR="00E90824" w:rsidRPr="00E90824">
        <w:rPr>
          <w:bCs/>
          <w:sz w:val="22"/>
          <w:szCs w:val="22"/>
        </w:rPr>
        <w:t xml:space="preserve"> </w:t>
      </w:r>
      <w:r w:rsidRPr="006464DE">
        <w:rPr>
          <w:sz w:val="22"/>
          <w:szCs w:val="22"/>
        </w:rPr>
        <w:t>izvan ročišta</w:t>
      </w:r>
      <w:r w:rsidRPr="007F5B70">
        <w:rPr>
          <w:sz w:val="22"/>
          <w:szCs w:val="22"/>
        </w:rPr>
        <w:t xml:space="preserve">, dana </w:t>
      </w:r>
      <w:r w:rsidR="00E90824">
        <w:rPr>
          <w:sz w:val="22"/>
          <w:szCs w:val="22"/>
        </w:rPr>
        <w:t>2</w:t>
      </w:r>
      <w:r w:rsidRPr="007F5B70">
        <w:rPr>
          <w:sz w:val="22"/>
          <w:szCs w:val="22"/>
        </w:rPr>
        <w:t xml:space="preserve">. </w:t>
      </w:r>
      <w:r w:rsidR="00E90824">
        <w:rPr>
          <w:sz w:val="22"/>
          <w:szCs w:val="22"/>
        </w:rPr>
        <w:t>studenog</w:t>
      </w:r>
      <w:r>
        <w:rPr>
          <w:sz w:val="22"/>
          <w:szCs w:val="22"/>
        </w:rPr>
        <w:t xml:space="preserve">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5673BC" w:rsidP="00E74FEC" w:rsidR="00E74FEC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E74FEC" w:rsidRPr="00E74FEC">
        <w:rPr>
          <w:b/>
          <w:sz w:val="22"/>
          <w:szCs w:val="22"/>
        </w:rPr>
        <w:t>.</w:t>
      </w:r>
      <w:r w:rsidR="00E74FEC" w:rsidRPr="00E74FEC">
        <w:rPr>
          <w:b/>
          <w:sz w:val="22"/>
          <w:szCs w:val="22"/>
        </w:rPr>
        <w:tab/>
      </w:r>
      <w:r w:rsidR="00E74FEC" w:rsidRPr="00E74FEC">
        <w:rPr>
          <w:sz w:val="22"/>
          <w:szCs w:val="22"/>
        </w:rPr>
        <w:t>Od</w:t>
      </w:r>
      <w:r>
        <w:rPr>
          <w:sz w:val="22"/>
          <w:szCs w:val="22"/>
        </w:rPr>
        <w:t xml:space="preserve">ređuje se </w:t>
      </w:r>
      <w:r w:rsidR="00E90824">
        <w:rPr>
          <w:sz w:val="22"/>
          <w:szCs w:val="22"/>
        </w:rPr>
        <w:t>stečajnom upravitelju Matu Mariću</w:t>
      </w:r>
      <w:r w:rsidR="003409B3">
        <w:rPr>
          <w:sz w:val="22"/>
          <w:szCs w:val="22"/>
        </w:rPr>
        <w:t xml:space="preserve"> iz Dubrovnika </w:t>
      </w:r>
      <w:r w:rsidR="00E74FEC" w:rsidRPr="00E74FEC">
        <w:rPr>
          <w:sz w:val="22"/>
          <w:szCs w:val="22"/>
        </w:rPr>
        <w:t>naknad</w:t>
      </w:r>
      <w:r>
        <w:rPr>
          <w:sz w:val="22"/>
          <w:szCs w:val="22"/>
        </w:rPr>
        <w:t>a</w:t>
      </w:r>
      <w:r w:rsidR="00E74FEC" w:rsidRPr="00E74FEC">
        <w:rPr>
          <w:sz w:val="22"/>
          <w:szCs w:val="22"/>
        </w:rPr>
        <w:t xml:space="preserve"> troškova u iznosu od </w:t>
      </w:r>
      <w:r w:rsidR="00E71BBA">
        <w:rPr>
          <w:sz w:val="22"/>
          <w:szCs w:val="22"/>
        </w:rPr>
        <w:t>3.919,00</w:t>
      </w:r>
      <w:r w:rsidR="004152AC">
        <w:rPr>
          <w:sz w:val="22"/>
          <w:szCs w:val="22"/>
        </w:rPr>
        <w:t xml:space="preserve"> </w:t>
      </w:r>
      <w:r w:rsidR="00E74FEC" w:rsidRPr="00E74FEC">
        <w:rPr>
          <w:sz w:val="22"/>
          <w:szCs w:val="22"/>
        </w:rPr>
        <w:t>kuna</w:t>
      </w:r>
      <w:r w:rsidR="004152AC">
        <w:rPr>
          <w:sz w:val="22"/>
          <w:szCs w:val="22"/>
        </w:rPr>
        <w:t xml:space="preserve"> neto</w:t>
      </w:r>
      <w:r w:rsidR="00E74FEC" w:rsidRPr="00E74FEC">
        <w:rPr>
          <w:sz w:val="22"/>
          <w:szCs w:val="22"/>
        </w:rPr>
        <w:t>.</w:t>
      </w:r>
    </w:p>
    <w:p w:rsidRDefault="005673BC" w:rsidP="00E74FEC" w:rsidR="005673BC" w:rsidRPr="00926A50">
      <w:pPr>
        <w:ind w:hanging="705" w:left="705"/>
        <w:jc w:val="both"/>
        <w:rPr>
          <w:sz w:val="16"/>
          <w:szCs w:val="16"/>
        </w:rPr>
      </w:pPr>
    </w:p>
    <w:p w:rsidRDefault="005673BC" w:rsidP="009C310C" w:rsidR="003D14AB" w:rsidRPr="003D14AB">
      <w:pPr>
        <w:ind w:hanging="705" w:left="705"/>
        <w:jc w:val="both"/>
        <w:rPr>
          <w:sz w:val="22"/>
          <w:szCs w:val="22"/>
        </w:rPr>
      </w:pPr>
      <w:r w:rsidRPr="005673BC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="003D14AB" w:rsidRPr="003D14AB">
        <w:rPr>
          <w:sz w:val="22"/>
          <w:szCs w:val="22"/>
        </w:rPr>
        <w:t>Isplati naknade iz točke I. izreke ovog rj</w:t>
      </w:r>
      <w:r w:rsidR="001276B0">
        <w:rPr>
          <w:sz w:val="22"/>
          <w:szCs w:val="22"/>
        </w:rPr>
        <w:t>e</w:t>
      </w:r>
      <w:r w:rsidR="003D14AB" w:rsidRPr="003D14AB">
        <w:rPr>
          <w:sz w:val="22"/>
          <w:szCs w:val="22"/>
        </w:rPr>
        <w:t>šenja može se pristupiti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nakon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pravomoćnosti ovog rješenja.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51608A" w:rsidR="00CB25BD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9C310C">
        <w:rPr>
          <w:sz w:val="22"/>
          <w:szCs w:val="22"/>
        </w:rPr>
        <w:t xml:space="preserve">neposredno </w:t>
      </w:r>
      <w:r w:rsidR="00E71BBA">
        <w:rPr>
          <w:sz w:val="22"/>
          <w:szCs w:val="22"/>
        </w:rPr>
        <w:t>15</w:t>
      </w:r>
      <w:r w:rsidR="009C310C">
        <w:rPr>
          <w:sz w:val="22"/>
          <w:szCs w:val="22"/>
        </w:rPr>
        <w:t xml:space="preserve">. </w:t>
      </w:r>
      <w:r w:rsidR="00E71BBA">
        <w:rPr>
          <w:sz w:val="22"/>
          <w:szCs w:val="22"/>
        </w:rPr>
        <w:t>listopada</w:t>
      </w:r>
      <w:r w:rsidR="009C310C">
        <w:rPr>
          <w:sz w:val="22"/>
          <w:szCs w:val="22"/>
        </w:rPr>
        <w:t xml:space="preserve"> </w:t>
      </w:r>
      <w:r w:rsidR="00B41313">
        <w:rPr>
          <w:sz w:val="22"/>
          <w:szCs w:val="22"/>
        </w:rPr>
        <w:t>201</w:t>
      </w:r>
      <w:r w:rsidR="008F224C">
        <w:rPr>
          <w:sz w:val="22"/>
          <w:szCs w:val="22"/>
        </w:rPr>
        <w:t>8</w:t>
      </w:r>
      <w:r w:rsidR="00B41313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</w:t>
      </w:r>
      <w:r w:rsidR="003409B3">
        <w:rPr>
          <w:sz w:val="22"/>
          <w:szCs w:val="22"/>
        </w:rPr>
        <w:t xml:space="preserve">zahtjev za isplatu stvarnih </w:t>
      </w:r>
      <w:r w:rsidR="00975550">
        <w:rPr>
          <w:sz w:val="22"/>
          <w:szCs w:val="22"/>
        </w:rPr>
        <w:t xml:space="preserve">troškova </w:t>
      </w:r>
      <w:r w:rsidR="00CB25BD">
        <w:rPr>
          <w:sz w:val="22"/>
          <w:szCs w:val="22"/>
        </w:rPr>
        <w:t>prema dostavljenim putnim nalozima.</w:t>
      </w:r>
    </w:p>
    <w:p w:rsidRDefault="00C7116F" w:rsidP="0051608A" w:rsidR="00C7116F" w:rsidRPr="00926A50">
      <w:pPr>
        <w:jc w:val="both"/>
        <w:rPr>
          <w:sz w:val="16"/>
          <w:szCs w:val="16"/>
        </w:rPr>
      </w:pPr>
    </w:p>
    <w:p w:rsidRDefault="00635D2C" w:rsidP="00FB0EB2" w:rsidR="00074C8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 xml:space="preserve">Stečajnog zakona (NN 71/15, </w:t>
      </w:r>
      <w:r w:rsidR="007D501B">
        <w:rPr>
          <w:sz w:val="22"/>
          <w:szCs w:val="22"/>
        </w:rPr>
        <w:t xml:space="preserve">104/17, </w:t>
      </w:r>
      <w:r w:rsidR="00FB0EB2" w:rsidRPr="00FB0EB2">
        <w:rPr>
          <w:sz w:val="22"/>
          <w:szCs w:val="22"/>
        </w:rPr>
        <w:t>dalje u tekstu SZ)</w:t>
      </w:r>
      <w:r w:rsidR="00FB0EB2">
        <w:rPr>
          <w:sz w:val="22"/>
          <w:szCs w:val="22"/>
        </w:rPr>
        <w:t xml:space="preserve"> </w:t>
      </w:r>
      <w:r w:rsidR="00773B37" w:rsidRPr="00773B37">
        <w:rPr>
          <w:sz w:val="22"/>
          <w:szCs w:val="22"/>
        </w:rPr>
        <w:t>stečajni upravitelj ima pravo na nagradu za svoj rad i naknadu stvarnih troškova</w:t>
      </w:r>
      <w:r w:rsidR="00773B37">
        <w:rPr>
          <w:sz w:val="22"/>
          <w:szCs w:val="22"/>
        </w:rPr>
        <w:t xml:space="preserve">, a </w:t>
      </w:r>
      <w:r w:rsidR="00FB0EB2">
        <w:rPr>
          <w:sz w:val="22"/>
          <w:szCs w:val="22"/>
        </w:rPr>
        <w:t xml:space="preserve">naknadu 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</w:p>
    <w:p w:rsidRDefault="00074C85" w:rsidP="00074C85" w:rsidR="00074C85" w:rsidRPr="00926A50">
      <w:pPr>
        <w:pStyle w:val="Tijeloteksta"/>
        <w:ind w:firstLine="720"/>
        <w:rPr>
          <w:sz w:val="16"/>
          <w:szCs w:val="16"/>
        </w:rPr>
      </w:pPr>
    </w:p>
    <w:p w:rsidRDefault="00B77DA1" w:rsidP="00560211" w:rsidR="0002756B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Sud je odobrio putne troškove stečajnog upravitelja </w:t>
      </w:r>
      <w:r w:rsidR="00560211">
        <w:rPr>
          <w:sz w:val="22"/>
          <w:szCs w:val="22"/>
        </w:rPr>
        <w:t>prema dostavljen</w:t>
      </w:r>
      <w:r w:rsidR="0002756B">
        <w:rPr>
          <w:sz w:val="22"/>
          <w:szCs w:val="22"/>
        </w:rPr>
        <w:t>i</w:t>
      </w:r>
      <w:r w:rsidR="00560211">
        <w:rPr>
          <w:sz w:val="22"/>
          <w:szCs w:val="22"/>
        </w:rPr>
        <w:t>m putn</w:t>
      </w:r>
      <w:r w:rsidR="0002756B">
        <w:rPr>
          <w:sz w:val="22"/>
          <w:szCs w:val="22"/>
        </w:rPr>
        <w:t>i</w:t>
      </w:r>
      <w:r w:rsidR="00560211">
        <w:rPr>
          <w:sz w:val="22"/>
          <w:szCs w:val="22"/>
        </w:rPr>
        <w:t>m nalo</w:t>
      </w:r>
      <w:r w:rsidR="0002756B">
        <w:rPr>
          <w:sz w:val="22"/>
          <w:szCs w:val="22"/>
        </w:rPr>
        <w:t>zima:</w:t>
      </w:r>
    </w:p>
    <w:p w:rsidRDefault="001070A9" w:rsidP="0002756B" w:rsidR="0002756B">
      <w:pPr>
        <w:pStyle w:val="Tijeloteksta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za dan 21. lipnja 2018. godine na relaciji Dubrovnik - Ploče - Dubrovnik, </w:t>
      </w:r>
      <w:r w:rsidR="001268F5">
        <w:rPr>
          <w:sz w:val="22"/>
          <w:szCs w:val="22"/>
        </w:rPr>
        <w:t xml:space="preserve">za upotrebu </w:t>
      </w:r>
      <w:r w:rsidR="001268F5" w:rsidRPr="001268F5">
        <w:rPr>
          <w:sz w:val="22"/>
          <w:szCs w:val="22"/>
        </w:rPr>
        <w:t>osobnog automobila u službene svrhe u visini 2,00 kuna po kilometru</w:t>
      </w:r>
      <w:r w:rsidR="001268F5">
        <w:rPr>
          <w:sz w:val="22"/>
          <w:szCs w:val="22"/>
        </w:rPr>
        <w:t xml:space="preserve"> za prijeđenih 249 kilometara i jednu dnevnicu od 170,00 kuna,</w:t>
      </w:r>
      <w:r w:rsidR="001F5B57">
        <w:rPr>
          <w:sz w:val="22"/>
          <w:szCs w:val="22"/>
        </w:rPr>
        <w:t xml:space="preserve"> ili ukupno 668,00 kuna;</w:t>
      </w:r>
    </w:p>
    <w:p w:rsidRDefault="001268F5" w:rsidP="001268F5" w:rsidR="001268F5" w:rsidRPr="001268F5">
      <w:pPr>
        <w:pStyle w:val="Tijeloteksta"/>
        <w:numPr>
          <w:ilvl w:val="0"/>
          <w:numId w:val="32"/>
        </w:numPr>
        <w:rPr>
          <w:sz w:val="22"/>
          <w:szCs w:val="22"/>
        </w:rPr>
      </w:pPr>
      <w:r w:rsidRPr="001268F5">
        <w:rPr>
          <w:sz w:val="22"/>
          <w:szCs w:val="22"/>
        </w:rPr>
        <w:t xml:space="preserve">za dan </w:t>
      </w:r>
      <w:r w:rsidR="001F5B57">
        <w:rPr>
          <w:sz w:val="22"/>
          <w:szCs w:val="22"/>
        </w:rPr>
        <w:t>6. veljače</w:t>
      </w:r>
      <w:r w:rsidRPr="001268F5">
        <w:rPr>
          <w:sz w:val="22"/>
          <w:szCs w:val="22"/>
        </w:rPr>
        <w:t xml:space="preserve"> 2018. godine na relaciji Dubrovnik - Ploče - Dubrovnik, za upotrebu osobnog automobila u službene svrhe u visini 2,00 kuna po kilometru za prijeđenih 2</w:t>
      </w:r>
      <w:r w:rsidR="001F5B57">
        <w:rPr>
          <w:sz w:val="22"/>
          <w:szCs w:val="22"/>
        </w:rPr>
        <w:t>26</w:t>
      </w:r>
      <w:r w:rsidRPr="001268F5">
        <w:rPr>
          <w:sz w:val="22"/>
          <w:szCs w:val="22"/>
        </w:rPr>
        <w:t xml:space="preserve"> kilometara i jednu dnevnicu od 170,00 kuna,</w:t>
      </w:r>
      <w:r w:rsidR="001F5B57">
        <w:rPr>
          <w:sz w:val="22"/>
          <w:szCs w:val="22"/>
        </w:rPr>
        <w:t xml:space="preserve"> ili ukupno 622,00 kuna;</w:t>
      </w:r>
    </w:p>
    <w:p w:rsidRDefault="001F5B57" w:rsidP="001F5B57" w:rsidR="001F5B57">
      <w:pPr>
        <w:pStyle w:val="Tijeloteksta"/>
        <w:numPr>
          <w:ilvl w:val="0"/>
          <w:numId w:val="32"/>
        </w:numPr>
        <w:rPr>
          <w:sz w:val="22"/>
          <w:szCs w:val="22"/>
        </w:rPr>
      </w:pPr>
      <w:r w:rsidRPr="001F5B57">
        <w:rPr>
          <w:sz w:val="22"/>
          <w:szCs w:val="22"/>
        </w:rPr>
        <w:t xml:space="preserve">za dan </w:t>
      </w:r>
      <w:r w:rsidR="008322C8">
        <w:rPr>
          <w:sz w:val="22"/>
          <w:szCs w:val="22"/>
        </w:rPr>
        <w:t>18</w:t>
      </w:r>
      <w:r w:rsidRPr="001F5B57">
        <w:rPr>
          <w:sz w:val="22"/>
          <w:szCs w:val="22"/>
        </w:rPr>
        <w:t xml:space="preserve">. </w:t>
      </w:r>
      <w:r w:rsidR="008322C8">
        <w:rPr>
          <w:sz w:val="22"/>
          <w:szCs w:val="22"/>
        </w:rPr>
        <w:t>lipnja</w:t>
      </w:r>
      <w:r w:rsidRPr="001F5B57">
        <w:rPr>
          <w:sz w:val="22"/>
          <w:szCs w:val="22"/>
        </w:rPr>
        <w:t xml:space="preserve"> 201</w:t>
      </w:r>
      <w:r w:rsidR="008322C8">
        <w:rPr>
          <w:sz w:val="22"/>
          <w:szCs w:val="22"/>
        </w:rPr>
        <w:t>7</w:t>
      </w:r>
      <w:r w:rsidRPr="001F5B57">
        <w:rPr>
          <w:sz w:val="22"/>
          <w:szCs w:val="22"/>
        </w:rPr>
        <w:t>. godine na relaciji Dubrovnik - Ploče - Dubrovnik, za upotrebu osobnog automobila u službene svrhe u visini 2,00 kuna po kilometru za prijeđenih 2</w:t>
      </w:r>
      <w:r w:rsidR="008322C8">
        <w:rPr>
          <w:sz w:val="22"/>
          <w:szCs w:val="22"/>
        </w:rPr>
        <w:t>54</w:t>
      </w:r>
      <w:r w:rsidRPr="001F5B57">
        <w:rPr>
          <w:sz w:val="22"/>
          <w:szCs w:val="22"/>
        </w:rPr>
        <w:t xml:space="preserve"> kilometara, ili ukupno 622,00 kuna;</w:t>
      </w:r>
    </w:p>
    <w:p w:rsidRDefault="008322C8" w:rsidP="008322C8" w:rsidR="008322C8" w:rsidRPr="008322C8">
      <w:pPr>
        <w:pStyle w:val="Tijeloteksta"/>
        <w:numPr>
          <w:ilvl w:val="0"/>
          <w:numId w:val="32"/>
        </w:numPr>
        <w:rPr>
          <w:sz w:val="22"/>
          <w:szCs w:val="22"/>
        </w:rPr>
      </w:pPr>
      <w:r w:rsidRPr="008322C8">
        <w:rPr>
          <w:sz w:val="22"/>
          <w:szCs w:val="22"/>
        </w:rPr>
        <w:t xml:space="preserve">za dan </w:t>
      </w:r>
      <w:r>
        <w:rPr>
          <w:sz w:val="22"/>
          <w:szCs w:val="22"/>
        </w:rPr>
        <w:t>25. ožujka</w:t>
      </w:r>
      <w:r w:rsidRPr="008322C8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8322C8">
        <w:rPr>
          <w:sz w:val="22"/>
          <w:szCs w:val="22"/>
        </w:rPr>
        <w:t>. godine na relaciji Dubrovnik - Ploče - Dubrovnik, za upotrebu osobnog automobila u službene svrhe u visini 2,00 kuna po kilometru za prijeđenih 2</w:t>
      </w:r>
      <w:r w:rsidR="00761AFF">
        <w:rPr>
          <w:sz w:val="22"/>
          <w:szCs w:val="22"/>
        </w:rPr>
        <w:t>55</w:t>
      </w:r>
      <w:r w:rsidRPr="008322C8">
        <w:rPr>
          <w:sz w:val="22"/>
          <w:szCs w:val="22"/>
        </w:rPr>
        <w:t xml:space="preserve"> kilometara, ili ukupno </w:t>
      </w:r>
      <w:r w:rsidR="00761AFF">
        <w:rPr>
          <w:sz w:val="22"/>
          <w:szCs w:val="22"/>
        </w:rPr>
        <w:t>510</w:t>
      </w:r>
      <w:r w:rsidRPr="008322C8">
        <w:rPr>
          <w:sz w:val="22"/>
          <w:szCs w:val="22"/>
        </w:rPr>
        <w:t>,00 kuna;</w:t>
      </w:r>
    </w:p>
    <w:p w:rsidRDefault="00761AFF" w:rsidP="00761AFF" w:rsidR="00761AFF">
      <w:pPr>
        <w:pStyle w:val="Tijeloteksta"/>
        <w:numPr>
          <w:ilvl w:val="0"/>
          <w:numId w:val="32"/>
        </w:numPr>
        <w:rPr>
          <w:sz w:val="22"/>
          <w:szCs w:val="22"/>
        </w:rPr>
      </w:pPr>
      <w:r w:rsidRPr="00761AFF">
        <w:rPr>
          <w:sz w:val="22"/>
          <w:szCs w:val="22"/>
        </w:rPr>
        <w:t xml:space="preserve">za dan </w:t>
      </w:r>
      <w:r>
        <w:rPr>
          <w:sz w:val="22"/>
          <w:szCs w:val="22"/>
        </w:rPr>
        <w:t>30</w:t>
      </w:r>
      <w:r w:rsidRPr="00761AFF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761AFF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61AFF">
        <w:rPr>
          <w:sz w:val="22"/>
          <w:szCs w:val="22"/>
        </w:rPr>
        <w:t>. godine na relaciji Dubrovnik - Ploče - Dubrovnik, za upotrebu osobnog automobila u službene svrhe u visini 2,00 kuna po kilometru za prijeđenih 2</w:t>
      </w:r>
      <w:r>
        <w:rPr>
          <w:sz w:val="22"/>
          <w:szCs w:val="22"/>
        </w:rPr>
        <w:t>57</w:t>
      </w:r>
      <w:r w:rsidRPr="00761AFF">
        <w:rPr>
          <w:sz w:val="22"/>
          <w:szCs w:val="22"/>
        </w:rPr>
        <w:t xml:space="preserve"> kilometara,</w:t>
      </w:r>
      <w:r>
        <w:rPr>
          <w:sz w:val="22"/>
          <w:szCs w:val="22"/>
        </w:rPr>
        <w:t xml:space="preserve"> ili ukupno 514</w:t>
      </w:r>
      <w:r w:rsidRPr="00761AFF">
        <w:rPr>
          <w:sz w:val="22"/>
          <w:szCs w:val="22"/>
        </w:rPr>
        <w:t>,00 kuna;</w:t>
      </w:r>
    </w:p>
    <w:p w:rsidRDefault="00AF1A65" w:rsidP="00AF1A65" w:rsidR="00AF1A65" w:rsidRPr="00AF1A65">
      <w:pPr>
        <w:pStyle w:val="Tijeloteksta"/>
        <w:numPr>
          <w:ilvl w:val="0"/>
          <w:numId w:val="32"/>
        </w:numPr>
        <w:rPr>
          <w:sz w:val="22"/>
          <w:szCs w:val="22"/>
        </w:rPr>
      </w:pPr>
      <w:r w:rsidRPr="00AF1A65">
        <w:rPr>
          <w:sz w:val="22"/>
          <w:szCs w:val="22"/>
        </w:rPr>
        <w:lastRenderedPageBreak/>
        <w:t xml:space="preserve">za dan </w:t>
      </w:r>
      <w:r>
        <w:rPr>
          <w:sz w:val="22"/>
          <w:szCs w:val="22"/>
        </w:rPr>
        <w:t>15</w:t>
      </w:r>
      <w:r w:rsidRPr="00AF1A65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AF1A6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AF1A65">
        <w:rPr>
          <w:sz w:val="22"/>
          <w:szCs w:val="22"/>
        </w:rPr>
        <w:t xml:space="preserve">. godine na relaciji Dubrovnik - Ploče </w:t>
      </w:r>
      <w:r>
        <w:rPr>
          <w:sz w:val="22"/>
          <w:szCs w:val="22"/>
        </w:rPr>
        <w:t>–</w:t>
      </w:r>
      <w:r w:rsidRPr="00AF1A65">
        <w:rPr>
          <w:sz w:val="22"/>
          <w:szCs w:val="22"/>
        </w:rPr>
        <w:t xml:space="preserve"> </w:t>
      </w:r>
      <w:r>
        <w:rPr>
          <w:sz w:val="22"/>
          <w:szCs w:val="22"/>
        </w:rPr>
        <w:t>Metković -</w:t>
      </w:r>
      <w:r w:rsidRPr="00AF1A65">
        <w:rPr>
          <w:sz w:val="22"/>
          <w:szCs w:val="22"/>
        </w:rPr>
        <w:t>Dubrovnik, za upotrebu osobnog automobila u službene svrhe u visini 2,00 kuna po kilometru za prijeđenih 26</w:t>
      </w:r>
      <w:r>
        <w:rPr>
          <w:sz w:val="22"/>
          <w:szCs w:val="22"/>
        </w:rPr>
        <w:t>3</w:t>
      </w:r>
      <w:r w:rsidRPr="00AF1A65">
        <w:rPr>
          <w:sz w:val="22"/>
          <w:szCs w:val="22"/>
        </w:rPr>
        <w:t xml:space="preserve"> kilometara, ili ukupno </w:t>
      </w:r>
      <w:r>
        <w:rPr>
          <w:sz w:val="22"/>
          <w:szCs w:val="22"/>
        </w:rPr>
        <w:t>530</w:t>
      </w:r>
      <w:r w:rsidRPr="00AF1A65">
        <w:rPr>
          <w:sz w:val="22"/>
          <w:szCs w:val="22"/>
        </w:rPr>
        <w:t>,00 kuna;</w:t>
      </w:r>
    </w:p>
    <w:p w:rsidRDefault="00AF1A65" w:rsidP="006E2273" w:rsidR="006E2273" w:rsidRPr="006E2273">
      <w:pPr>
        <w:pStyle w:val="Tijeloteksta"/>
        <w:numPr>
          <w:ilvl w:val="0"/>
          <w:numId w:val="32"/>
        </w:numPr>
        <w:rPr>
          <w:sz w:val="22"/>
          <w:szCs w:val="22"/>
        </w:rPr>
      </w:pPr>
      <w:r w:rsidRPr="00AF1A65">
        <w:rPr>
          <w:sz w:val="22"/>
          <w:szCs w:val="22"/>
        </w:rPr>
        <w:t xml:space="preserve">za dan </w:t>
      </w:r>
      <w:r>
        <w:rPr>
          <w:sz w:val="22"/>
          <w:szCs w:val="22"/>
        </w:rPr>
        <w:t>27</w:t>
      </w:r>
      <w:r w:rsidRPr="00AF1A65">
        <w:rPr>
          <w:sz w:val="22"/>
          <w:szCs w:val="22"/>
        </w:rPr>
        <w:t>. veljače 201</w:t>
      </w:r>
      <w:r w:rsidR="009A774F">
        <w:rPr>
          <w:sz w:val="22"/>
          <w:szCs w:val="22"/>
        </w:rPr>
        <w:t>6</w:t>
      </w:r>
      <w:r w:rsidRPr="00AF1A65">
        <w:rPr>
          <w:sz w:val="22"/>
          <w:szCs w:val="22"/>
        </w:rPr>
        <w:t xml:space="preserve">. godine na relaciji Dubrovnik - Ploče - Dubrovnik, za upotrebu osobnog automobila u službene svrhe u visini 2,00 kuna po kilometru za prijeđenih </w:t>
      </w:r>
      <w:r w:rsidR="009A774F">
        <w:rPr>
          <w:sz w:val="22"/>
          <w:szCs w:val="22"/>
        </w:rPr>
        <w:t>241</w:t>
      </w:r>
      <w:r w:rsidRPr="00AF1A65">
        <w:rPr>
          <w:sz w:val="22"/>
          <w:szCs w:val="22"/>
        </w:rPr>
        <w:t xml:space="preserve"> kilometara i jednu </w:t>
      </w:r>
      <w:r w:rsidR="009A774F">
        <w:rPr>
          <w:sz w:val="22"/>
          <w:szCs w:val="22"/>
        </w:rPr>
        <w:t xml:space="preserve">polovicu </w:t>
      </w:r>
      <w:r w:rsidRPr="00AF1A65">
        <w:rPr>
          <w:sz w:val="22"/>
          <w:szCs w:val="22"/>
        </w:rPr>
        <w:t xml:space="preserve">dnevnicu od </w:t>
      </w:r>
      <w:r w:rsidR="009A774F">
        <w:rPr>
          <w:sz w:val="22"/>
          <w:szCs w:val="22"/>
        </w:rPr>
        <w:t>85</w:t>
      </w:r>
      <w:r w:rsidRPr="00AF1A65">
        <w:rPr>
          <w:sz w:val="22"/>
          <w:szCs w:val="22"/>
        </w:rPr>
        <w:t xml:space="preserve">,00 kuna, ili ukupno </w:t>
      </w:r>
      <w:r w:rsidR="009A774F">
        <w:rPr>
          <w:sz w:val="22"/>
          <w:szCs w:val="22"/>
        </w:rPr>
        <w:t>567</w:t>
      </w:r>
      <w:r w:rsidR="006E2273">
        <w:rPr>
          <w:sz w:val="22"/>
          <w:szCs w:val="22"/>
        </w:rPr>
        <w:t>,00 kuna.</w:t>
      </w:r>
    </w:p>
    <w:p w:rsidRDefault="000205E4" w:rsidP="00926A50" w:rsidR="000205E4" w:rsidRPr="00926A50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6E2273">
        <w:rPr>
          <w:b/>
          <w:sz w:val="22"/>
          <w:szCs w:val="22"/>
        </w:rPr>
        <w:t>2</w:t>
      </w:r>
      <w:r w:rsidR="009B2CDE">
        <w:rPr>
          <w:b/>
          <w:sz w:val="22"/>
          <w:szCs w:val="22"/>
        </w:rPr>
        <w:t xml:space="preserve">. </w:t>
      </w:r>
      <w:r w:rsidR="001A7281">
        <w:rPr>
          <w:b/>
          <w:sz w:val="22"/>
          <w:szCs w:val="22"/>
        </w:rPr>
        <w:t>studenog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F411AB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1A7281">
        <w:rPr>
          <w:sz w:val="22"/>
          <w:szCs w:val="22"/>
        </w:rPr>
        <w:t>02</w:t>
      </w:r>
      <w:r w:rsidR="0031162C">
        <w:rPr>
          <w:sz w:val="22"/>
          <w:szCs w:val="22"/>
        </w:rPr>
        <w:t>.</w:t>
      </w:r>
      <w:r w:rsidR="001A7281">
        <w:rPr>
          <w:sz w:val="22"/>
          <w:szCs w:val="22"/>
        </w:rPr>
        <w:t>1</w:t>
      </w:r>
      <w:r w:rsidR="00926A50">
        <w:rPr>
          <w:sz w:val="22"/>
          <w:szCs w:val="22"/>
        </w:rPr>
        <w:t>1</w:t>
      </w:r>
      <w:r w:rsidRPr="004F1E4F">
        <w:rPr>
          <w:sz w:val="22"/>
          <w:szCs w:val="22"/>
        </w:rPr>
        <w:t>.201</w:t>
      </w:r>
      <w:r w:rsidR="00F411AB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534096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3E4C26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DA6F23" w:rsidP="00926A50" w:rsidR="00926A50" w:rsidRPr="00926A50">
    <w:pPr>
      <w:pStyle w:val="Naslov1"/>
      <w:rPr>
        <w:sz w:val="22"/>
        <w:szCs w:val="22"/>
      </w:rPr>
    </w:pPr>
    <w:r>
      <w:tab/>
    </w:r>
    <w:r>
      <w:tab/>
    </w:r>
    <w:r w:rsidR="00926A50" w:rsidRPr="00926A50">
      <w:rPr>
        <w:sz w:val="22"/>
        <w:szCs w:val="22"/>
      </w:rPr>
      <w:t>Posl. br. 6-St.</w:t>
    </w:r>
    <w:r w:rsidR="009A774F" w:rsidRPr="009A774F">
      <w:rPr>
        <w:b w:val="false"/>
        <w:sz w:val="22"/>
        <w:szCs w:val="22"/>
      </w:rPr>
      <w:t xml:space="preserve"> </w:t>
    </w:r>
    <w:r w:rsidR="009A774F" w:rsidRPr="009A774F">
      <w:rPr>
        <w:sz w:val="22"/>
        <w:szCs w:val="22"/>
      </w:rPr>
      <w:t>255/2011-207</w:t>
    </w:r>
  </w:p>
  <w:p w:rsidRDefault="00DA6F23" w:rsidP="0051453D" w:rsidR="00DA6F23" w:rsidRPr="0051453D">
    <w:pPr>
      <w:pStyle w:val="Naslov1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636322C"/>
    <w:multiLevelType w:val="hybridMultilevel"/>
    <w:tmpl w:val="59800740"/>
    <w:lvl w:tplc="E6C21D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8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4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9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6"/>
  </w:num>
  <w:num w:numId="3">
    <w:abstractNumId w:val="9"/>
  </w:num>
  <w:num w:numId="4">
    <w:abstractNumId w:val="17"/>
  </w:num>
  <w:num w:numId="5">
    <w:abstractNumId w:val="3"/>
  </w:num>
  <w:num w:numId="6">
    <w:abstractNumId w:val="20"/>
  </w:num>
  <w:num w:numId="7">
    <w:abstractNumId w:val="1"/>
  </w:num>
  <w:num w:numId="8">
    <w:abstractNumId w:val="5"/>
  </w:num>
  <w:num w:numId="9">
    <w:abstractNumId w:val="21"/>
  </w:num>
  <w:num w:numId="10">
    <w:abstractNumId w:val="19"/>
  </w:num>
  <w:num w:numId="11">
    <w:abstractNumId w:val="18"/>
  </w:num>
  <w:num w:numId="12">
    <w:abstractNumId w:val="6"/>
  </w:num>
  <w:num w:numId="13">
    <w:abstractNumId w:val="28"/>
  </w:num>
  <w:num w:numId="14">
    <w:abstractNumId w:val="22"/>
  </w:num>
  <w:num w:numId="15">
    <w:abstractNumId w:val="8"/>
  </w:num>
  <w:num w:numId="16">
    <w:abstractNumId w:val="24"/>
  </w:num>
  <w:num w:numId="17">
    <w:abstractNumId w:val="26"/>
  </w:num>
  <w:num w:numId="18">
    <w:abstractNumId w:val="15"/>
  </w:num>
  <w:num w:numId="19">
    <w:abstractNumId w:val="14"/>
  </w:num>
  <w:num w:numId="20">
    <w:abstractNumId w:val="29"/>
  </w:num>
  <w:num w:numId="21">
    <w:abstractNumId w:val="13"/>
  </w:num>
  <w:num w:numId="22">
    <w:abstractNumId w:val="31"/>
  </w:num>
  <w:num w:numId="23">
    <w:abstractNumId w:val="2"/>
  </w:num>
  <w:num w:numId="24">
    <w:abstractNumId w:val="7"/>
  </w:num>
  <w:num w:numId="25">
    <w:abstractNumId w:val="12"/>
  </w:num>
  <w:num w:numId="26">
    <w:abstractNumId w:val="30"/>
  </w:num>
  <w:num w:numId="27">
    <w:abstractNumId w:val="10"/>
  </w:num>
  <w:num w:numId="28">
    <w:abstractNumId w:val="27"/>
  </w:num>
  <w:num w:numId="29">
    <w:abstractNumId w:val="4"/>
  </w:num>
  <w:num w:numId="30">
    <w:abstractNumId w:val="0"/>
  </w:num>
  <w:num w:numId="31">
    <w:abstractNumId w:val="25"/>
  </w:num>
  <w:num w:numId="3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05E4"/>
    <w:rsid w:val="00021B90"/>
    <w:rsid w:val="0002407D"/>
    <w:rsid w:val="000254DF"/>
    <w:rsid w:val="0002756B"/>
    <w:rsid w:val="00031342"/>
    <w:rsid w:val="00037BAD"/>
    <w:rsid w:val="00050E64"/>
    <w:rsid w:val="00051DBC"/>
    <w:rsid w:val="000525F4"/>
    <w:rsid w:val="000547EA"/>
    <w:rsid w:val="00057CE0"/>
    <w:rsid w:val="00061A81"/>
    <w:rsid w:val="00074C85"/>
    <w:rsid w:val="000752C4"/>
    <w:rsid w:val="0008231A"/>
    <w:rsid w:val="00094AC6"/>
    <w:rsid w:val="000A3750"/>
    <w:rsid w:val="000B523F"/>
    <w:rsid w:val="000C05AC"/>
    <w:rsid w:val="000C14CF"/>
    <w:rsid w:val="000C483E"/>
    <w:rsid w:val="000C7036"/>
    <w:rsid w:val="000C77CA"/>
    <w:rsid w:val="000D13B5"/>
    <w:rsid w:val="000D4232"/>
    <w:rsid w:val="000D5730"/>
    <w:rsid w:val="000E1032"/>
    <w:rsid w:val="000E7CDC"/>
    <w:rsid w:val="000F248A"/>
    <w:rsid w:val="00101DA1"/>
    <w:rsid w:val="001070A9"/>
    <w:rsid w:val="00111A22"/>
    <w:rsid w:val="0011282D"/>
    <w:rsid w:val="00121A2A"/>
    <w:rsid w:val="001268F5"/>
    <w:rsid w:val="001276B0"/>
    <w:rsid w:val="001355F1"/>
    <w:rsid w:val="001525B5"/>
    <w:rsid w:val="00153FDC"/>
    <w:rsid w:val="001720E5"/>
    <w:rsid w:val="00172E0D"/>
    <w:rsid w:val="00180DF9"/>
    <w:rsid w:val="00181A48"/>
    <w:rsid w:val="001A7281"/>
    <w:rsid w:val="001B45BD"/>
    <w:rsid w:val="001B4A63"/>
    <w:rsid w:val="001B5263"/>
    <w:rsid w:val="001B54F9"/>
    <w:rsid w:val="001B7DBD"/>
    <w:rsid w:val="001D1BB1"/>
    <w:rsid w:val="001F5B57"/>
    <w:rsid w:val="001F6623"/>
    <w:rsid w:val="00214D23"/>
    <w:rsid w:val="00215330"/>
    <w:rsid w:val="00216379"/>
    <w:rsid w:val="00222F62"/>
    <w:rsid w:val="00225E16"/>
    <w:rsid w:val="00226054"/>
    <w:rsid w:val="0023421C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A0990"/>
    <w:rsid w:val="002A571D"/>
    <w:rsid w:val="002A68BA"/>
    <w:rsid w:val="002B03F4"/>
    <w:rsid w:val="002C589C"/>
    <w:rsid w:val="002D35A8"/>
    <w:rsid w:val="002E02D6"/>
    <w:rsid w:val="002E30E4"/>
    <w:rsid w:val="002E6F02"/>
    <w:rsid w:val="00300B25"/>
    <w:rsid w:val="0031162C"/>
    <w:rsid w:val="00312A40"/>
    <w:rsid w:val="00314A08"/>
    <w:rsid w:val="003179B1"/>
    <w:rsid w:val="00317B10"/>
    <w:rsid w:val="00323FAD"/>
    <w:rsid w:val="003252B7"/>
    <w:rsid w:val="00327FFB"/>
    <w:rsid w:val="00334FC9"/>
    <w:rsid w:val="00335952"/>
    <w:rsid w:val="003400A5"/>
    <w:rsid w:val="003409B3"/>
    <w:rsid w:val="00346B12"/>
    <w:rsid w:val="00354EDE"/>
    <w:rsid w:val="00363381"/>
    <w:rsid w:val="0037531B"/>
    <w:rsid w:val="003817C9"/>
    <w:rsid w:val="003873B3"/>
    <w:rsid w:val="00387E70"/>
    <w:rsid w:val="0039180E"/>
    <w:rsid w:val="003A486E"/>
    <w:rsid w:val="003A545A"/>
    <w:rsid w:val="003B1E1C"/>
    <w:rsid w:val="003B4D0E"/>
    <w:rsid w:val="003C2522"/>
    <w:rsid w:val="003D14AB"/>
    <w:rsid w:val="003D3F2E"/>
    <w:rsid w:val="003E3949"/>
    <w:rsid w:val="003E4C26"/>
    <w:rsid w:val="003F496C"/>
    <w:rsid w:val="003F70FA"/>
    <w:rsid w:val="00404273"/>
    <w:rsid w:val="00406947"/>
    <w:rsid w:val="0041238D"/>
    <w:rsid w:val="00414A90"/>
    <w:rsid w:val="004152AC"/>
    <w:rsid w:val="00426C99"/>
    <w:rsid w:val="004415D5"/>
    <w:rsid w:val="00447F80"/>
    <w:rsid w:val="00463E21"/>
    <w:rsid w:val="00467083"/>
    <w:rsid w:val="00467B68"/>
    <w:rsid w:val="00470EF4"/>
    <w:rsid w:val="00472789"/>
    <w:rsid w:val="00485AA6"/>
    <w:rsid w:val="0048668C"/>
    <w:rsid w:val="00496A4B"/>
    <w:rsid w:val="004A2BA7"/>
    <w:rsid w:val="004B799A"/>
    <w:rsid w:val="004C7DBB"/>
    <w:rsid w:val="004D07B4"/>
    <w:rsid w:val="004D568E"/>
    <w:rsid w:val="004D7F48"/>
    <w:rsid w:val="004F00AE"/>
    <w:rsid w:val="004F119E"/>
    <w:rsid w:val="004F5495"/>
    <w:rsid w:val="004F5D50"/>
    <w:rsid w:val="005046A4"/>
    <w:rsid w:val="00504C7D"/>
    <w:rsid w:val="0051453D"/>
    <w:rsid w:val="0051608A"/>
    <w:rsid w:val="00533853"/>
    <w:rsid w:val="00534096"/>
    <w:rsid w:val="0054732E"/>
    <w:rsid w:val="005553DB"/>
    <w:rsid w:val="00560211"/>
    <w:rsid w:val="005607C1"/>
    <w:rsid w:val="00562EAB"/>
    <w:rsid w:val="00566C80"/>
    <w:rsid w:val="005673BC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F4904"/>
    <w:rsid w:val="005F619C"/>
    <w:rsid w:val="00602060"/>
    <w:rsid w:val="006020A8"/>
    <w:rsid w:val="00602226"/>
    <w:rsid w:val="0063391C"/>
    <w:rsid w:val="00635D2C"/>
    <w:rsid w:val="00643A48"/>
    <w:rsid w:val="006619ED"/>
    <w:rsid w:val="00661ABD"/>
    <w:rsid w:val="00667E29"/>
    <w:rsid w:val="0068033F"/>
    <w:rsid w:val="006809BE"/>
    <w:rsid w:val="006818C6"/>
    <w:rsid w:val="00682C29"/>
    <w:rsid w:val="00683DCE"/>
    <w:rsid w:val="0068456D"/>
    <w:rsid w:val="006A2143"/>
    <w:rsid w:val="006A226C"/>
    <w:rsid w:val="006A40F8"/>
    <w:rsid w:val="006A4C93"/>
    <w:rsid w:val="006B1785"/>
    <w:rsid w:val="006B458E"/>
    <w:rsid w:val="006C3499"/>
    <w:rsid w:val="006D312E"/>
    <w:rsid w:val="006E0526"/>
    <w:rsid w:val="006E2273"/>
    <w:rsid w:val="006E566D"/>
    <w:rsid w:val="006F0916"/>
    <w:rsid w:val="006F47D5"/>
    <w:rsid w:val="00704C9A"/>
    <w:rsid w:val="0071205D"/>
    <w:rsid w:val="007138B6"/>
    <w:rsid w:val="00713F59"/>
    <w:rsid w:val="0071452F"/>
    <w:rsid w:val="00720321"/>
    <w:rsid w:val="00732EEF"/>
    <w:rsid w:val="007564B0"/>
    <w:rsid w:val="00761AFF"/>
    <w:rsid w:val="00764E34"/>
    <w:rsid w:val="0076633B"/>
    <w:rsid w:val="00773B37"/>
    <w:rsid w:val="00782CF3"/>
    <w:rsid w:val="007872F3"/>
    <w:rsid w:val="007A27D7"/>
    <w:rsid w:val="007A6BE3"/>
    <w:rsid w:val="007A7DEF"/>
    <w:rsid w:val="007B072A"/>
    <w:rsid w:val="007B1575"/>
    <w:rsid w:val="007C298D"/>
    <w:rsid w:val="007C39E5"/>
    <w:rsid w:val="007D1D40"/>
    <w:rsid w:val="007D501B"/>
    <w:rsid w:val="007E73EC"/>
    <w:rsid w:val="007F7B7D"/>
    <w:rsid w:val="00804956"/>
    <w:rsid w:val="00805231"/>
    <w:rsid w:val="00821053"/>
    <w:rsid w:val="008322C8"/>
    <w:rsid w:val="00833C43"/>
    <w:rsid w:val="008443B2"/>
    <w:rsid w:val="00846CF1"/>
    <w:rsid w:val="0085424B"/>
    <w:rsid w:val="00860DED"/>
    <w:rsid w:val="00860EA0"/>
    <w:rsid w:val="00862275"/>
    <w:rsid w:val="00871791"/>
    <w:rsid w:val="0087367D"/>
    <w:rsid w:val="00877D26"/>
    <w:rsid w:val="00880763"/>
    <w:rsid w:val="008807BD"/>
    <w:rsid w:val="00880BAC"/>
    <w:rsid w:val="00883798"/>
    <w:rsid w:val="00884F95"/>
    <w:rsid w:val="0089626D"/>
    <w:rsid w:val="008A38AB"/>
    <w:rsid w:val="008B605A"/>
    <w:rsid w:val="008C2D24"/>
    <w:rsid w:val="008C6932"/>
    <w:rsid w:val="008D0BA3"/>
    <w:rsid w:val="008D21FB"/>
    <w:rsid w:val="008D583E"/>
    <w:rsid w:val="008D6D89"/>
    <w:rsid w:val="008D6FFB"/>
    <w:rsid w:val="008F224C"/>
    <w:rsid w:val="008F43F1"/>
    <w:rsid w:val="00900321"/>
    <w:rsid w:val="009039BE"/>
    <w:rsid w:val="00905679"/>
    <w:rsid w:val="009171E9"/>
    <w:rsid w:val="00917AFF"/>
    <w:rsid w:val="00926A50"/>
    <w:rsid w:val="00927C7B"/>
    <w:rsid w:val="00934AA1"/>
    <w:rsid w:val="00940C11"/>
    <w:rsid w:val="009442FA"/>
    <w:rsid w:val="00960FCB"/>
    <w:rsid w:val="00965548"/>
    <w:rsid w:val="00975550"/>
    <w:rsid w:val="009771C7"/>
    <w:rsid w:val="00990AE3"/>
    <w:rsid w:val="009917A7"/>
    <w:rsid w:val="009929C3"/>
    <w:rsid w:val="00992EE6"/>
    <w:rsid w:val="009947AD"/>
    <w:rsid w:val="009A774F"/>
    <w:rsid w:val="009B0110"/>
    <w:rsid w:val="009B10F7"/>
    <w:rsid w:val="009B2CDE"/>
    <w:rsid w:val="009B3CFB"/>
    <w:rsid w:val="009B5559"/>
    <w:rsid w:val="009C14A7"/>
    <w:rsid w:val="009C310C"/>
    <w:rsid w:val="009C72C1"/>
    <w:rsid w:val="009D1412"/>
    <w:rsid w:val="009D2072"/>
    <w:rsid w:val="009D3DF7"/>
    <w:rsid w:val="009E6DC0"/>
    <w:rsid w:val="009F0155"/>
    <w:rsid w:val="009F18DE"/>
    <w:rsid w:val="009F3527"/>
    <w:rsid w:val="00A0033A"/>
    <w:rsid w:val="00A01A3B"/>
    <w:rsid w:val="00A0213D"/>
    <w:rsid w:val="00A10930"/>
    <w:rsid w:val="00A13BAB"/>
    <w:rsid w:val="00A14868"/>
    <w:rsid w:val="00A30BAA"/>
    <w:rsid w:val="00A466CE"/>
    <w:rsid w:val="00A606A3"/>
    <w:rsid w:val="00A64641"/>
    <w:rsid w:val="00A65D49"/>
    <w:rsid w:val="00A7294B"/>
    <w:rsid w:val="00A77F71"/>
    <w:rsid w:val="00A97376"/>
    <w:rsid w:val="00AA199A"/>
    <w:rsid w:val="00AA5536"/>
    <w:rsid w:val="00AA6998"/>
    <w:rsid w:val="00AC0E8F"/>
    <w:rsid w:val="00AC7728"/>
    <w:rsid w:val="00AE094B"/>
    <w:rsid w:val="00AE0F15"/>
    <w:rsid w:val="00AF0B83"/>
    <w:rsid w:val="00AF115E"/>
    <w:rsid w:val="00AF1A65"/>
    <w:rsid w:val="00AF6009"/>
    <w:rsid w:val="00B10284"/>
    <w:rsid w:val="00B11300"/>
    <w:rsid w:val="00B20BD4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77DA1"/>
    <w:rsid w:val="00B81334"/>
    <w:rsid w:val="00B85181"/>
    <w:rsid w:val="00B94B21"/>
    <w:rsid w:val="00B94BEC"/>
    <w:rsid w:val="00BA2796"/>
    <w:rsid w:val="00BA6F73"/>
    <w:rsid w:val="00BB57EE"/>
    <w:rsid w:val="00BC2739"/>
    <w:rsid w:val="00BC686B"/>
    <w:rsid w:val="00BD07C0"/>
    <w:rsid w:val="00BD31FE"/>
    <w:rsid w:val="00BD72F1"/>
    <w:rsid w:val="00BE2E59"/>
    <w:rsid w:val="00BE4F5A"/>
    <w:rsid w:val="00BF01E6"/>
    <w:rsid w:val="00BF0ABB"/>
    <w:rsid w:val="00BF5134"/>
    <w:rsid w:val="00BF6859"/>
    <w:rsid w:val="00C01649"/>
    <w:rsid w:val="00C035A8"/>
    <w:rsid w:val="00C0646A"/>
    <w:rsid w:val="00C07ECE"/>
    <w:rsid w:val="00C102F4"/>
    <w:rsid w:val="00C149AE"/>
    <w:rsid w:val="00C166DA"/>
    <w:rsid w:val="00C41B70"/>
    <w:rsid w:val="00C42A62"/>
    <w:rsid w:val="00C44BF4"/>
    <w:rsid w:val="00C451DB"/>
    <w:rsid w:val="00C5473A"/>
    <w:rsid w:val="00C64D5C"/>
    <w:rsid w:val="00C7116F"/>
    <w:rsid w:val="00C83782"/>
    <w:rsid w:val="00C839DE"/>
    <w:rsid w:val="00C85859"/>
    <w:rsid w:val="00CA6A50"/>
    <w:rsid w:val="00CB25BD"/>
    <w:rsid w:val="00CB60B9"/>
    <w:rsid w:val="00CB6D43"/>
    <w:rsid w:val="00CC49BF"/>
    <w:rsid w:val="00CC787C"/>
    <w:rsid w:val="00CD0A01"/>
    <w:rsid w:val="00CE10AA"/>
    <w:rsid w:val="00CE3094"/>
    <w:rsid w:val="00CE7AAB"/>
    <w:rsid w:val="00CF14C7"/>
    <w:rsid w:val="00CF2B6C"/>
    <w:rsid w:val="00CF4209"/>
    <w:rsid w:val="00CF6ADE"/>
    <w:rsid w:val="00D03687"/>
    <w:rsid w:val="00D11F06"/>
    <w:rsid w:val="00D12236"/>
    <w:rsid w:val="00D23994"/>
    <w:rsid w:val="00D30EF5"/>
    <w:rsid w:val="00D44471"/>
    <w:rsid w:val="00D47243"/>
    <w:rsid w:val="00D47495"/>
    <w:rsid w:val="00D50EF3"/>
    <w:rsid w:val="00D55EA2"/>
    <w:rsid w:val="00D9256D"/>
    <w:rsid w:val="00D95D71"/>
    <w:rsid w:val="00DA0E88"/>
    <w:rsid w:val="00DA3F12"/>
    <w:rsid w:val="00DA515F"/>
    <w:rsid w:val="00DA6F23"/>
    <w:rsid w:val="00DB1DD5"/>
    <w:rsid w:val="00DB22BA"/>
    <w:rsid w:val="00DC064C"/>
    <w:rsid w:val="00DF107A"/>
    <w:rsid w:val="00DF14E5"/>
    <w:rsid w:val="00DF1769"/>
    <w:rsid w:val="00DF23F7"/>
    <w:rsid w:val="00DF66B8"/>
    <w:rsid w:val="00E04C24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42D4B"/>
    <w:rsid w:val="00E43A10"/>
    <w:rsid w:val="00E4781B"/>
    <w:rsid w:val="00E5136A"/>
    <w:rsid w:val="00E639C5"/>
    <w:rsid w:val="00E71BBA"/>
    <w:rsid w:val="00E72F76"/>
    <w:rsid w:val="00E74FEC"/>
    <w:rsid w:val="00E90824"/>
    <w:rsid w:val="00EA6B20"/>
    <w:rsid w:val="00EB3BE9"/>
    <w:rsid w:val="00EC19E0"/>
    <w:rsid w:val="00ED21D9"/>
    <w:rsid w:val="00ED7569"/>
    <w:rsid w:val="00EE0227"/>
    <w:rsid w:val="00EE5E8F"/>
    <w:rsid w:val="00EF0C02"/>
    <w:rsid w:val="00EF661F"/>
    <w:rsid w:val="00F035B0"/>
    <w:rsid w:val="00F15379"/>
    <w:rsid w:val="00F21188"/>
    <w:rsid w:val="00F2611A"/>
    <w:rsid w:val="00F34053"/>
    <w:rsid w:val="00F345CF"/>
    <w:rsid w:val="00F411AB"/>
    <w:rsid w:val="00F449BE"/>
    <w:rsid w:val="00F45786"/>
    <w:rsid w:val="00F52643"/>
    <w:rsid w:val="00F557E7"/>
    <w:rsid w:val="00F647FE"/>
    <w:rsid w:val="00F66664"/>
    <w:rsid w:val="00F7465E"/>
    <w:rsid w:val="00F76E38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C2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C2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C2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C2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C2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C2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C2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C2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drugi ispred stola</izvorni_sadrzaj>
    <derivirana_varijabla naziv="DomainObject.Predmet.PrimjedbaSuca_1">I i zadnji sv. u suca drugi ispred stola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zastupane po punomoćniku Odvj. Mario Obradović; Ivo Bebek zastupanog po punomoćniku Odvj. Mario Obradović</izvorni_sadrzaj>
    <derivirana_varijabla naziv="DomainObject.Predmet.StrankaFormated_1">  Vesna Jelčić zastupane po punomoćniku Odvj. Mario Obradović; Ivo Bebek zastupanog po punomoćniku Odvj. Mario Obradović</derivirana_varijabla>
  </DomainObject.Predmet.StrankaFormated>
  <DomainObject.Predmet.StrankaFormatedOIB>
    <izvorni_sadrzaj>  Vesna Jelčić, OIB 60609165368 zastupane po punomoćniku Odvj. Mario Obradović; Ivo Bebek, OIB 70284179008 zastupanog po punomoćniku Odvj. Mario Obradović</izvorni_sadrzaj>
    <derivirana_varijabla naziv="DomainObject.Predmet.StrankaFormatedOIB_1">  Vesna Jelčić, OIB 60609165368 zastupane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zastupane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zastupane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Vesna Jelčić zastupane po punomoćniku Odvj. Mario Obradović</item>
      <item>Ivo Bebek zastupanog po punomoćniku Odvj. Mario Obradović</item>
    </izvorni_sadrzaj>
    <derivirana_varijabla naziv="DomainObject.Predmet.StrankaListFormated_1">
      <item>Vesna Jelčić zastupane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zastupane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zastupane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</item>
      <item>Ivo Bebek</item>
      <item>VERONA d.o.o. za proizvodnju, trgovinu i usluge - "u stečaju"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</item>
      <item>Ivo Bebek</item>
      <item>VERONA d.o.o. za proizvodnju, trgovinu i usluge - "u stečaju"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za proizvodnju, trgovinu i usluge - "u stečaju", OIB 51127922585, Dalmatinska/bb,20340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za proizvodnju, trgovinu i usluge - "u stečaju", OIB 51127922585, Dalmatinska/bb,20340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9. listopada 2017.</izvorni_sadrzaj>
    <derivirana_varijabla naziv="DomainObject.PredzadnjaOdlukaIzPredmeta.DatumDonosenjaOdluke_1">9. listopada 2017.</derivirana_varijabla>
  </DomainObject.PredzadnjaOdlukaIzPredmeta.DatumDonosenjaOdluke>
  <DomainObject.PredzadnjaOdlukaIzPredmeta.Oznaka>
    <izvorni_sadrzaj>St-255/2011-193</izvorni_sadrzaj>
    <derivirana_varijabla naziv="DomainObject.PredzadnjaOdlukaIzPredmeta.Oznaka_1">St-255/2011-193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86FCD-3EAC-4592-A4DF-3B8BB5CC4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577</properties:Words>
  <properties:Characters>2969</properties:Characters>
  <properties:Lines>89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2018-11-02T14:22:00Z</dcterms:created>
  <dc:creator>Ante Kačić</dc:creator>
  <cp:lastModifiedBy>Srđan Gavranić</cp:lastModifiedBy>
  <cp:lastPrinted>2018-10-10T13:18:00Z</cp:lastPrinted>
  <dcterms:modified xmlns:xsi="http://www.w3.org/2001/XMLSchema-instance" xsi:type="dcterms:W3CDTF">2018-11-02T14:25:00Z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(rješenje - troškovi NOVO stečajnom upravitelju 2-11-2018.docx)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