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e8ec" w14:paraId="c44e8ec" w:rsidRDefault="00EE51A4" w:rsidR="00EE51A4" w:rsidRPr="006A6E75">
      <w:pPr>
        <w15:collapsed w:val="false"/>
      </w:pPr>
      <w:r w:rsidRPr="006A6E7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 w:rsidRPr="006A6E75"/>
    <w:p w:rsidRDefault="00E56F7F" w:rsidP="00E56F7F" w:rsidR="00E56F7F" w:rsidRPr="006A6E75">
      <w:r w:rsidRPr="006A6E75">
        <w:t>REPUBLIKA HRVATSKA</w:t>
      </w:r>
    </w:p>
    <w:p w:rsidRDefault="00E56F7F" w:rsidP="00E56F7F" w:rsidR="00E56F7F" w:rsidRPr="006A6E75">
      <w:r w:rsidRPr="006A6E75">
        <w:t xml:space="preserve">TRGOVAČKI SUD U ZAGREBU                                                               </w:t>
      </w:r>
    </w:p>
    <w:p w:rsidRDefault="00C66037" w:rsidP="00C66037" w:rsidR="00C66037" w:rsidRPr="006A6E75">
      <w:proofErr w:type="spellStart"/>
      <w:r w:rsidRPr="006A6E75">
        <w:t>Amruševa</w:t>
      </w:r>
      <w:proofErr w:type="spellEnd"/>
      <w:r w:rsidRPr="006A6E75">
        <w:t xml:space="preserve"> 2/II            </w:t>
      </w:r>
      <w:r w:rsidR="00E56F7F" w:rsidRPr="006A6E75">
        <w:t xml:space="preserve">                                                    </w:t>
      </w:r>
      <w:r w:rsidR="00CA5F19">
        <w:t xml:space="preserve">                              </w:t>
      </w:r>
      <w:proofErr w:type="spellStart"/>
      <w:r w:rsidR="00DC07DD" w:rsidRPr="006A6E75">
        <w:t>7</w:t>
      </w:r>
      <w:r w:rsidR="005D3DE0" w:rsidRPr="006A6E75">
        <w:t>2</w:t>
      </w:r>
      <w:proofErr w:type="spellEnd"/>
      <w:r w:rsidR="00DC07DD" w:rsidRPr="006A6E75">
        <w:t>. St-</w:t>
      </w:r>
      <w:proofErr w:type="spellStart"/>
      <w:r w:rsidR="005D3DE0" w:rsidRPr="006A6E75">
        <w:t>1819</w:t>
      </w:r>
      <w:proofErr w:type="spellEnd"/>
      <w:r w:rsidR="005D3DE0" w:rsidRPr="006A6E75">
        <w:t>/</w:t>
      </w:r>
      <w:proofErr w:type="spellStart"/>
      <w:r w:rsidR="005D3DE0" w:rsidRPr="006A6E75">
        <w:t>2013</w:t>
      </w:r>
      <w:proofErr w:type="spellEnd"/>
      <w:r w:rsidR="00CA5F19">
        <w:t>-</w:t>
      </w:r>
      <w:proofErr w:type="spellStart"/>
      <w:r w:rsidR="00CA5F19">
        <w:t>64</w:t>
      </w:r>
      <w:proofErr w:type="spellEnd"/>
    </w:p>
    <w:p w:rsidRDefault="00707D5C" w:rsidP="00C66037" w:rsidR="00707D5C" w:rsidRPr="006A6E75">
      <w:pPr>
        <w:jc w:val="center"/>
      </w:pPr>
    </w:p>
    <w:p w:rsidRDefault="00E56F7F" w:rsidP="00C66037" w:rsidR="00E56F7F" w:rsidRPr="006A6E75">
      <w:pPr>
        <w:jc w:val="center"/>
      </w:pPr>
      <w:r w:rsidRPr="006A6E75">
        <w:t>R E P U B L I K A   H R V A T S K A</w:t>
      </w:r>
    </w:p>
    <w:p w:rsidRDefault="00F535CC" w:rsidP="00E56F7F" w:rsidR="00F535CC" w:rsidRPr="006A6E75">
      <w:pPr>
        <w:jc w:val="center"/>
      </w:pPr>
    </w:p>
    <w:p w:rsidRDefault="00E56F7F" w:rsidP="00E56F7F" w:rsidR="00E56F7F" w:rsidRPr="006A6E75">
      <w:pPr>
        <w:jc w:val="center"/>
      </w:pPr>
      <w:r w:rsidRPr="006A6E75">
        <w:t>R J E Š E NJ E</w:t>
      </w:r>
    </w:p>
    <w:p w:rsidRDefault="00E56F7F" w:rsidP="00E56F7F" w:rsidR="00E56F7F" w:rsidRPr="006A6E75">
      <w:pPr>
        <w:jc w:val="center"/>
        <w:rPr>
          <w:b/>
        </w:rPr>
      </w:pPr>
    </w:p>
    <w:p w:rsidRDefault="00DC24A9" w:rsidP="00DC24A9" w:rsidR="00DC24A9" w:rsidRPr="006A6E75">
      <w:pPr>
        <w:jc w:val="both"/>
      </w:pPr>
      <w:r w:rsidRPr="006A6E75">
        <w:rPr>
          <w:lang w:val="pl-PL"/>
        </w:rPr>
        <w:t xml:space="preserve">TRGOVAČKI SUD U ZAGREBU  po sucu Nikoli Ribarić kao stečajnom sucu u stečajnom postupku nad dužnikom </w:t>
      </w:r>
      <w:r w:rsidRPr="006A6E75">
        <w:t xml:space="preserve">RADIĆ-GRADNJA d. o. o. u stečaju, Zagreb, </w:t>
      </w:r>
      <w:proofErr w:type="spellStart"/>
      <w:r w:rsidRPr="006A6E75">
        <w:t>Banjavčićeva</w:t>
      </w:r>
      <w:proofErr w:type="spellEnd"/>
      <w:r w:rsidRPr="006A6E75">
        <w:t xml:space="preserve"> 2, </w:t>
      </w:r>
      <w:proofErr w:type="spellStart"/>
      <w:r w:rsidRPr="006A6E75">
        <w:t>OIB</w:t>
      </w:r>
      <w:proofErr w:type="spellEnd"/>
      <w:r w:rsidRPr="006A6E75">
        <w:t xml:space="preserve"> </w:t>
      </w:r>
      <w:proofErr w:type="spellStart"/>
      <w:r w:rsidRPr="006A6E75">
        <w:t>50488003413</w:t>
      </w:r>
      <w:proofErr w:type="spellEnd"/>
      <w:r w:rsidRPr="006A6E75">
        <w:t>, dana 3. travnja 2018. godine</w:t>
      </w:r>
    </w:p>
    <w:p w:rsidRDefault="00707D5C" w:rsidP="00E029B4" w:rsidR="00707D5C" w:rsidRPr="006A6E75">
      <w:pPr>
        <w:jc w:val="center"/>
      </w:pPr>
    </w:p>
    <w:p w:rsidRDefault="00F1797B" w:rsidP="00E029B4" w:rsidR="00F1797B" w:rsidRPr="006A6E75">
      <w:pPr>
        <w:jc w:val="center"/>
      </w:pPr>
      <w:r w:rsidRPr="006A6E75">
        <w:t>r i j e š i o     j e</w:t>
      </w:r>
    </w:p>
    <w:p w:rsidRDefault="00F1797B" w:rsidP="00F1797B" w:rsidR="00F1797B" w:rsidRPr="006A6E75"/>
    <w:p w:rsidRDefault="004449D0" w:rsidP="00E029B4" w:rsidR="00DC07DD" w:rsidRPr="006A6E75">
      <w:pPr>
        <w:pStyle w:val="Odlomakpopisa"/>
        <w:numPr>
          <w:ilvl w:val="0"/>
          <w:numId w:val="1"/>
        </w:numPr>
        <w:ind w:left="709"/>
        <w:jc w:val="both"/>
      </w:pPr>
      <w:r w:rsidRPr="006A6E75">
        <w:t>Odobravaju</w:t>
      </w:r>
      <w:r w:rsidR="00DC07DD" w:rsidRPr="006A6E75">
        <w:t xml:space="preserve"> se troškovi postupka stečajno</w:t>
      </w:r>
      <w:r w:rsidR="00DC24A9" w:rsidRPr="006A6E75">
        <w:t xml:space="preserve">m upravitelju Zdravku Kuzmiću, </w:t>
      </w:r>
      <w:proofErr w:type="spellStart"/>
      <w:r w:rsidR="00DC24A9" w:rsidRPr="006A6E75">
        <w:t>Horvatovac</w:t>
      </w:r>
      <w:proofErr w:type="spellEnd"/>
      <w:r w:rsidR="00DC24A9" w:rsidRPr="006A6E75">
        <w:t xml:space="preserve"> </w:t>
      </w:r>
      <w:proofErr w:type="spellStart"/>
      <w:r w:rsidR="00DC24A9" w:rsidRPr="006A6E75">
        <w:t>13</w:t>
      </w:r>
      <w:proofErr w:type="spellEnd"/>
      <w:r w:rsidR="00DC24A9" w:rsidRPr="006A6E75">
        <w:t xml:space="preserve">, </w:t>
      </w:r>
      <w:proofErr w:type="spellStart"/>
      <w:r w:rsidR="007A31BC" w:rsidRPr="006A6E75">
        <w:t>OIB</w:t>
      </w:r>
      <w:proofErr w:type="spellEnd"/>
      <w:r w:rsidR="007A31BC" w:rsidRPr="006A6E75">
        <w:t xml:space="preserve">: </w:t>
      </w:r>
      <w:proofErr w:type="spellStart"/>
      <w:r w:rsidR="007A31BC" w:rsidRPr="006A6E75">
        <w:t>42435648261</w:t>
      </w:r>
      <w:proofErr w:type="spellEnd"/>
      <w:r w:rsidR="007A31BC" w:rsidRPr="006A6E75">
        <w:t>,</w:t>
      </w:r>
      <w:r w:rsidRPr="006A6E75">
        <w:t xml:space="preserve"> </w:t>
      </w:r>
      <w:r w:rsidR="00063CD6" w:rsidRPr="006A6E75">
        <w:t>u</w:t>
      </w:r>
      <w:r w:rsidR="00DC07DD" w:rsidRPr="006A6E75">
        <w:t xml:space="preserve"> iznosu od </w:t>
      </w:r>
      <w:r w:rsidR="007A31BC" w:rsidRPr="006A6E75">
        <w:t xml:space="preserve">462,05 </w:t>
      </w:r>
      <w:r w:rsidRPr="006A6E75">
        <w:t>kn.</w:t>
      </w:r>
    </w:p>
    <w:p w:rsidRDefault="00AE1B85" w:rsidP="00AE1B85" w:rsidR="00AE1B85" w:rsidRPr="006A6E75"/>
    <w:p w:rsidRDefault="00A243B8" w:rsidP="006A6E75" w:rsidR="00A243B8" w:rsidRPr="006A6E75">
      <w:r w:rsidRPr="006A6E75">
        <w:t xml:space="preserve">II    </w:t>
      </w:r>
      <w:r w:rsidRPr="006A6E75">
        <w:tab/>
        <w:t xml:space="preserve">Nalaže se računovodstvu suda da iznos od </w:t>
      </w:r>
      <w:proofErr w:type="spellStart"/>
      <w:r w:rsidRPr="006A6E75">
        <w:t>462</w:t>
      </w:r>
      <w:proofErr w:type="spellEnd"/>
      <w:r w:rsidRPr="006A6E75">
        <w:t>,</w:t>
      </w:r>
      <w:proofErr w:type="spellStart"/>
      <w:r w:rsidRPr="006A6E75">
        <w:t>05</w:t>
      </w:r>
      <w:proofErr w:type="spellEnd"/>
      <w:r w:rsidRPr="006A6E75">
        <w:t xml:space="preserve"> kn </w:t>
      </w:r>
      <w:proofErr w:type="spellStart"/>
      <w:r w:rsidRPr="006A6E75">
        <w:t>netto</w:t>
      </w:r>
      <w:proofErr w:type="spellEnd"/>
      <w:r w:rsidRPr="006A6E75">
        <w:t xml:space="preserve">, isplati </w:t>
      </w:r>
      <w:r w:rsidR="006A6E75" w:rsidRPr="006A6E75">
        <w:t xml:space="preserve">Zdravku Kuzmiću, </w:t>
      </w:r>
      <w:proofErr w:type="spellStart"/>
      <w:r w:rsidR="006A6E75" w:rsidRPr="006A6E75">
        <w:t>Horvatovac</w:t>
      </w:r>
      <w:proofErr w:type="spellEnd"/>
      <w:r w:rsidR="006A6E75" w:rsidRPr="006A6E75">
        <w:t xml:space="preserve"> </w:t>
      </w:r>
      <w:proofErr w:type="spellStart"/>
      <w:r w:rsidR="006A6E75" w:rsidRPr="006A6E75">
        <w:t>13</w:t>
      </w:r>
      <w:proofErr w:type="spellEnd"/>
      <w:r w:rsidR="006A6E75" w:rsidRPr="006A6E75">
        <w:t xml:space="preserve">, </w:t>
      </w:r>
      <w:proofErr w:type="spellStart"/>
      <w:r w:rsidR="006A6E75" w:rsidRPr="006A6E75">
        <w:t>OIB</w:t>
      </w:r>
      <w:proofErr w:type="spellEnd"/>
      <w:r w:rsidR="006A6E75" w:rsidRPr="006A6E75">
        <w:t xml:space="preserve">: </w:t>
      </w:r>
      <w:proofErr w:type="spellStart"/>
      <w:r w:rsidR="006A6E75" w:rsidRPr="006A6E75">
        <w:t>OIB</w:t>
      </w:r>
      <w:proofErr w:type="spellEnd"/>
      <w:r w:rsidR="006A6E75" w:rsidRPr="006A6E75">
        <w:t>: 42435648261</w:t>
      </w:r>
      <w:r w:rsidRPr="006A6E75">
        <w:t xml:space="preserve">, </w:t>
      </w:r>
      <w:r w:rsidR="006A6E75" w:rsidRPr="006A6E75">
        <w:t>na ime troškova stečajnog postupka,</w:t>
      </w:r>
      <w:r w:rsidRPr="006A6E75">
        <w:t xml:space="preserve"> iz Fonda za pokriće troškova stečajnog postupka, </w:t>
      </w:r>
      <w:r w:rsidR="006A6E75" w:rsidRPr="006A6E75">
        <w:t xml:space="preserve">na broj računa otvoren kod Zagrebačke banke d.d.d </w:t>
      </w:r>
      <w:proofErr w:type="spellStart"/>
      <w:r w:rsidRPr="006A6E75">
        <w:t>IBAN</w:t>
      </w:r>
      <w:proofErr w:type="spellEnd"/>
      <w:r w:rsidRPr="006A6E75">
        <w:t xml:space="preserve">: </w:t>
      </w:r>
      <w:r w:rsidR="006A6E75" w:rsidRPr="006A6E75">
        <w:t xml:space="preserve">HR </w:t>
      </w:r>
      <w:proofErr w:type="spellStart"/>
      <w:r w:rsidR="006A6E75" w:rsidRPr="006A6E75">
        <w:t>49</w:t>
      </w:r>
      <w:proofErr w:type="spellEnd"/>
      <w:r w:rsidR="006A6E75" w:rsidRPr="006A6E75">
        <w:t xml:space="preserve"> </w:t>
      </w:r>
      <w:proofErr w:type="spellStart"/>
      <w:r w:rsidR="006A6E75" w:rsidRPr="006A6E75">
        <w:t>23600003110067711</w:t>
      </w:r>
      <w:proofErr w:type="spellEnd"/>
      <w:r w:rsidR="00B16620">
        <w:t>.</w:t>
      </w:r>
    </w:p>
    <w:p w:rsidRDefault="00DC07DD" w:rsidP="00AE1B85" w:rsidR="00DC07DD" w:rsidRPr="006A6E75"/>
    <w:p w:rsidRDefault="00F1797B" w:rsidP="002D4CBC" w:rsidR="00F1797B" w:rsidRPr="006A6E75">
      <w:pPr>
        <w:jc w:val="center"/>
      </w:pPr>
      <w:r w:rsidRPr="006A6E75">
        <w:t>Obrazloženje</w:t>
      </w:r>
    </w:p>
    <w:p w:rsidRDefault="00F1797B" w:rsidP="00F1797B" w:rsidR="00F1797B" w:rsidRPr="006A6E75"/>
    <w:p w:rsidRDefault="00A65269" w:rsidP="002D4CBC" w:rsidR="00A65269" w:rsidRPr="006A6E75">
      <w:pPr>
        <w:ind w:firstLine="708"/>
        <w:jc w:val="both"/>
      </w:pPr>
      <w:r w:rsidRPr="006A6E75">
        <w:t>Podneskom od 29.3.2018. godine stečajni upravitelj zatražio je isplatu iznosa od 462,05 kuna</w:t>
      </w:r>
      <w:r w:rsidR="007308CB" w:rsidRPr="006A6E75">
        <w:t>, koji se sastoji troškova izrade pečata u iznosu od 140,00 kuna, poštarine i biljega</w:t>
      </w:r>
      <w:r w:rsidR="00CA5F19">
        <w:t xml:space="preserve"> u iznosu od </w:t>
      </w:r>
      <w:proofErr w:type="spellStart"/>
      <w:r w:rsidR="00CA5F19">
        <w:t>302</w:t>
      </w:r>
      <w:proofErr w:type="spellEnd"/>
      <w:r w:rsidR="00CA5F19">
        <w:t>,</w:t>
      </w:r>
      <w:proofErr w:type="spellStart"/>
      <w:r w:rsidR="00CA5F19">
        <w:t>05</w:t>
      </w:r>
      <w:proofErr w:type="spellEnd"/>
      <w:r w:rsidR="00CA5F19">
        <w:t xml:space="preserve"> kuna, fotoko</w:t>
      </w:r>
      <w:r w:rsidR="007308CB" w:rsidRPr="006A6E75">
        <w:t>piranja u iznosu od 20,00 kuna, sve</w:t>
      </w:r>
      <w:r w:rsidRPr="006A6E75">
        <w:t xml:space="preserve"> na račun HR 49 23600003110067711 otvoren kod Zagrebačke banke d.d., na ime troškova stečajnog postupka koje je financirao iz vlastitih sredstava.</w:t>
      </w:r>
    </w:p>
    <w:p w:rsidRDefault="004B2C2A" w:rsidP="002D4CBC" w:rsidR="004B2C2A" w:rsidRPr="006A6E75">
      <w:pPr>
        <w:ind w:firstLine="708"/>
        <w:jc w:val="both"/>
      </w:pPr>
    </w:p>
    <w:p w:rsidRDefault="00DC07DD" w:rsidP="002D4CBC" w:rsidR="00DC07DD" w:rsidRPr="006A6E75">
      <w:pPr>
        <w:ind w:firstLine="708"/>
        <w:jc w:val="both"/>
      </w:pPr>
      <w:r w:rsidRPr="006A6E75">
        <w:t xml:space="preserve">Sud je u ovom stečajnom postupku rješenjem od </w:t>
      </w:r>
      <w:r w:rsidR="00B70FC2" w:rsidRPr="006A6E75">
        <w:t>2</w:t>
      </w:r>
      <w:r w:rsidRPr="006A6E75">
        <w:t>.</w:t>
      </w:r>
      <w:r w:rsidR="00B70FC2" w:rsidRPr="006A6E75">
        <w:t xml:space="preserve"> travnja</w:t>
      </w:r>
      <w:r w:rsidRPr="006A6E75">
        <w:t xml:space="preserve"> 201</w:t>
      </w:r>
      <w:r w:rsidR="00B70FC2" w:rsidRPr="006A6E75">
        <w:t>4</w:t>
      </w:r>
      <w:r w:rsidRPr="006A6E75">
        <w:t xml:space="preserve">. imenovao </w:t>
      </w:r>
      <w:r w:rsidR="00EF32B2">
        <w:t>Zdravka Kuz</w:t>
      </w:r>
      <w:bookmarkStart w:name="_GoBack" w:id="0"/>
      <w:bookmarkEnd w:id="0"/>
      <w:r w:rsidR="00B70FC2" w:rsidRPr="006A6E75">
        <w:t>mića</w:t>
      </w:r>
      <w:r w:rsidRPr="006A6E75">
        <w:t>, stečajn</w:t>
      </w:r>
      <w:r w:rsidR="00B70FC2" w:rsidRPr="006A6E75">
        <w:t>im</w:t>
      </w:r>
      <w:r w:rsidRPr="006A6E75">
        <w:t xml:space="preserve"> upravitelj</w:t>
      </w:r>
      <w:r w:rsidR="00B70FC2" w:rsidRPr="006A6E75">
        <w:t>em</w:t>
      </w:r>
      <w:r w:rsidRPr="006A6E75">
        <w:t xml:space="preserve"> stečajnog dužnika</w:t>
      </w:r>
      <w:r w:rsidR="00B70FC2" w:rsidRPr="006A6E75">
        <w:t>.</w:t>
      </w:r>
    </w:p>
    <w:p w:rsidRDefault="00B70FC2" w:rsidP="002D4CBC" w:rsidR="00B70FC2" w:rsidRPr="006A6E75">
      <w:pPr>
        <w:ind w:firstLine="708"/>
        <w:jc w:val="both"/>
        <w:rPr>
          <w:bCs/>
          <w:lang w:val="pt-BR"/>
        </w:rPr>
      </w:pPr>
    </w:p>
    <w:p w:rsidRDefault="00991604" w:rsidP="00991604" w:rsidR="00960166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Prema odredbi čl. </w:t>
      </w:r>
      <w:r w:rsidR="00916771" w:rsidRPr="006A6E75">
        <w:rPr>
          <w:bCs/>
        </w:rPr>
        <w:t>29</w:t>
      </w:r>
      <w:r w:rsidRPr="006A6E75">
        <w:rPr>
          <w:bCs/>
        </w:rPr>
        <w:t>. st. 1. SZ-a stečajni upravitelj ima pravo na nagradu za svoj rad, te na naknadu stvarnih troškova</w:t>
      </w:r>
      <w:r w:rsidR="00954E9A" w:rsidRPr="006A6E75">
        <w:rPr>
          <w:bCs/>
        </w:rPr>
        <w:t>.</w:t>
      </w:r>
      <w:r w:rsidRPr="006A6E75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(čl. 94. st. 2. SZ-a). Naknadu troškova rješenjem određuje sud na temelju pisanoga, obrazloženoga i dokumentiranoga izvješća stečajnoga upravitelja (čl. 94. st. 3. SZ-a).</w:t>
      </w:r>
    </w:p>
    <w:p w:rsidRDefault="00327390" w:rsidP="00991604" w:rsidR="00327390" w:rsidRPr="006A6E75">
      <w:pPr>
        <w:ind w:firstLine="708"/>
        <w:jc w:val="both"/>
        <w:rPr>
          <w:bCs/>
          <w:lang w:val="pt-BR"/>
        </w:rPr>
      </w:pPr>
    </w:p>
    <w:p w:rsidRDefault="00327390" w:rsidP="00327390" w:rsidR="00327390" w:rsidRPr="006A6E75">
      <w:pPr>
        <w:ind w:firstLine="708"/>
        <w:jc w:val="both"/>
        <w:rPr>
          <w:bCs/>
        </w:rPr>
      </w:pPr>
      <w:r w:rsidRPr="006A6E75">
        <w:rPr>
          <w:bCs/>
          <w:lang w:val="pt-BR"/>
        </w:rPr>
        <w:t xml:space="preserve">Prema odredbi čl. </w:t>
      </w:r>
      <w:r w:rsidR="00FA29A5" w:rsidRPr="006A6E75">
        <w:rPr>
          <w:bCs/>
          <w:lang w:val="pt-BR"/>
        </w:rPr>
        <w:t>86</w:t>
      </w:r>
      <w:r w:rsidRPr="006A6E75">
        <w:rPr>
          <w:bCs/>
          <w:lang w:val="pt-BR"/>
        </w:rPr>
        <w:t xml:space="preserve">. SZ-a </w:t>
      </w:r>
      <w:r w:rsidRPr="006A6E75">
        <w:rPr>
          <w:bCs/>
        </w:rPr>
        <w:t xml:space="preserve">u troškove stečajnoga postupka pripadaju: </w:t>
      </w:r>
    </w:p>
    <w:p w:rsidRDefault="00327390" w:rsidP="00327390" w:rsidR="00327390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1. sudski troškovi stečajnoga postupka </w:t>
      </w:r>
    </w:p>
    <w:p w:rsidRDefault="00327390" w:rsidP="00327390" w:rsidR="00461D03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2. </w:t>
      </w:r>
      <w:r w:rsidR="00461D03" w:rsidRPr="006A6E75">
        <w:rPr>
          <w:bCs/>
        </w:rPr>
        <w:t xml:space="preserve">tražbine neisplaćenih plaća radnika u bruto iznosu utvrđene u stečajnom postupku, koje su veće od tri neisplaćene plaće koje radnik ostvaruje prema članku 3. stavku 1. točki 1. Zakona o osiguranju potraživanja radnika u slučaju stečaja poslodavca (»Narodne novine«, br. </w:t>
      </w:r>
      <w:r w:rsidR="00461D03" w:rsidRPr="006A6E75">
        <w:rPr>
          <w:bCs/>
        </w:rPr>
        <w:lastRenderedPageBreak/>
        <w:t>86/08.), a najviše do iznosa tri neisplaćene minimalne plaće u Republici Hrvatskoj. Odredbe ove točke ne primjenjuju se na osobe koje su bile ovlaštene voditi poslove društva posljednja tri mjeseca prije otvaranja stečajnog postupka</w:t>
      </w:r>
    </w:p>
    <w:p w:rsidRDefault="00327390" w:rsidP="00327390" w:rsidR="00327390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3. nagrade i izdaci privremenoga stečajnog upravitelja, stečajnoga upravitelja i članova odbora vjerovnika </w:t>
      </w:r>
    </w:p>
    <w:p w:rsidRDefault="00327390" w:rsidP="00327390" w:rsidR="00327390" w:rsidRPr="006A6E75">
      <w:pPr>
        <w:ind w:firstLine="708"/>
        <w:jc w:val="both"/>
        <w:rPr>
          <w:bCs/>
        </w:rPr>
      </w:pPr>
      <w:r w:rsidRPr="006A6E75">
        <w:rPr>
          <w:bCs/>
        </w:rPr>
        <w:t>4. drugi troškovi za koje je ovim ili drugim zakonom određeno da će se namirivati kao troškovi stečajnoga postupka.</w:t>
      </w:r>
    </w:p>
    <w:p w:rsidRDefault="00327390" w:rsidP="00327390" w:rsidR="00327390" w:rsidRPr="006A6E75">
      <w:pPr>
        <w:ind w:firstLine="708"/>
        <w:jc w:val="both"/>
        <w:rPr>
          <w:bCs/>
        </w:rPr>
      </w:pPr>
    </w:p>
    <w:p w:rsidRDefault="00327390" w:rsidP="00327390" w:rsidR="00327390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Vođenje stečajnog postupka povezano je s troškovima. Troškovi koji nastanu stečajnom upravitelju, a u izravnoj su vezi sa poslovima što ih je učinio stečajni upravitelj u obavljanju svoje dužnosti za stečajnog dužnika predstavljaju troškove stečajnog postupka i namiruju se prioritetno iz stečajne mase. Da bi određeni izdatak stečajnog upravitelja predstavljao tražbinu stečajne mase, potrebno je da je taj izdatak nastao u vezi sa obavljanjem poslova, te da je nužan za provođenje postupka. </w:t>
      </w:r>
    </w:p>
    <w:p w:rsidRDefault="00461D03" w:rsidP="00FF37CF" w:rsidR="00461D03" w:rsidRPr="006A6E75">
      <w:pPr>
        <w:ind w:firstLine="708"/>
        <w:jc w:val="both"/>
        <w:rPr>
          <w:bCs/>
        </w:rPr>
      </w:pPr>
    </w:p>
    <w:p w:rsidRDefault="00461D03" w:rsidP="00FF37CF" w:rsidR="00EA0950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Stečajni upravitelj </w:t>
      </w:r>
      <w:r w:rsidR="00FF37CF" w:rsidRPr="006A6E75">
        <w:rPr>
          <w:bCs/>
        </w:rPr>
        <w:t>zahtijeva</w:t>
      </w:r>
      <w:r w:rsidRPr="006A6E75">
        <w:rPr>
          <w:bCs/>
        </w:rPr>
        <w:t xml:space="preserve">o je </w:t>
      </w:r>
      <w:r w:rsidR="00FF37CF" w:rsidRPr="006A6E75">
        <w:rPr>
          <w:bCs/>
        </w:rPr>
        <w:t>određivanje tro</w:t>
      </w:r>
      <w:r w:rsidRPr="006A6E75">
        <w:rPr>
          <w:bCs/>
        </w:rPr>
        <w:t>ška</w:t>
      </w:r>
      <w:r w:rsidR="00EA0950" w:rsidRPr="006A6E75">
        <w:rPr>
          <w:bCs/>
        </w:rPr>
        <w:t>:</w:t>
      </w:r>
    </w:p>
    <w:p w:rsidRDefault="00EA0950" w:rsidP="00FF37CF" w:rsidR="00EA0950" w:rsidRPr="006A6E75">
      <w:pPr>
        <w:ind w:firstLine="708"/>
        <w:jc w:val="both"/>
        <w:rPr>
          <w:bCs/>
        </w:rPr>
      </w:pPr>
      <w:r w:rsidRPr="006A6E75">
        <w:rPr>
          <w:bCs/>
        </w:rPr>
        <w:t>-</w:t>
      </w:r>
      <w:r w:rsidR="00461D03" w:rsidRPr="006A6E75">
        <w:rPr>
          <w:bCs/>
        </w:rPr>
        <w:t xml:space="preserve"> izrade pečata u iznosu od 14</w:t>
      </w:r>
      <w:r w:rsidR="00FF37CF" w:rsidRPr="006A6E75">
        <w:rPr>
          <w:bCs/>
        </w:rPr>
        <w:t>0,00 kn te je u tom pravcu priloži</w:t>
      </w:r>
      <w:r w:rsidR="00461D03" w:rsidRPr="006A6E75">
        <w:rPr>
          <w:bCs/>
        </w:rPr>
        <w:t xml:space="preserve">o </w:t>
      </w:r>
      <w:r w:rsidR="00FF37CF" w:rsidRPr="006A6E75">
        <w:rPr>
          <w:bCs/>
        </w:rPr>
        <w:t xml:space="preserve">račun broj </w:t>
      </w:r>
      <w:r w:rsidRPr="006A6E75">
        <w:rPr>
          <w:bCs/>
        </w:rPr>
        <w:t xml:space="preserve">2677-1-77 (list 316 spisa), </w:t>
      </w:r>
    </w:p>
    <w:p w:rsidRDefault="00EA0950" w:rsidP="00FF37CF" w:rsidR="0055014B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-poštarine i biljega u iznosu od 302,05 kuna, te su u tom pravcu priloženi računi ( listovi spisa </w:t>
      </w:r>
      <w:r w:rsidR="0055014B" w:rsidRPr="006A6E75">
        <w:rPr>
          <w:bCs/>
        </w:rPr>
        <w:t>57-59 spisa, 318-320 spisa),</w:t>
      </w:r>
    </w:p>
    <w:p w:rsidRDefault="0055014B" w:rsidP="00FF37CF" w:rsidR="0068593F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-fotokopiranja u iznosu od </w:t>
      </w:r>
      <w:r w:rsidR="0068593F" w:rsidRPr="006A6E75">
        <w:rPr>
          <w:bCs/>
        </w:rPr>
        <w:t>20,00 kuna.</w:t>
      </w:r>
    </w:p>
    <w:p w:rsidRDefault="0068593F" w:rsidP="00FF37CF" w:rsidR="0068593F" w:rsidRPr="006A6E75">
      <w:pPr>
        <w:ind w:firstLine="708"/>
        <w:jc w:val="both"/>
        <w:rPr>
          <w:bCs/>
        </w:rPr>
      </w:pPr>
    </w:p>
    <w:p w:rsidRDefault="001C1583" w:rsidP="00FF37CF" w:rsidR="001C1583" w:rsidRPr="006A6E75">
      <w:pPr>
        <w:ind w:firstLine="708"/>
        <w:jc w:val="both"/>
        <w:rPr>
          <w:bCs/>
        </w:rPr>
      </w:pPr>
      <w:r w:rsidRPr="006A6E75">
        <w:rPr>
          <w:bCs/>
        </w:rPr>
        <w:t xml:space="preserve">Kako se radi o opravdanom izdatku stečajnog upravitelja u smislu čl. </w:t>
      </w:r>
      <w:r w:rsidR="0068593F" w:rsidRPr="006A6E75">
        <w:rPr>
          <w:bCs/>
        </w:rPr>
        <w:t>86</w:t>
      </w:r>
      <w:r w:rsidRPr="006A6E75">
        <w:rPr>
          <w:bCs/>
        </w:rPr>
        <w:t>. st. 1. t. 3. SZ-a, sud je u tom dijelu zahtjev za određivanje naknade troškova postupka ocijenio osnovanim.</w:t>
      </w:r>
    </w:p>
    <w:p w:rsidRDefault="001C1583" w:rsidP="00FF37CF" w:rsidR="001C1583" w:rsidRPr="006A6E75">
      <w:pPr>
        <w:ind w:firstLine="708"/>
        <w:jc w:val="both"/>
        <w:rPr>
          <w:bCs/>
        </w:rPr>
      </w:pPr>
    </w:p>
    <w:p w:rsidRDefault="005B593F" w:rsidP="002D4CBC" w:rsidR="00F1797B" w:rsidRPr="006A6E75">
      <w:pPr>
        <w:jc w:val="both"/>
      </w:pPr>
      <w:r w:rsidRPr="006A6E75">
        <w:tab/>
        <w:t>Slijedom čega je odlučeno kao u izreci rješenja.</w:t>
      </w:r>
    </w:p>
    <w:p w:rsidRDefault="005B593F" w:rsidP="002D4CBC" w:rsidR="005B593F" w:rsidRPr="006A6E75">
      <w:pPr>
        <w:jc w:val="both"/>
      </w:pPr>
    </w:p>
    <w:p w:rsidRDefault="00E620DE" w:rsidP="00C66037" w:rsidR="00F1797B" w:rsidRPr="006A6E75">
      <w:pPr>
        <w:jc w:val="center"/>
      </w:pPr>
      <w:r w:rsidRPr="006A6E75">
        <w:t>U Zagrebu</w:t>
      </w:r>
      <w:r w:rsidR="005B593F" w:rsidRPr="006A6E75">
        <w:t>. 3. travnja 2018. godine</w:t>
      </w:r>
    </w:p>
    <w:p w:rsidRDefault="002176B9" w:rsidP="002176B9" w:rsidR="00F1797B" w:rsidRPr="006A6E75">
      <w:pPr>
        <w:jc w:val="center"/>
      </w:pPr>
      <w:r>
        <w:t xml:space="preserve">                                                                                                    </w:t>
      </w:r>
      <w:r w:rsidR="00F1797B" w:rsidRPr="006A6E75">
        <w:t xml:space="preserve">Sudac:  </w:t>
      </w:r>
    </w:p>
    <w:p w:rsidRDefault="00C66037" w:rsidP="00C66037" w:rsidR="00F1797B">
      <w:pPr>
        <w:jc w:val="right"/>
      </w:pPr>
      <w:r w:rsidRPr="006A6E75">
        <w:t xml:space="preserve"> </w:t>
      </w:r>
      <w:r w:rsidR="005B593F" w:rsidRPr="006A6E75">
        <w:t>Nikola Ribarić</w:t>
      </w:r>
      <w:r w:rsidR="002176B9">
        <w:t>, v.r.</w:t>
      </w:r>
    </w:p>
    <w:p w:rsidRDefault="002176B9" w:rsidP="002176B9" w:rsidR="002176B9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176B9" w:rsidR="002176B9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Jadranka Zelić</w:t>
      </w:r>
    </w:p>
    <w:p w:rsidRDefault="002176B9" w:rsidP="00C66037" w:rsidR="002176B9" w:rsidRPr="006A6E75">
      <w:pPr>
        <w:jc w:val="right"/>
      </w:pPr>
    </w:p>
    <w:p w:rsidRDefault="00EE51A4" w:rsidP="00C66037" w:rsidR="00EE51A4" w:rsidRPr="006A6E75">
      <w:pPr>
        <w:jc w:val="right"/>
      </w:pPr>
    </w:p>
    <w:p w:rsidRDefault="00707D5C" w:rsidP="002D4CBC" w:rsidR="00707D5C" w:rsidRPr="006A6E75">
      <w:pPr>
        <w:jc w:val="both"/>
      </w:pPr>
    </w:p>
    <w:p w:rsidRDefault="00F1797B" w:rsidP="002D4CBC" w:rsidR="00F1797B" w:rsidRPr="006A6E75">
      <w:pPr>
        <w:jc w:val="both"/>
      </w:pPr>
      <w:r w:rsidRPr="006A6E75">
        <w:t>Uputa o pravnom lijeku:</w:t>
      </w:r>
    </w:p>
    <w:p w:rsidRDefault="00F1797B" w:rsidP="002D4CBC" w:rsidR="00F1797B" w:rsidRPr="006A6E75">
      <w:pPr>
        <w:jc w:val="both"/>
      </w:pPr>
      <w:r w:rsidRPr="006A6E75">
        <w:t>Protiv ovog rješenja može se uložiti žalba Visokom trgovačkom sudu Republike Hrvatske u roku od 8 dana. Žalba  se ulaže  putem ovog suda u 2 primjerka.</w:t>
      </w:r>
    </w:p>
    <w:p w:rsidRDefault="00707D5C" w:rsidP="002D4CBC" w:rsidR="00707D5C" w:rsidRPr="006A6E75">
      <w:pPr>
        <w:jc w:val="both"/>
      </w:pPr>
    </w:p>
    <w:p w:rsidRDefault="005B593F" w:rsidP="002D4CBC" w:rsidR="005B593F" w:rsidRPr="006A6E75">
      <w:pPr>
        <w:jc w:val="both"/>
      </w:pPr>
    </w:p>
    <w:sectPr w:rsidSect="00EE51A4" w:rsidR="005B593F" w:rsidRPr="006A6E75">
      <w:headerReference w:type="default" r:id="rId10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C47" w:rsidP="00EE51A4" w:rsidR="001A5C47">
      <w:r>
        <w:separator/>
      </w:r>
    </w:p>
  </w:endnote>
  <w:endnote w:id="0" w:type="continuationSeparator">
    <w:p w:rsidRDefault="001A5C47" w:rsidP="00EE51A4" w:rsidR="001A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C47" w:rsidP="00EE51A4" w:rsidR="001A5C47">
      <w:r>
        <w:separator/>
      </w:r>
    </w:p>
  </w:footnote>
  <w:footnote w:id="0" w:type="continuationSeparator">
    <w:p w:rsidRDefault="001A5C47" w:rsidP="00EE51A4" w:rsidR="001A5C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EF32B2">
          <w:rPr>
            <w:noProof/>
          </w:rPr>
          <w:t>2</w:t>
        </w:r>
        <w:r>
          <w:fldChar w:fldCharType="end"/>
        </w:r>
        <w:r w:rsidR="00833BC2">
          <w:tab/>
        </w:r>
        <w:proofErr w:type="spellStart"/>
        <w:r w:rsidR="005D04AD" w:rsidRPr="006A6E75">
          <w:t>72</w:t>
        </w:r>
        <w:proofErr w:type="spellEnd"/>
        <w:r w:rsidR="005D04AD" w:rsidRPr="006A6E75">
          <w:t>. St-</w:t>
        </w:r>
        <w:proofErr w:type="spellStart"/>
        <w:r w:rsidR="005D04AD" w:rsidRPr="006A6E75">
          <w:t>1819</w:t>
        </w:r>
        <w:proofErr w:type="spellEnd"/>
        <w:r w:rsidR="005D04AD" w:rsidRPr="006A6E75">
          <w:t>/</w:t>
        </w:r>
        <w:proofErr w:type="spellStart"/>
        <w:r w:rsidR="005D04AD" w:rsidRPr="006A6E75">
          <w:t>2013</w:t>
        </w:r>
        <w:proofErr w:type="spellEnd"/>
        <w:r w:rsidR="005D04AD">
          <w:t>-</w:t>
        </w:r>
        <w:proofErr w:type="spellStart"/>
        <w:r w:rsidR="005D04AD">
          <w:t>64</w:t>
        </w:r>
        <w:proofErr w:type="spellEnd"/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092F47"/>
    <w:rsid w:val="00100575"/>
    <w:rsid w:val="001245D0"/>
    <w:rsid w:val="001A5C47"/>
    <w:rsid w:val="001C1583"/>
    <w:rsid w:val="002176B9"/>
    <w:rsid w:val="002D4CBC"/>
    <w:rsid w:val="002E740F"/>
    <w:rsid w:val="002F66B2"/>
    <w:rsid w:val="00322DD5"/>
    <w:rsid w:val="00327390"/>
    <w:rsid w:val="00367541"/>
    <w:rsid w:val="003A083E"/>
    <w:rsid w:val="003C247D"/>
    <w:rsid w:val="00401EA5"/>
    <w:rsid w:val="00441280"/>
    <w:rsid w:val="004449D0"/>
    <w:rsid w:val="00461D03"/>
    <w:rsid w:val="004918BD"/>
    <w:rsid w:val="004B2C2A"/>
    <w:rsid w:val="0052750D"/>
    <w:rsid w:val="0055014B"/>
    <w:rsid w:val="005B593F"/>
    <w:rsid w:val="005D04AD"/>
    <w:rsid w:val="005D3DE0"/>
    <w:rsid w:val="0068593F"/>
    <w:rsid w:val="006A6E75"/>
    <w:rsid w:val="006C65BA"/>
    <w:rsid w:val="00707D5C"/>
    <w:rsid w:val="007308CB"/>
    <w:rsid w:val="007A31BC"/>
    <w:rsid w:val="007B1B34"/>
    <w:rsid w:val="007D375F"/>
    <w:rsid w:val="008006AB"/>
    <w:rsid w:val="00824660"/>
    <w:rsid w:val="00824F96"/>
    <w:rsid w:val="00827F02"/>
    <w:rsid w:val="00833BC2"/>
    <w:rsid w:val="008A39EE"/>
    <w:rsid w:val="00914DD8"/>
    <w:rsid w:val="00916771"/>
    <w:rsid w:val="00954E9A"/>
    <w:rsid w:val="00960166"/>
    <w:rsid w:val="0096069A"/>
    <w:rsid w:val="00991604"/>
    <w:rsid w:val="009B34DB"/>
    <w:rsid w:val="009C58F8"/>
    <w:rsid w:val="009E5F9A"/>
    <w:rsid w:val="00A243B8"/>
    <w:rsid w:val="00A65269"/>
    <w:rsid w:val="00A84DF9"/>
    <w:rsid w:val="00AE1B85"/>
    <w:rsid w:val="00B16620"/>
    <w:rsid w:val="00B70FC2"/>
    <w:rsid w:val="00BA062E"/>
    <w:rsid w:val="00C53B7E"/>
    <w:rsid w:val="00C66037"/>
    <w:rsid w:val="00C82A07"/>
    <w:rsid w:val="00CA5F19"/>
    <w:rsid w:val="00D11D6C"/>
    <w:rsid w:val="00D2738B"/>
    <w:rsid w:val="00D433B1"/>
    <w:rsid w:val="00DA1D25"/>
    <w:rsid w:val="00DC07DD"/>
    <w:rsid w:val="00DC24A9"/>
    <w:rsid w:val="00DC575D"/>
    <w:rsid w:val="00E029B4"/>
    <w:rsid w:val="00E10610"/>
    <w:rsid w:val="00E56F7F"/>
    <w:rsid w:val="00E620DE"/>
    <w:rsid w:val="00EA0950"/>
    <w:rsid w:val="00EE51A4"/>
    <w:rsid w:val="00EF32B2"/>
    <w:rsid w:val="00F1797B"/>
    <w:rsid w:val="00F535CC"/>
    <w:rsid w:val="00F73669"/>
    <w:rsid w:val="00FA29A5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6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7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6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6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7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6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St-1819/2013-64</izvorni_sadrzaj>
    <derivirana_varijabla naziv="DomainObject.Oznaka_1">St-1819/2013-64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St-1819/2013</izvorni_sadrzaj>
    <derivirana_varijabla naziv="DomainObject.Predmet.OznakaBroj_1">St-1819/2013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RADIĆ-GRADNJA d.o.o. za graditeljstvo u stečaju</izvorni_sadrzaj>
    <derivirana_varijabla naziv="DomainObject.Predmet.ProtustrankaFormated_1">  RADIĆ-GRADNJA d.o.o. za graditeljstvo u stečaju</derivirana_varijabla>
  </DomainObject.Predmet.ProtustrankaFormated>
  <DomainObject.Predmet.ProtustrankaFormatedOIB>
    <izvorni_sadrzaj>  RADIĆ-GRADNJA d.o.o. za graditeljstvo u stečaju, OIB 50488003413</izvorni_sadrzaj>
    <derivirana_varijabla naziv="DomainObject.Predmet.ProtustrankaFormatedOIB_1">  RADIĆ-GRADNJA d.o.o. za graditeljstvo u stečaju, OIB 50488003413</derivirana_varijabla>
  </DomainObject.Predmet.ProtustrankaFormatedOIB>
  <DomainObject.Predmet.ProtustrankaFormatedWithAdress>
    <izvorni_sadrzaj> RADIĆ-GRADNJA d.o.o. za graditeljstvo u stečaju, BANJAVČIĆEVA 2, 10000 Zagreb</izvorni_sadrzaj>
    <derivirana_varijabla naziv="DomainObject.Predmet.ProtustrankaFormatedWithAdress_1"> RADIĆ-GRADNJA d.o.o. za graditeljstvo u stečaju, BANJAVČIĆEVA 2, 10000 Zagreb</derivirana_varijabla>
  </DomainObject.Predmet.ProtustrankaFormatedWithAdress>
  <DomainObject.Predmet.ProtustrankaFormatedWithAdressOIB>
    <izvorni_sadrzaj> RADIĆ-GRADNJA d.o.o. za graditeljstvo u stečaju, OIB 50488003413, BANJAVČIĆEVA 2, 10000 Zagreb</izvorni_sadrzaj>
    <derivirana_varijabla naziv="DomainObject.Predmet.ProtustrankaFormatedWithAdressOIB_1"> RADIĆ-GRADNJA d.o.o. za graditeljstvo u stečaju, OIB 50488003413, BANJAVČIĆEVA 2, 10000 Zagreb</derivirana_varijabla>
  </DomainObject.Predmet.ProtustrankaFormatedWithAdressOIB>
  <DomainObject.Predmet.ProtustrankaWithAdress>
    <izvorni_sadrzaj>RADIĆ-GRADNJA d.o.o. za graditeljstvo u stečaju BANJAVČIĆEVA 2, 10000 Zagreb</izvorni_sadrzaj>
    <derivirana_varijabla naziv="DomainObject.Predmet.ProtustrankaWithAdress_1">RADIĆ-GRADNJA d.o.o. za graditeljstvo u stečaju BANJAVČIĆEVA 2, 10000 Zagreb</derivirana_varijabla>
  </DomainObject.Predmet.ProtustrankaWithAdress>
  <DomainObject.Predmet.ProtustrankaWithAdressOIB>
    <izvorni_sadrzaj>RADIĆ-GRADNJA d.o.o. za graditeljstvo u stečaju, OIB 50488003413, BANJAVČIĆEVA 2, 10000 Zagreb</izvorni_sadrzaj>
    <derivirana_varijabla naziv="DomainObject.Predmet.ProtustrankaWithAdressOIB_1">RADIĆ-GRADNJA d.o.o. za graditeljstvo u stečaju, OIB 50488003413, BANJAVČIĆEVA 2, 10000 Zagreb</derivirana_varijabla>
  </DomainObject.Predmet.ProtustrankaWithAdressOIB>
  <DomainObject.Predmet.ProtustrankaNazivFormated>
    <izvorni_sadrzaj>RADIĆ-GRADNJA d.o.o. za graditeljstvo u stečaju</izvorni_sadrzaj>
    <derivirana_varijabla naziv="DomainObject.Predmet.ProtustrankaNazivFormated_1">RADIĆ-GRADNJA d.o.o. za graditeljstvo u stečaju</derivirana_varijabla>
  </DomainObject.Predmet.ProtustrankaNazivFormated>
  <DomainObject.Predmet.ProtustrankaNazivFormatedOIB>
    <izvorni_sadrzaj>RADIĆ-GRADNJA d.o.o. za graditeljstvo u stečaju, OIB 50488003413</izvorni_sadrzaj>
    <derivirana_varijabla naziv="DomainObject.Predmet.ProtustrankaNazivFormatedOIB_1">RADIĆ-GRADNJA d.o.o. za graditeljstvo u stečaju, OIB 50488003413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RADIĆ-GRADNJA d.o.o. za graditeljstvo u stečaju</item>
    </izvorni_sadrzaj>
    <derivirana_varijabla naziv="DomainObject.Predmet.ProtuStrankaListFormated_1">
      <item>RADIĆ-GRADNJA d.o.o. za graditeljstvo u stečaju</item>
    </derivirana_varijabla>
  </DomainObject.Predmet.ProtuStrankaListFormated>
  <DomainObject.Predmet.ProtuStrankaListFormatedOIB>
    <izvorni_sadrzaj>
      <item>RADIĆ-GRADNJA d.o.o. za graditeljstvo u stečaju, OIB 50488003413</item>
    </izvorni_sadrzaj>
    <derivirana_varijabla naziv="DomainObject.Predmet.ProtuStrankaListFormatedOIB_1">
      <item>RADIĆ-GRADNJA d.o.o. za graditeljstvo u stečaju, OIB 50488003413</item>
    </derivirana_varijabla>
  </DomainObject.Predmet.ProtuStrankaListFormatedOIB>
  <DomainObject.Predmet.ProtuStrankaListFormatedWithAdress>
    <izvorni_sadrzaj>
      <item>RADIĆ-GRADNJA d.o.o. za graditeljstvo u stečaju, BANJAVČIĆEVA 2, 10000 Zagreb</item>
    </izvorni_sadrzaj>
    <derivirana_varijabla naziv="DomainObject.Predmet.ProtuStrankaListFormatedWithAdress_1">
      <item>RADIĆ-GRADNJA d.o.o. za graditeljstvo u stečaju, BANJAVČIĆEVA 2, 10000 Zagreb</item>
    </derivirana_varijabla>
  </DomainObject.Predmet.ProtuStrankaListFormatedWithAdress>
  <DomainObject.Predmet.ProtuStrankaListFormatedWithAdressOIB>
    <izvorni_sadrzaj>
      <item>RADIĆ-GRADNJA d.o.o. za graditeljstvo u stečaju, OIB 50488003413, BANJAVČIĆEVA 2, 10000 Zagreb</item>
    </izvorni_sadrzaj>
    <derivirana_varijabla naziv="DomainObject.Predmet.ProtuStrankaListFormatedWithAdressOIB_1">
      <item>RADIĆ-GRADNJA d.o.o. za graditeljstvo u stečaju, OIB 50488003413, BANJAVČIĆEVA 2, 10000 Zagreb</item>
    </derivirana_varijabla>
  </DomainObject.Predmet.ProtuStrankaListFormatedWithAdressOIB>
  <DomainObject.Predmet.ProtuStrankaListNazivFormated>
    <izvorni_sadrzaj>
      <item>RADIĆ-GRADNJA d.o.o. za graditeljstvo u stečaju</item>
    </izvorni_sadrzaj>
    <derivirana_varijabla naziv="DomainObject.Predmet.ProtuStrankaListNazivFormated_1">
      <item>RADIĆ-GRADNJA d.o.o. za graditeljstvo u stečaju</item>
    </derivirana_varijabla>
  </DomainObject.Predmet.ProtuStrankaListNazivFormated>
  <DomainObject.Predmet.ProtuStrankaListNazivFormatedOIB>
    <izvorni_sadrzaj>
      <item>RADIĆ-GRADNJA d.o.o. za graditeljstvo u stečaju, OIB 50488003413</item>
    </izvorni_sadrzaj>
    <derivirana_varijabla naziv="DomainObject.Predmet.ProtuStrankaListNazivFormatedOIB_1">
      <item>RADIĆ-GRADNJA d.o.o. za graditeljstvo u stečaju, OIB 50488003413</item>
    </derivirana_varijabla>
  </DomainObject.Predmet.ProtuStrankaListNazivFormatedOIB>
  <DomainObject.Predmet.OstaliListFormated>
    <izvorni_sadrzaj>
      <item>Ilija Radić</item>
      <item>Zdravko Kuzmić</item>
      <item>ŽDO Zagreb</item>
    </izvorni_sadrzaj>
    <derivirana_varijabla naziv="DomainObject.Predmet.OstaliListFormated_1">
      <item>Ilija Radić</item>
      <item>Zdravko Kuzmić</item>
      <item>ŽDO Zagreb</item>
    </derivirana_varijabla>
  </DomainObject.Predmet.OstaliListFormated>
  <DomainObject.Predmet.OstaliListFormatedOIB>
    <izvorni_sadrzaj>
      <item>Ilija Radić, OIB 04495645871</item>
      <item>Zdravko Kuzmić, OIB 42435648261</item>
      <item>ŽDO Zagreb, OIB 16488001145</item>
    </izvorni_sadrzaj>
    <derivirana_varijabla naziv="DomainObject.Predmet.OstaliListFormatedOIB_1">
      <item>Ilija Radić, OIB 04495645871</item>
      <item>Zdravko Kuzmić, OIB 42435648261</item>
      <item>ŽDO Zagreb, OIB 16488001145</item>
    </derivirana_varijabla>
  </DomainObject.Predmet.OstaliListFormatedOIB>
  <DomainObject.Predmet.OstaliListFormatedWithAdress>
    <izvorni_sadrzaj>
      <item>Ilija Radić, Markuševečka cesta 76, 10000 Zagreb</item>
      <item>Zdravko Kuzmić, Horvatovac 13, 10000 Zagreb</item>
      <item>ŽDO Zagreb</item>
    </izvorni_sadrzaj>
    <derivirana_varijabla naziv="DomainObject.Predmet.OstaliListFormatedWithAdress_1">
      <item>Ilija Radić, Markuševečka cesta 76, 10000 Zagreb</item>
      <item>Zdravko Kuzmić, Horvatovac 13, 10000 Zagreb</item>
      <item>ŽDO Zagreb</item>
    </derivirana_varijabla>
  </DomainObject.Predmet.OstaliListFormatedWithAdress>
  <DomainObject.Predmet.OstaliListFormatedWithAdressOIB>
    <izvorni_sadrzaj>
      <item>Ilija Radić, OIB 04495645871, Markuševečka cesta 76, 10000 Zagreb</item>
      <item>Zdravko Kuzmić, OIB 42435648261, Horvatovac 13, 10000 Zagreb</item>
      <item>ŽDO Zagreb, OIB 16488001145</item>
    </izvorni_sadrzaj>
    <derivirana_varijabla naziv="DomainObject.Predmet.OstaliListFormatedWithAdressOIB_1">
      <item>Ilija Radić, OIB 04495645871, Markuševečka cesta 76, 10000 Zagreb</item>
      <item>Zdravko Kuzmić, OIB 42435648261, Horvatovac 13, 10000 Zagreb</item>
      <item>ŽDO Zagreb, OIB 16488001145</item>
    </derivirana_varijabla>
  </DomainObject.Predmet.OstaliListFormatedWithAdressOIB>
  <DomainObject.Predmet.OstaliListNazivFormated>
    <izvorni_sadrzaj>
      <item>Ilija Radić</item>
      <item>Zdravko Kuzmić</item>
      <item>ŽDO Zagreb</item>
    </izvorni_sadrzaj>
    <derivirana_varijabla naziv="DomainObject.Predmet.OstaliListNazivFormated_1">
      <item>Ilija Radić</item>
      <item>Zdravko Kuzmić</item>
      <item>ŽDO Zagreb</item>
    </derivirana_varijabla>
  </DomainObject.Predmet.OstaliListNazivFormated>
  <DomainObject.Predmet.OstaliListNazivFormatedOIB>
    <izvorni_sadrzaj>
      <item>Ilija Radić, OIB 04495645871</item>
      <item>Zdravko Kuzmić, OIB 42435648261</item>
      <item>ŽDO Zagreb, OIB 16488001145</item>
    </izvorni_sadrzaj>
    <derivirana_varijabla naziv="DomainObject.Predmet.OstaliListNazivFormatedOIB_1">
      <item>Ilija Radić, OIB 04495645871</item>
      <item>Zdravko Kuzmić, OIB 42435648261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St-1819/2013-64</izvorni_sadrzaj>
    <derivirana_varijabla naziv="DomainObject.PoslovniBrojDokumenta_1">St-1819/2013-64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RADIĆ-GRADNJA d.o.o. za graditeljstvo u stečaju</izvorni_sadrzaj>
    <derivirana_varijabla naziv="DomainObject.Predmet.ProtustrankaIDrugi_1">RADIĆ-GRADNJA d.o.o. za graditeljstvo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RADIĆ-GRADNJA d.o.o. za graditeljstvo u stečaju, OIB 50488003413, BANJAVČIĆEVA 2, 10000 Zagreb</izvorni_sadrzaj>
    <derivirana_varijabla naziv="DomainObject.Predmet.ProtustrankaIDrugiAdressOIB_1">RADIĆ-GRADNJA d.o.o. za graditeljstvo u stečaju, OIB 50488003413,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RADIĆ-GRADNJA d.o.o. za graditeljstvo u stečaju</item>
      <item>Ilija Radić</item>
      <item>Zdravko Kuzmić</item>
      <item>ŽDO Zagreb</item>
    </izvorni_sadrzaj>
    <derivirana_varijabla naziv="DomainObject.Predmet.SudioniciListNaziv_1">
      <item>FINA</item>
      <item>RADIĆ-GRADNJA d.o.o. za graditeljstvo u stečaju</item>
      <item>Ilija Radić</item>
      <item>Zdravko Kuzmić</item>
      <item>ŽDO Zagreb</item>
    </derivirana_varijabla>
  </DomainObject.Predmet.SudioniciListNaziv>
  <DomainObject.Predmet.SudioniciListAdressOIB>
    <izvorni_sadrzaj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izvorni_sadrzaj>
    <derivirana_varijabla naziv="DomainObject.Predmet.SudioniciListAdressOIB_1"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50488003413</item>
      <item>, OIB 04495645871</item>
      <item>, OIB 42435648261</item>
      <item>, OIB 16488001145</item>
    </izvorni_sadrzaj>
    <derivirana_varijabla naziv="DomainObject.Predmet.SudioniciListNazivOIB_1">
      <item>, OIB 85821130368</item>
      <item>, OIB 50488003413</item>
      <item>, OIB 04495645871</item>
      <item>, OIB 42435648261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3342</properties:Characters>
  <properties:Lines>86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2018-04-03T13:13:00Z</dcterms:created>
  <dc:creator>gzubak</dc:creator>
  <cp:lastModifiedBy>Maja Hajtek</cp:lastModifiedBy>
  <cp:lastPrinted>2017-05-12T12:35:00Z</cp:lastPrinted>
  <dcterms:modified xmlns:xsi="http://www.w3.org/2001/XMLSchema-instance" xsi:type="dcterms:W3CDTF">2018-04-04T12:26:00Z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St-1819/2013-64 / Odluka - Rješenje (26._rješenje_-_određivanje_troškova_radić_gradnja_3.4.2018..docx)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