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c0ff" w14:paraId="ec4c0ff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7E6694">
        <w:rPr>
          <w:sz w:val="24"/>
          <w:szCs w:val="24"/>
          <w:lang w:val="hr-HR"/>
        </w:rPr>
        <w:t>45</w:t>
      </w:r>
      <w:r w:rsidR="0054190F">
        <w:rPr>
          <w:sz w:val="24"/>
          <w:szCs w:val="24"/>
          <w:lang w:val="hr-HR"/>
        </w:rPr>
        <w:t>5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6859EF">
        <w:rPr>
          <w:szCs w:val="24"/>
        </w:rPr>
        <w:t>SPASE I VITO</w:t>
      </w:r>
      <w:r w:rsidR="00DC5B37">
        <w:rPr>
          <w:szCs w:val="24"/>
        </w:rPr>
        <w:t xml:space="preserve"> </w:t>
      </w:r>
      <w:r w:rsidR="006859EF">
        <w:rPr>
          <w:szCs w:val="24"/>
        </w:rPr>
        <w:t>j.</w:t>
      </w:r>
      <w:r w:rsidR="008639A6">
        <w:rPr>
          <w:szCs w:val="24"/>
        </w:rPr>
        <w:t xml:space="preserve">d.o.o., Zadar, </w:t>
      </w:r>
      <w:r w:rsidR="006859EF">
        <w:rPr>
          <w:szCs w:val="24"/>
        </w:rPr>
        <w:t>Ivana Meštrovića 87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6859EF">
        <w:rPr>
          <w:szCs w:val="24"/>
        </w:rPr>
        <w:t>88423412722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7E6694">
        <w:rPr>
          <w:szCs w:val="24"/>
        </w:rPr>
        <w:t>25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D35234">
        <w:rPr>
          <w:sz w:val="24"/>
          <w:szCs w:val="24"/>
          <w:lang w:val="hr-HR"/>
        </w:rPr>
        <w:t>ŽELJKU ŽEPINI iz Zadra, Dalmatinskog sabora 1</w:t>
      </w:r>
      <w:r w:rsidR="008235C5">
        <w:rPr>
          <w:sz w:val="24"/>
          <w:szCs w:val="24"/>
          <w:lang w:val="hr-HR"/>
        </w:rPr>
        <w:t xml:space="preserve">,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D35234">
        <w:rPr>
          <w:sz w:val="24"/>
          <w:szCs w:val="24"/>
          <w:lang w:val="hr-HR"/>
        </w:rPr>
        <w:t>96266476526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562761">
        <w:rPr>
          <w:sz w:val="24"/>
          <w:szCs w:val="24"/>
          <w:lang w:val="hr-HR"/>
        </w:rPr>
        <w:t>45</w:t>
      </w:r>
      <w:r w:rsidR="006859EF">
        <w:rPr>
          <w:sz w:val="24"/>
          <w:szCs w:val="24"/>
          <w:lang w:val="hr-HR"/>
        </w:rPr>
        <w:t>5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DC5B37" w:rsidR="00DC5B37" w:rsidRPr="006859E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6859EF" w:rsidRPr="006859EF">
        <w:rPr>
          <w:sz w:val="24"/>
          <w:szCs w:val="24"/>
        </w:rPr>
        <w:t>SPASE I VITO j.d.o.o., Zadar</w:t>
      </w:r>
      <w:r w:rsidR="00DC5B37" w:rsidRPr="006859EF">
        <w:rPr>
          <w:sz w:val="24"/>
          <w:szCs w:val="24"/>
          <w:lang w:val="hr-HR"/>
        </w:rPr>
        <w:t>.</w:t>
      </w:r>
    </w:p>
    <w:p w:rsidRDefault="0049238A" w:rsidP="00DC5B37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7E6694">
        <w:rPr>
          <w:sz w:val="24"/>
          <w:szCs w:val="24"/>
        </w:rPr>
        <w:t>25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D73A6C">
        <w:rPr>
          <w:szCs w:val="24"/>
        </w:rPr>
        <w:t>ŽELJKO ŽEPINA iz Zadra, Dalmatinskog sabora 1</w:t>
      </w:r>
      <w:r w:rsidR="00EE3BE6">
        <w:rPr>
          <w:szCs w:val="24"/>
        </w:rPr>
        <w:t xml:space="preserve"> i na e-oglasnu ploču sud</w:t>
      </w:r>
      <w:r w:rsidR="004643D3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D73A6C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D73A6C" w:rsidP="00D73A6C" w:rsidR="00D73A6C" w:rsidRPr="00D73A6C">
      <w:pPr>
        <w:rPr>
          <w:lang w:val="hr-HR"/>
        </w:rPr>
      </w:pPr>
    </w:p>
    <w:p w:rsidRDefault="00D73A6C" w:rsidP="00D73A6C" w:rsidR="00D73A6C">
      <w:pPr>
        <w:rPr>
          <w:lang w:val="hr-HR"/>
        </w:rPr>
      </w:pPr>
    </w:p>
    <w:p w:rsidRDefault="00D73A6C" w:rsidP="00D73A6C" w:rsidR="00F60E80" w:rsidRPr="00D73A6C">
      <w:pPr>
        <w:tabs>
          <w:tab w:pos="331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D73A6C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B1A2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E6694">
      <w:rPr>
        <w:sz w:val="24"/>
        <w:szCs w:val="24"/>
        <w:lang w:val="hr-HR"/>
      </w:rPr>
      <w:t>45</w:t>
    </w:r>
    <w:r w:rsidR="0054190F">
      <w:rPr>
        <w:sz w:val="24"/>
        <w:szCs w:val="24"/>
        <w:lang w:val="hr-HR"/>
      </w:rPr>
      <w:t>5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643D3"/>
    <w:rsid w:val="00477F3D"/>
    <w:rsid w:val="0049238A"/>
    <w:rsid w:val="004C3D10"/>
    <w:rsid w:val="004C5EC3"/>
    <w:rsid w:val="004E3CFC"/>
    <w:rsid w:val="0053132F"/>
    <w:rsid w:val="0054190F"/>
    <w:rsid w:val="00562761"/>
    <w:rsid w:val="0056285E"/>
    <w:rsid w:val="00585F66"/>
    <w:rsid w:val="00590098"/>
    <w:rsid w:val="0059486F"/>
    <w:rsid w:val="00596B6B"/>
    <w:rsid w:val="005A78A8"/>
    <w:rsid w:val="005E23B6"/>
    <w:rsid w:val="005F4567"/>
    <w:rsid w:val="006325FF"/>
    <w:rsid w:val="006423FC"/>
    <w:rsid w:val="00645D3A"/>
    <w:rsid w:val="0065029E"/>
    <w:rsid w:val="006859EF"/>
    <w:rsid w:val="00697CE6"/>
    <w:rsid w:val="006B1A27"/>
    <w:rsid w:val="006B3C9A"/>
    <w:rsid w:val="006D20A6"/>
    <w:rsid w:val="006D3746"/>
    <w:rsid w:val="006D6304"/>
    <w:rsid w:val="006D7447"/>
    <w:rsid w:val="00742494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35C5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234"/>
    <w:rsid w:val="00D35D28"/>
    <w:rsid w:val="00D37004"/>
    <w:rsid w:val="00D679B2"/>
    <w:rsid w:val="00D735BF"/>
    <w:rsid w:val="00D73A6C"/>
    <w:rsid w:val="00D9137B"/>
    <w:rsid w:val="00DA50A1"/>
    <w:rsid w:val="00DC5B37"/>
    <w:rsid w:val="00DD2FCC"/>
    <w:rsid w:val="00DD7B90"/>
    <w:rsid w:val="00DE3274"/>
    <w:rsid w:val="00E2152F"/>
    <w:rsid w:val="00E224F2"/>
    <w:rsid w:val="00E40632"/>
    <w:rsid w:val="00E4076D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1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A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A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A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A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1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A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A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A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A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SPASE I VITO j.d.o.o. za proizvodnju, trgovinu i usluge</izvorni_sadrzaj>
    <derivirana_varijabla naziv="DomainObject.Predmet.ProtustrankaFormated_1">  SPASE I VITO j.d.o.o. za proizvodnju, trgovinu i usluge</derivirana_varijabla>
  </DomainObject.Predmet.ProtustrankaFormated>
  <DomainObject.Predmet.ProtustrankaFormatedOIB>
    <izvorni_sadrzaj>  SPASE I VITO j.d.o.o. za proizvodnju, trgovinu i usluge, OIB 88423412722</izvorni_sadrzaj>
    <derivirana_varijabla naziv="DomainObject.Predmet.ProtustrankaFormatedOIB_1">  SPASE I VITO j.d.o.o. za proizvodnju, trgovinu i usluge, OIB 88423412722</derivirana_varijabla>
  </DomainObject.Predmet.ProtustrankaFormatedOIB>
  <DomainObject.Predmet.ProtustrankaFormatedWithAdress>
    <izvorni_sadrzaj> SPASE I VITO j.d.o.o. za proizvodnju, trgovinu i usluge, Ivana Meštrovića 87, 23000 Zadar</izvorni_sadrzaj>
    <derivirana_varijabla naziv="DomainObject.Predmet.ProtustrankaFormatedWithAdress_1"> SPASE I VITO j.d.o.o. za proizvodnju, trgovinu i usluge, Ivana Meštrovića 87, 23000 Zadar</derivirana_varijabla>
  </DomainObject.Predmet.ProtustrankaFormatedWithAdress>
  <DomainObject.Predmet.ProtustrankaFormatedWithAdressOIB>
    <izvorni_sadrzaj> SPASE I VITO j.d.o.o. za proizvodnju, trgovinu i usluge, OIB 88423412722, Ivana Meštrovića 87, 23000 Zadar</izvorni_sadrzaj>
    <derivirana_varijabla naziv="DomainObject.Predmet.ProtustrankaFormatedWithAdressOIB_1"> SPASE I VITO j.d.o.o. za proizvodnju, trgovinu i usluge, OIB 88423412722, Ivana Meštrovića 87, 23000 Zadar</derivirana_varijabla>
  </DomainObject.Predmet.ProtustrankaFormatedWithAdressOIB>
  <DomainObject.Predmet.ProtustrankaWithAdress>
    <izvorni_sadrzaj>SPASE I VITO j.d.o.o. za proizvodnju, trgovinu i usluge Ivana Meštrovića 87, 23000 Zadar</izvorni_sadrzaj>
    <derivirana_varijabla naziv="DomainObject.Predmet.ProtustrankaWithAdress_1">SPASE I VITO j.d.o.o. za proizvodnju, trgovinu i usluge Ivana Meštrovića 87, 23000 Zadar</derivirana_varijabla>
  </DomainObject.Predmet.ProtustrankaWithAdress>
  <DomainObject.Predmet.ProtustrankaWithAdressOIB>
    <izvorni_sadrzaj>SPASE I VITO j.d.o.o. za proizvodnju, trgovinu i usluge, OIB 88423412722, Ivana Meštrovića 87, 23000 Zadar</izvorni_sadrzaj>
    <derivirana_varijabla naziv="DomainObject.Predmet.ProtustrankaWithAdressOIB_1">SPASE I VITO j.d.o.o. za proizvodnju, trgovinu i usluge, OIB 88423412722, Ivana Meštrovića 87, 23000 Zadar</derivirana_varijabla>
  </DomainObject.Predmet.ProtustrankaWithAdressOIB>
  <DomainObject.Predmet.ProtustrankaNazivFormated>
    <izvorni_sadrzaj>SPASE I VITO j.d.o.o. za proizvodnju, trgovinu i usluge</izvorni_sadrzaj>
    <derivirana_varijabla naziv="DomainObject.Predmet.ProtustrankaNazivFormated_1">SPASE I VITO j.d.o.o. za proizvodnju, trgovinu i usluge</derivirana_varijabla>
  </DomainObject.Predmet.ProtustrankaNazivFormated>
  <DomainObject.Predmet.ProtustrankaNazivFormatedOIB>
    <izvorni_sadrzaj>SPASE I VITO j.d.o.o. za proizvodnju, trgovinu i usluge, OIB 88423412722</izvorni_sadrzaj>
    <derivirana_varijabla naziv="DomainObject.Predmet.ProtustrankaNazivFormatedOIB_1">SPASE I VITO j.d.o.o. za proizvodnju, trgovinu i usluge, OIB 88423412722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66878.61</izvorni_sadrzaj>
    <derivirana_varijabla naziv="DomainObject.Predmet.TrenutnaVrijednost_1">66878.61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SPASE I VITO j.d.o.o. za proizvodnju, trgovinu i usluge</item>
    </izvorni_sadrzaj>
    <derivirana_varijabla naziv="DomainObject.Predmet.ProtuStrankaListFormated_1">
      <item>SPASE I VITO j.d.o.o. za proizvodnju, trgovinu i usluge</item>
    </derivirana_varijabla>
  </DomainObject.Predmet.ProtuStrankaListFormated>
  <DomainObject.Predmet.ProtuStrankaListFormatedOIB>
    <izvorni_sadrzaj>
      <item>SPASE I VITO j.d.o.o. za proizvodnju, trgovinu i usluge, OIB 88423412722</item>
    </izvorni_sadrzaj>
    <derivirana_varijabla naziv="DomainObject.Predmet.ProtuStrankaListFormatedOIB_1">
      <item>SPASE I VITO j.d.o.o. za proizvodnju, trgovinu i usluge, OIB 88423412722</item>
    </derivirana_varijabla>
  </DomainObject.Predmet.ProtuStrankaListFormatedOIB>
  <DomainObject.Predmet.ProtuStrankaListFormatedWithAdress>
    <izvorni_sadrzaj>
      <item>SPASE I VITO j.d.o.o. za proizvodnju, trgovinu i usluge, Ivana Meštrovića 87, 23000 Zadar</item>
    </izvorni_sadrzaj>
    <derivirana_varijabla naziv="DomainObject.Predmet.ProtuStrankaListFormatedWithAdress_1">
      <item>SPASE I VITO j.d.o.o. za proizvodnju, trgovinu i usluge, Ivana Meštrovića 87, 23000 Zadar</item>
    </derivirana_varijabla>
  </DomainObject.Predmet.ProtuStrankaListFormatedWithAdress>
  <DomainObject.Predmet.ProtuStrankaListFormatedWithAdressOIB>
    <izvorni_sadrzaj>
      <item>SPASE I VITO j.d.o.o. za proizvodnju, trgovinu i usluge, OIB 88423412722, Ivana Meštrovića 87, 23000 Zadar</item>
    </izvorni_sadrzaj>
    <derivirana_varijabla naziv="DomainObject.Predmet.ProtuStrankaListFormatedWithAdressOIB_1">
      <item>SPASE I VITO j.d.o.o. za proizvodnju, trgovinu i usluge, OIB 88423412722, Ivana Meštrovića 87, 23000 Zadar</item>
    </derivirana_varijabla>
  </DomainObject.Predmet.ProtuStrankaListFormatedWithAdressOIB>
  <DomainObject.Predmet.ProtuStrankaListNazivFormated>
    <izvorni_sadrzaj>
      <item>SPASE I VITO j.d.o.o. za proizvodnju, trgovinu i usluge</item>
    </izvorni_sadrzaj>
    <derivirana_varijabla naziv="DomainObject.Predmet.ProtuStrankaListNazivFormated_1">
      <item>SPASE I VITO j.d.o.o. za proizvodnju, trgovinu i usluge</item>
    </derivirana_varijabla>
  </DomainObject.Predmet.ProtuStrankaListNazivFormated>
  <DomainObject.Predmet.ProtuStrankaListNazivFormatedOIB>
    <izvorni_sadrzaj>
      <item>SPASE I VITO j.d.o.o. za proizvodnju, trgovinu i usluge, OIB 88423412722</item>
    </izvorni_sadrzaj>
    <derivirana_varijabla naziv="DomainObject.Predmet.ProtuStrankaListNazivFormatedOIB_1">
      <item>SPASE I VITO j.d.o.o. za proizvodnju, trgovinu i usluge, OIB 88423412722</item>
    </derivirana_varijabla>
  </DomainObject.Predmet.ProtuStrankaListNazivFormatedOIB>
  <DomainObject.Predmet.OstaliListFormated>
    <izvorni_sadrzaj>
      <item>Željko Žepina</item>
    </izvorni_sadrzaj>
    <derivirana_varijabla naziv="DomainObject.Predmet.OstaliListFormated_1">
      <item>Željko Žepina</item>
    </derivirana_varijabla>
  </DomainObject.Predmet.OstaliListFormated>
  <DomainObject.Predmet.OstaliListFormatedOIB>
    <izvorni_sadrzaj>
      <item>Željko Žepina, OIB 96266476526</item>
    </izvorni_sadrzaj>
    <derivirana_varijabla naziv="DomainObject.Predmet.OstaliListFormatedOIB_1">
      <item>Željko Žepina, OIB 96266476526</item>
    </derivirana_varijabla>
  </DomainObject.Predmet.OstaliListFormatedOIB>
  <DomainObject.Predmet.OstaliListFormatedWithAdress>
    <izvorni_sadrzaj>
      <item>Željko Žepina, Dalmatinskog Sabora 1, 23000 Zadar</item>
    </izvorni_sadrzaj>
    <derivirana_varijabla naziv="DomainObject.Predmet.OstaliListFormatedWithAdress_1">
      <item>Željko Žepina, Dalmatinskog Sabora 1, 23000 Zadar</item>
    </derivirana_varijabla>
  </DomainObject.Predmet.OstaliListFormatedWithAdress>
  <DomainObject.Predmet.OstaliListFormatedWithAdressOIB>
    <izvorni_sadrzaj>
      <item>Željko Žepina, OIB 96266476526, Dalmatinskog Sabora 1, 23000 Zadar</item>
    </izvorni_sadrzaj>
    <derivirana_varijabla naziv="DomainObject.Predmet.OstaliListFormatedWithAdressOIB_1">
      <item>Željko Žepina, OIB 96266476526, Dalmatinskog Sabora 1, 23000 Zadar</item>
    </derivirana_varijabla>
  </DomainObject.Predmet.OstaliListFormatedWithAdressOIB>
  <DomainObject.Predmet.OstaliListNazivFormated>
    <izvorni_sadrzaj>
      <item>Željko Žepina</item>
    </izvorni_sadrzaj>
    <derivirana_varijabla naziv="DomainObject.Predmet.OstaliListNazivFormated_1">
      <item>Željko Žepina</item>
    </derivirana_varijabla>
  </DomainObject.Predmet.OstaliListNazivFormated>
  <DomainObject.Predmet.OstaliListNazivFormatedOIB>
    <izvorni_sadrzaj>
      <item>Željko Žepina, OIB 96266476526</item>
    </izvorni_sadrzaj>
    <derivirana_varijabla naziv="DomainObject.Predmet.OstaliListNazivFormatedOIB_1">
      <item>Željko Žepina, OIB 96266476526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SPASE I VITO j.d.o.o. za proizvodnju, trgovinu i usluge</izvorni_sadrzaj>
    <derivirana_varijabla naziv="DomainObject.Predmet.ProtustrankaIDrugi_1">SPASE I VITO j.d.o.o.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SPASE I VITO j.d.o.o. za proizvodnju, trgovinu i usluge, OIB 88423412722, Ivana Meštrovića 87, 23000 Zadar</izvorni_sadrzaj>
    <derivirana_varijabla naziv="DomainObject.Predmet.ProtustrankaIDrugiAdressOIB_1">SPASE I VITO j.d.o.o. za proizvodnju, trgovinu i usluge, OIB 88423412722, Ivana Meštrovića 87,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SPASE I VITO j.d.o.o. za proizvodnju, trgovinu i usluge</item>
      <item>Željko Žepina</item>
    </izvorni_sadrzaj>
    <derivirana_varijabla naziv="DomainObject.Predmet.SudioniciListNaziv_1">
      <item>Financijska agencija</item>
      <item>SPASE I VITO j.d.o.o. za proizvodnju, trgovinu i usluge</item>
      <item>Željko Žepina</item>
    </derivirana_varijabla>
  </DomainObject.Predmet.SudioniciListNaziv>
  <DomainObject.Predmet.SudioniciListAdressOIB>
    <izvorni_sadrzaj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izvorni_sadrzaj>
    <derivirana_varijabla naziv="DomainObject.Predmet.SudioniciListAdressOIB_1"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88423412722</item>
      <item>, OIB 96266476526</item>
    </izvorni_sadrzaj>
    <derivirana_varijabla naziv="DomainObject.Predmet.SudioniciListNazivOIB_1">
      <item>, OIB 85821130368</item>
      <item>, OIB 88423412722</item>
      <item>, OIB 96266476526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F0CED-5DD0-4CE7-BD3B-380BBBA56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344</properties:Words>
  <properties:Characters>1700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2016-03-25T08:35:00Z</dcterms:created>
  <dc:creator>Josipa Dorkin</dc:creator>
  <cp:lastModifiedBy>wsadmin</cp:lastModifiedBy>
  <cp:lastPrinted>2016-03-23T11:43:00Z</cp:lastPrinted>
  <dcterms:modified xmlns:xsi="http://www.w3.org/2001/XMLSchema-instance" xsi:type="dcterms:W3CDTF">2016-03-25T10:31:00Z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