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ba55" w14:paraId="2a2ba55" w:rsidRDefault="00786C63" w:rsidP="00D45972" w:rsidR="00786C63">
      <w:pPr>
        <w15:collapsed w:val="false"/>
      </w:pPr>
      <w:bookmarkStart w:name="_GoBack" w:id="0"/>
      <w:bookmarkEnd w:id="0"/>
    </w:p>
    <w:p w:rsidRDefault="00786C63" w:rsidP="00D45972" w:rsidR="00786C63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:rsidRDefault="00460FF9" w:rsidP="00460FF9" w:rsidR="00786C63">
      <w:pPr>
        <w:jc w:val="right"/>
      </w:pPr>
      <w:r>
        <w:t>Poslovni broj: 4. St-</w:t>
      </w:r>
      <w:r w:rsidR="00D72F90">
        <w:t>1332/2015</w:t>
      </w:r>
      <w:r>
        <w:t>-</w:t>
      </w:r>
      <w:r w:rsidR="00CC33B3">
        <w:t>27</w:t>
      </w:r>
    </w:p>
    <w:p w:rsidRDefault="00460FF9" w:rsidP="00460FF9" w:rsidR="00460FF9" w:rsidRPr="00152CB8">
      <w:pPr>
        <w:jc w:val="right"/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D72F90">
        <w:t>OLMA d.d., Franjevački put 14, Makarska, OIB: 35476351417 zastupan po punomoćnicima – odvjetnicima iz Odvjetničkog društva Zorić i Bahat, Nikole Tesle 16, Zagreb</w:t>
      </w:r>
      <w:r>
        <w:t xml:space="preserve">, </w:t>
      </w:r>
      <w:r w:rsidR="003A6951">
        <w:t>17</w:t>
      </w:r>
      <w:r w:rsidR="00786C63">
        <w:t>. siječnja 2018</w:t>
      </w:r>
      <w:r>
        <w:t xml:space="preserve">. 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D72F90">
        <w:t>OLMA d.d., Franjevački put 14, Makarska, OIB: 35476351417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786C63" w:rsidP="00786C63" w:rsidR="00786C63">
      <w:pPr>
        <w:ind w:firstLine="708"/>
        <w:jc w:val="both"/>
      </w:pPr>
      <w:r>
        <w:t xml:space="preserve">Predlagatelj Financijska agencija, Regionalni centar Split, Podružnica Split je prijedlogom zaprimljenim na Trgovačkom sudu u Splitu, dana </w:t>
      </w:r>
      <w:r w:rsidR="00D72F90">
        <w:t>30. listopada 2015</w:t>
      </w:r>
      <w:r>
        <w:t xml:space="preserve">. predložio otvaranje stečajnog postupka nad dužnikom </w:t>
      </w:r>
      <w:r w:rsidR="00D72F90">
        <w:t>OLMA d.d., Franjevački put 14, Makarska, OIB: 35476351417</w:t>
      </w:r>
      <w:r>
        <w:t>.</w:t>
      </w:r>
    </w:p>
    <w:p w:rsidRDefault="00786C63" w:rsidP="00786C63" w:rsidR="00786C63">
      <w:pPr>
        <w:ind w:left="708"/>
        <w:jc w:val="both"/>
      </w:pPr>
    </w:p>
    <w:p w:rsidRDefault="00786C63" w:rsidP="00786C63" w:rsidR="00786C63">
      <w:pPr>
        <w:ind w:firstLine="708"/>
        <w:jc w:val="both"/>
      </w:pPr>
      <w:r>
        <w:t xml:space="preserve">U prijedlogu se u bitnome navodi da dužnik na dan </w:t>
      </w:r>
      <w:r w:rsidR="00D72F90">
        <w:t xml:space="preserve">21. listopada </w:t>
      </w:r>
      <w:r>
        <w:t xml:space="preserve"> 2015. u Očevidniku redoslijeda osnova za plaćanje ima evidentirane neizvršene osnove za plaćanje u neprekinutom razdoblju od </w:t>
      </w:r>
      <w:r w:rsidR="00D72F90">
        <w:t>120</w:t>
      </w:r>
      <w:r>
        <w:t xml:space="preserve"> dana, u ukupnom iznosu od </w:t>
      </w:r>
      <w:r w:rsidR="00D72F90">
        <w:t>21.590.003,79</w:t>
      </w:r>
      <w:r>
        <w:t xml:space="preserve"> kuna, te da prema podacima HZMO ima </w:t>
      </w:r>
      <w:r w:rsidR="00D72F90">
        <w:t>2</w:t>
      </w:r>
      <w:r>
        <w:t xml:space="preserve"> zaposlena,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D72F90">
        <w:t>10. listopada 2016</w:t>
      </w:r>
      <w:r>
        <w:t xml:space="preserve">. određeno ročište radi rasprave o uvjetima za otvaranje stečajnog postupka za dan </w:t>
      </w:r>
      <w:r w:rsidR="00D72F90">
        <w:t>22. studenog 2016</w:t>
      </w:r>
      <w:r w:rsidR="00904335">
        <w:t>., koje je odgođeno.</w:t>
      </w:r>
    </w:p>
    <w:p w:rsidRDefault="00D45972" w:rsidP="00D45972" w:rsidR="00D45972">
      <w:pPr>
        <w:ind w:firstLine="708"/>
        <w:jc w:val="both"/>
      </w:pPr>
    </w:p>
    <w:p w:rsidRDefault="00F31D1D" w:rsidP="00D45972" w:rsidR="003A6951">
      <w:pPr>
        <w:ind w:firstLine="708"/>
        <w:jc w:val="both"/>
      </w:pPr>
      <w:r>
        <w:t xml:space="preserve">Dana 15. siječnja 2018. dužnik je dostavio podnesak uz prilog kojem je dostavljena </w:t>
      </w:r>
      <w:r w:rsidR="00D45972" w:rsidRPr="00271D1E">
        <w:t>potvrd</w:t>
      </w:r>
      <w:r>
        <w:t>a</w:t>
      </w:r>
      <w:r w:rsidR="00D45972" w:rsidRPr="00271D1E">
        <w:t xml:space="preserve"> o blokadi računa i novčanih sredstava dužnika. Iz ist</w:t>
      </w:r>
      <w:r w:rsidR="00D45972">
        <w:t>e</w:t>
      </w:r>
      <w:r w:rsidR="00D45972" w:rsidRPr="00271D1E">
        <w:t xml:space="preserve"> je vidljivo da je kod dužnika </w:t>
      </w:r>
      <w:r w:rsidR="00D45972">
        <w:t xml:space="preserve">na dan </w:t>
      </w:r>
      <w:r w:rsidR="00D72F90">
        <w:t>9. siječnja</w:t>
      </w:r>
      <w:r w:rsidR="00D45972">
        <w:t xml:space="preserve"> </w:t>
      </w:r>
      <w:r w:rsidR="00D72F90">
        <w:t>2018</w:t>
      </w:r>
      <w:r w:rsidR="00D45972">
        <w:t xml:space="preserve">. </w:t>
      </w:r>
      <w:r w:rsidR="00D45972" w:rsidRPr="00271D1E">
        <w:t xml:space="preserve">evidentirano </w:t>
      </w:r>
      <w:r w:rsidR="00D45972">
        <w:t>0</w:t>
      </w:r>
      <w:r w:rsidR="00D45972" w:rsidRPr="00271D1E">
        <w:t xml:space="preserve"> dan</w:t>
      </w:r>
      <w:r w:rsidR="00D45972">
        <w:t>a</w:t>
      </w:r>
      <w:r w:rsidR="00D45972" w:rsidRPr="00271D1E">
        <w:t xml:space="preserve"> neprekidne blokade</w:t>
      </w:r>
      <w:r w:rsidR="00D45972">
        <w:t xml:space="preserve"> (list spisa </w:t>
      </w:r>
      <w:r w:rsidR="00D72F90">
        <w:t>100</w:t>
      </w:r>
      <w:r w:rsidR="00904335">
        <w:t>)</w:t>
      </w:r>
      <w:r>
        <w:t xml:space="preserve">. </w:t>
      </w:r>
    </w:p>
    <w:p w:rsidRDefault="00F31D1D" w:rsidP="00D45972" w:rsidR="00F31D1D">
      <w:pPr>
        <w:ind w:firstLine="708"/>
        <w:jc w:val="both"/>
      </w:pPr>
    </w:p>
    <w:p w:rsidRDefault="003A6951" w:rsidP="00D45972" w:rsidR="003A6951">
      <w:pPr>
        <w:ind w:firstLine="708"/>
        <w:jc w:val="both"/>
      </w:pPr>
      <w:r>
        <w:t xml:space="preserve">Dana 16. siječnja 2018. sud je </w:t>
      </w:r>
      <w:r w:rsidR="00731FF6">
        <w:t xml:space="preserve">elektronskim putem </w:t>
      </w:r>
      <w:r>
        <w:t xml:space="preserve">zatražio od FINE da dostavi potvrdu o blokadi računa i novčanih sredstava dužnika te je FINA istog dana putem e-maila sudu dostavila potvrdu iz koje je razvidno da je kod dužnika na dan 16. siječnja 2018. evidentirano 0 dana neprekidne blokade te da nepodmirene obveze iznose 0,00 kuna. 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D72F90">
        <w:t>9. siječnja 2018</w:t>
      </w:r>
      <w:r w:rsidR="00D45972">
        <w:t xml:space="preserve">.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čl. 128. st.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786C63" w:rsidP="00E82A70" w:rsidR="00794305" w:rsidRPr="00E82A70">
      <w:pPr>
        <w:jc w:val="center"/>
      </w:pPr>
      <w:r>
        <w:t>U Splitu</w:t>
      </w:r>
      <w:r w:rsidR="00D45972">
        <w:t xml:space="preserve"> </w:t>
      </w:r>
      <w:r w:rsidR="003A6951">
        <w:t>17</w:t>
      </w:r>
      <w:r>
        <w:t>. siječnja 2018</w:t>
      </w:r>
      <w:r w:rsidR="00D45972">
        <w:t xml:space="preserve">. </w:t>
      </w:r>
    </w:p>
    <w:p w:rsidRDefault="00236C0B" w:rsidP="00236C0B" w:rsidR="00236C0B"/>
    <w:p w:rsidRDefault="00236C0B" w:rsidP="00D45972" w:rsidR="00460FF9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2A7D63" w:rsidR="00460FF9">
        <w:trPr>
          <w:trHeight w:val="488"/>
        </w:trPr>
        <w:tc>
          <w:tcPr>
            <w:tcW w:type="dxa" w:w="4227"/>
          </w:tcPr>
          <w:p w:rsidRDefault="00460FF9" w:rsidP="008F563E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8F563E" w:rsidR="00460FF9">
            <w:pPr>
              <w:jc w:val="center"/>
              <w:rPr>
                <w:bCs/>
              </w:rPr>
            </w:pPr>
          </w:p>
          <w:p w:rsidRDefault="00460FF9" w:rsidP="008F563E" w:rsidR="00460FF9">
            <w:pPr>
              <w:jc w:val="center"/>
              <w:rPr>
                <w:bCs/>
              </w:rPr>
            </w:pPr>
          </w:p>
        </w:tc>
      </w:tr>
      <w:tr w:rsidTr="002A7D63" w:rsidR="00460FF9">
        <w:trPr>
          <w:trHeight w:val="816"/>
        </w:trPr>
        <w:tc>
          <w:tcPr>
            <w:tcW w:type="dxa" w:w="4227"/>
          </w:tcPr>
          <w:p w:rsidRDefault="00460FF9" w:rsidP="00D72F90" w:rsidR="00EF1B10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EF1B10">
              <w:rPr>
                <w:bCs/>
              </w:rPr>
              <w:t>,v.r.</w:t>
            </w:r>
          </w:p>
          <w:p w:rsidRDefault="00EF1B10" w:rsidP="0071700F" w:rsidR="00EF1B10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EF1B10" w:rsidP="00EF1B10" w:rsidR="00EF1B10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460FF9" w:rsidP="00D72F90" w:rsidR="00460FF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</w:tbl>
    <w:p w:rsidRDefault="00236C0B" w:rsidP="00D45972" w:rsidR="00236C0B" w:rsidRPr="00D45972">
      <w:pPr>
        <w:jc w:val="right"/>
        <w:rPr>
          <w:bCs/>
        </w:rPr>
      </w:pPr>
    </w:p>
    <w:p w:rsidRDefault="0020610B" w:rsidP="00721F79" w:rsidR="00721F79" w:rsidRPr="006D4B37">
      <w:pPr>
        <w:rPr>
          <w:bCs/>
        </w:rPr>
      </w:pPr>
      <w:r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>
      <w:pPr>
        <w:jc w:val="both"/>
      </w:pP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786C63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A2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D72F90">
          <w:t>1332/2015-</w:t>
        </w:r>
        <w:r w:rsidR="00CC33B3">
          <w:t>27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E6B01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3384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695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41A28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C4D36"/>
    <w:rsid w:val="005D4CDA"/>
    <w:rsid w:val="005D68C4"/>
    <w:rsid w:val="005D7DF2"/>
    <w:rsid w:val="005E5124"/>
    <w:rsid w:val="005F1585"/>
    <w:rsid w:val="0060054E"/>
    <w:rsid w:val="00602E03"/>
    <w:rsid w:val="00604B74"/>
    <w:rsid w:val="006064BC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E0805"/>
    <w:rsid w:val="006F0F9E"/>
    <w:rsid w:val="006F2590"/>
    <w:rsid w:val="006F4D67"/>
    <w:rsid w:val="00702DE6"/>
    <w:rsid w:val="00706600"/>
    <w:rsid w:val="00710198"/>
    <w:rsid w:val="00710A06"/>
    <w:rsid w:val="0071171E"/>
    <w:rsid w:val="00721F79"/>
    <w:rsid w:val="007223BB"/>
    <w:rsid w:val="00731FF6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1D93"/>
    <w:rsid w:val="00887268"/>
    <w:rsid w:val="008921CA"/>
    <w:rsid w:val="00897A81"/>
    <w:rsid w:val="008B6C47"/>
    <w:rsid w:val="008E055B"/>
    <w:rsid w:val="008E3474"/>
    <w:rsid w:val="008F26FF"/>
    <w:rsid w:val="008F3F73"/>
    <w:rsid w:val="00904335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3B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2F90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266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1B10"/>
    <w:rsid w:val="00EF3BBC"/>
    <w:rsid w:val="00EF416E"/>
    <w:rsid w:val="00EF566D"/>
    <w:rsid w:val="00F01032"/>
    <w:rsid w:val="00F16064"/>
    <w:rsid w:val="00F31D1D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St-1332/2015</izvorni_sadrzaj>
    <derivirana_varijabla naziv="DomainObject.Predmet.OznakaBroj_1">St-1332/2015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OLMA dioničko društvo za proizvodnju prehrambenih proizvoda zastupanog po punomoćniku OD ZORIĆ I BAHAT</izvorni_sadrzaj>
    <derivirana_varijabla naziv="DomainObject.Predmet.ProtustrankaFormated_1">  OLMA dioničko društvo za proizvodnju prehrambenih proizvoda zastupanog po punomoćniku OD ZORIĆ I BAHAT</derivirana_varijabla>
  </DomainObject.Predmet.ProtustrankaFormated>
  <DomainObject.Predmet.ProtustrankaFormatedOIB>
    <izvorni_sadrzaj>  OLMA dioničko društvo za proizvodnju prehrambenih proizvoda, OIB 35476351417 zastupanog po punomoćniku OD ZORIĆ I BAHAT</izvorni_sadrzaj>
    <derivirana_varijabla naziv="DomainObject.Predmet.ProtustrankaFormatedOIB_1">  OLMA dioničko društvo za proizvodnju prehrambenih proizvoda, OIB 35476351417 zastupanog po punomoćniku OD ZORIĆ I BAHAT</derivirana_varijabla>
  </DomainObject.Predmet.ProtustrankaFormatedOIB>
  <DomainObject.Predmet.ProtustrankaFormatedWithAdress>
    <izvorni_sadrzaj> OLMA dioničko društvo za proizvodnju prehrambenih proizvoda, Franjevački Put 14, 21300 Makarska zastupanog po punomoćniku OD ZORIĆ I BAHAT</izvorni_sadrzaj>
    <derivirana_varijabla naziv="DomainObject.Predmet.ProtustrankaFormatedWithAdress_1"> OLMA dioničko društvo za proizvodnju prehrambenih proizvoda, Franjevački Put 14, 21300 Makarska zastupanog po punomoćniku OD ZORIĆ I BAHAT</derivirana_varijabla>
  </DomainObject.Predmet.ProtustrankaFormatedWithAdress>
  <DomainObject.Predmet.ProtustrankaFormatedWithAdressOIB>
    <izvorni_sadrzaj> OLMA dioničko društvo za proizvodnju prehrambenih proizvoda, OIB 35476351417, Franjevački Put 14, 21300 Makarska zastupanog po punomoćniku OD ZORIĆ I BAHAT</izvorni_sadrzaj>
    <derivirana_varijabla naziv="DomainObject.Predmet.ProtustrankaFormatedWithAdressOIB_1"> OLMA dioničko društvo za proizvodnju prehrambenih proizvoda, OIB 35476351417, Franjevački Put 14, 21300 Makarska zastupanog po punomoćniku OD ZORIĆ I BAHAT</derivirana_varijabla>
  </DomainObject.Predmet.ProtustrankaFormatedWithAdressOIB>
  <DomainObject.Predmet.ProtustrankaWithAdress>
    <izvorni_sadrzaj>OLMA dioničko društvo za proizvodnju prehrambenih proizvoda Franjevački Put 14, 21300 Makarska</izvorni_sadrzaj>
    <derivirana_varijabla naziv="DomainObject.Predmet.ProtustrankaWithAdress_1">OLMA dioničko društvo za proizvodnju prehrambenih proizvoda Franjevački Put 14, 21300 Makarska</derivirana_varijabla>
  </DomainObject.Predmet.ProtustrankaWithAdress>
  <DomainObject.Predmet.ProtustrankaWithAdressOIB>
    <izvorni_sadrzaj>OLMA dioničko društvo za proizvodnju prehrambenih proizvoda, OIB 35476351417, Franjevački Put 14, 21300 Makarska</izvorni_sadrzaj>
    <derivirana_varijabla naziv="DomainObject.Predmet.ProtustrankaWithAdressOIB_1">OLMA dioničko društvo za proizvodnju prehrambenih proizvoda, OIB 35476351417, Franjevački Put 14, 21300 Makarska</derivirana_varijabla>
  </DomainObject.Predmet.ProtustrankaWithAdressOIB>
  <DomainObject.Predmet.ProtustrankaNazivFormated>
    <izvorni_sadrzaj>OLMA dioničko društvo za proizvodnju prehrambenih proizvoda</izvorni_sadrzaj>
    <derivirana_varijabla naziv="DomainObject.Predmet.ProtustrankaNazivFormated_1">OLMA dioničko društvo za proizvodnju prehrambenih proizvoda</derivirana_varijabla>
  </DomainObject.Predmet.ProtustrankaNazivFormated>
  <DomainObject.Predmet.ProtustrankaNazivFormatedOIB>
    <izvorni_sadrzaj>OLMA dioničko društvo za proizvodnju prehrambenih proizvoda, OIB 35476351417</izvorni_sadrzaj>
    <derivirana_varijabla naziv="DomainObject.Predmet.ProtustrankaNazivFormatedOIB_1">OLMA dioničko društvo za proizvodnju prehrambenih proizvoda, OIB 35476351417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21590003.79</izvorni_sadrzaj>
    <derivirana_varijabla naziv="DomainObject.Predmet.TrenutnaVrijednost_1">21590003.79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OLMA dioničko društvo za proizvodnju prehrambenih proizvoda zastupanog po punomoćniku OD ZORIĆ I BAHAT</item>
    </izvorni_sadrzaj>
    <derivirana_varijabla naziv="DomainObject.Predmet.ProtuStrankaListFormated_1">
      <item>OLMA dioničko društvo za proizvodnju prehrambenih proizvoda zastupanog po punomoćniku OD ZORIĆ I BAHAT</item>
    </derivirana_varijabla>
  </DomainObject.Predmet.ProtuStrankaListFormated>
  <DomainObject.Predmet.ProtuStrankaListFormatedOIB>
    <izvorni_sadrzaj>
      <item>OLMA dioničko društvo za proizvodnju prehrambenih proizvoda, OIB 35476351417 zastupanog po punomoćniku OD ZORIĆ I BAHAT</item>
    </izvorni_sadrzaj>
    <derivirana_varijabla naziv="DomainObject.Predmet.ProtuStrankaListFormatedOIB_1">
      <item>OLMA dioničko društvo za proizvodnju prehrambenih proizvoda, OIB 35476351417 zastupanog po punomoćniku OD ZORIĆ I BAHAT</item>
    </derivirana_varijabla>
  </DomainObject.Predmet.ProtuStrankaListFormatedOIB>
  <DomainObject.Predmet.ProtuStrankaListFormatedWithAdress>
    <izvorni_sadrzaj>
      <item>OLMA dioničko društvo za proizvodnju prehrambenih proizvoda, Franjevački Put 14, 21300 Makarska zastupanog po punomoćniku OD ZORIĆ I BAHAT</item>
    </izvorni_sadrzaj>
    <derivirana_varijabla naziv="DomainObject.Predmet.ProtuStrankaListFormatedWithAdress_1">
      <item>OLMA dioničko društvo za proizvodnju prehrambenih proizvoda, Franjevački Put 14, 21300 Makarska zastupanog po punomoćniku OD ZORIĆ I BAHAT</item>
    </derivirana_varijabla>
  </DomainObject.Predmet.ProtuStrankaListFormatedWithAdress>
  <DomainObject.Predmet.ProtuStrankaListFormatedWithAdressOIB>
    <izvorni_sadrzaj>
      <item>OLMA dioničko društvo za proizvodnju prehrambenih proizvoda, OIB 35476351417, Franjevački Put 14, 21300 Makarska zastupanog po punomoćniku OD ZORIĆ I BAHAT</item>
    </izvorni_sadrzaj>
    <derivirana_varijabla naziv="DomainObject.Predmet.ProtuStrankaListFormatedWithAdressOIB_1">
      <item>OLMA dioničko društvo za proizvodnju prehrambenih proizvoda, OIB 35476351417, Franjevački Put 14, 21300 Makarska zastupanog po punomoćniku OD ZORIĆ I BAHAT</item>
    </derivirana_varijabla>
  </DomainObject.Predmet.ProtuStrankaListFormatedWithAdressOIB>
  <DomainObject.Predmet.ProtuStrankaListNazivFormated>
    <izvorni_sadrzaj>
      <item>OLMA dioničko društvo za proizvodnju prehrambenih proizvoda</item>
    </izvorni_sadrzaj>
    <derivirana_varijabla naziv="DomainObject.Predmet.ProtuStrankaListNazivFormated_1">
      <item>OLMA dioničko društvo za proizvodnju prehrambenih proizvoda</item>
    </derivirana_varijabla>
  </DomainObject.Predmet.ProtuStrankaListNazivFormated>
  <DomainObject.Predmet.ProtuStrankaListNazivFormatedOIB>
    <izvorni_sadrzaj>
      <item>OLMA dioničko društvo za proizvodnju prehrambenih proizvoda, OIB 35476351417</item>
    </izvorni_sadrzaj>
    <derivirana_varijabla naziv="DomainObject.Predmet.ProtuStrankaListNazivFormatedOIB_1">
      <item>OLMA dioničko društvo za proizvodnju prehrambenih proizvoda, OIB 35476351417</item>
    </derivirana_varijabla>
  </DomainObject.Predmet.ProtuStrankaListNazivFormatedOIB>
  <DomainObject.Predmet.OstaliListFormated>
    <izvorni_sadrzaj>
      <item>Stipe Topić</item>
      <item>OD ZORIĆ I BAHAT punomoćnik sudionika u postupku OLMA dioničko društvo za proizvodnju prehrambenih proizvoda</item>
    </izvorni_sadrzaj>
    <derivirana_varijabla naziv="DomainObject.Predmet.OstaliListFormated_1">
      <item>Stipe Topić</item>
      <item>OD ZORIĆ I BAHAT punomoćnik sudionika u postupku OLMA dioničko društvo za proizvodnju prehrambenih proizvoda</item>
    </derivirana_varijabla>
  </DomainObject.Predmet.OstaliListFormated>
  <DomainObject.Predmet.OstaliListFormatedOIB>
    <izvorni_sadrzaj>
      <item>Stipe Topić, OIB 93437089334</item>
      <item>OD ZORIĆ I BAHAT punomoćnik sudionika u postupku OLMA dioničko društvo za proizvodnju prehrambenih proizvoda</item>
    </izvorni_sadrzaj>
    <derivirana_varijabla naziv="DomainObject.Predmet.OstaliListFormatedOIB_1">
      <item>Stipe Topić, OIB 93437089334</item>
      <item>OD ZORIĆ I BAHAT punomoćnik sudionika u postupku OLMA dioničko društvo za proizvodnju prehrambenih proizvoda</item>
    </derivirana_varijabla>
  </DomainObject.Predmet.OstaliListFormatedOIB>
  <DomainObject.Predmet.OstaliListFormatedWithAdress>
    <izvorni_sadrzaj>
      <item>Stipe Topić, Čukovice 29, 23206 Sukošan</item>
      <item>OD ZORIĆ I BAHAT, Nikole Tesle 16, 10000 Zagreb punomoćnik sudionika u postupku OLMA dioničko društvo za proizvodnju prehrambenih proizvoda</item>
    </izvorni_sadrzaj>
    <derivirana_varijabla naziv="DomainObject.Predmet.OstaliListFormatedWithAdress_1">
      <item>Stipe Topić, Čukovice 29, 23206 Sukošan</item>
      <item>OD ZORIĆ I BAHAT, Nikole Tesle 16, 10000 Zagreb punomoćnik sudionika u postupku OLMA dioničko društvo za proizvodnju prehrambenih proizvoda</item>
    </derivirana_varijabla>
  </DomainObject.Predmet.OstaliListFormatedWithAdress>
  <DomainObject.Predmet.OstaliListFormatedWithAdressOIB>
    <izvorni_sadrzaj>
      <item>Stipe Topić, OIB 93437089334, Čukovice 29, 23206 Sukošan</item>
      <item>OD ZORIĆ I BAHAT, Nikole Tesle 16, 10000 Zagreb punomoćnik sudionika u postupku OLMA dioničko društvo za proizvodnju prehrambenih proizvoda</item>
    </izvorni_sadrzaj>
    <derivirana_varijabla naziv="DomainObject.Predmet.OstaliListFormatedWithAdressOIB_1">
      <item>Stipe Topić, OIB 93437089334, Čukovice 29, 23206 Sukošan</item>
      <item>OD ZORIĆ I BAHAT, Nikole Tesle 16, 10000 Zagreb punomoćnik sudionika u postupku OLMA dioničko društvo za proizvodnju prehrambenih proizvoda</item>
    </derivirana_varijabla>
  </DomainObject.Predmet.OstaliListFormatedWithAdressOIB>
  <DomainObject.Predmet.OstaliListNazivFormated>
    <izvorni_sadrzaj>
      <item>Stipe Topić</item>
      <item>OD ZORIĆ I BAHAT</item>
    </izvorni_sadrzaj>
    <derivirana_varijabla naziv="DomainObject.Predmet.OstaliListNazivFormated_1">
      <item>Stipe Topić</item>
      <item>OD ZORIĆ I BAHAT</item>
    </derivirana_varijabla>
  </DomainObject.Predmet.OstaliListNazivFormated>
  <DomainObject.Predmet.OstaliListNazivFormatedOIB>
    <izvorni_sadrzaj>
      <item>Stipe Topić, OIB 93437089334</item>
      <item>OD ZORIĆ I BAHAT</item>
    </izvorni_sadrzaj>
    <derivirana_varijabla naziv="DomainObject.Predmet.OstaliListNazivFormatedOIB_1">
      <item>Stipe Topić, OIB 93437089334</item>
      <item>OD ZORIĆ I BAHAT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OLMA dioničko društvo za proizvodnju prehrambenih proizvoda</izvorni_sadrzaj>
    <derivirana_varijabla naziv="DomainObject.Predmet.ProtustrankaIDrugi_1">OLMA dioničko društvo za proizvodnju prehrambenih proizvoda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OLMA dioničko društvo za proizvodnju prehrambenih proizvoda, OIB 35476351417, Franjevački Put 14, 21300 Makarska</izvorni_sadrzaj>
    <derivirana_varijabla naziv="DomainObject.Predmet.ProtustrankaIDrugiAdressOIB_1">OLMA dioničko društvo za proizvodnju prehrambenih proizvoda, OIB 35476351417,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 dioničko društvo za proizvodnju prehrambenih proizvoda</item>
      <item>FINANCIJSKA AGENCIJA RC SPLIT</item>
      <item>Stipe Topić</item>
      <item>OD ZORIĆ I BAHAT</item>
    </izvorni_sadrzaj>
    <derivirana_varijabla naziv="DomainObject.Predmet.SudioniciListNaziv_1">
      <item>OLMA dioničko društvo za proizvodnju prehrambenih proizvoda</item>
      <item>FINANCIJSKA AGENCIJA RC SPLIT</item>
      <item>Stipe Topić</item>
      <item>OD ZORIĆ I BAHAT</item>
    </derivirana_varijabla>
  </DomainObject.Predmet.SudioniciListNaziv>
  <DomainObject.Predmet.SudioniciListAdressOIB>
    <izvorni_sadrzaj>
      <item>OLMA dioničko društvo za proizvodnju prehrambenih proizvoda, OIB 35476351417, Franjevački Put 14,21300 Makarska</item>
      <item>FINANCIJSKA AGENCIJA RC SPLIT, OIB 85821130368, Mažuranićevo šetalište 24b,21000 Split</item>
      <item>Stipe Topić, OIB 93437089334, Čukovice 29,23206 Sukošan</item>
      <item>OD ZORIĆ I BAHAT, Nikole Tesle 16,10000 Zagreb</item>
    </izvorni_sadrzaj>
    <derivirana_varijabla naziv="DomainObject.Predmet.SudioniciListAdressOIB_1">
      <item>OLMA dioničko društvo za proizvodnju prehrambenih proizvoda, OIB 35476351417, Franjevački Put 14,21300 Makarska</item>
      <item>FINANCIJSKA AGENCIJA RC SPLIT, OIB 85821130368, Mažuranićevo šetalište 24b,21000 Split</item>
      <item>Stipe Topić, OIB 93437089334, Čukovice 29,23206 Sukošan</item>
      <item>OD ZORIĆ I BAHAT, Nikole Tesle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35476351417</item>
      <item>, OIB 93437089334</item>
      <item>, OIB null</item>
    </izvorni_sadrzaj>
    <derivirana_varijabla naziv="DomainObject.Predmet.SudioniciListNazivOIB_1">
      <item>, OIB 85821130368</item>
      <item>, OIB 35476351417</item>
      <item>, OIB 93437089334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CF6B5-6D5D-4745-963C-17EFC83DD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494</properties:Words>
  <properties:Characters>2694</properties:Characters>
  <properties:Lines>79</properties:Lines>
  <properties:Paragraphs>24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2018-01-17T07:59:00Z</cp:lastPrinted>
  <dcterms:modified xmlns:xsi="http://www.w3.org/2001/XMLSchema-instance" xsi:type="dcterms:W3CDTF">2018-01-17T08:00:00Z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