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f6bc" w14:paraId="024f6bc" w:rsidRDefault="001B3C8F" w:rsidP="001B3C8F" w:rsidR="00EE3540" w:rsidRPr="00823787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823787">
        <w:rPr>
          <w:rFonts w:cs="Times New Roman" w:hAnsi="Times New Roman" w:ascii="Times New Roman"/>
          <w:b/>
          <w:sz w:val="24"/>
          <w:szCs w:val="24"/>
        </w:rPr>
        <w:t>DIP d.d. u stečaju</w:t>
      </w:r>
    </w:p>
    <w:p w:rsidRDefault="001B3C8F" w:rsidP="001B3C8F" w:rsidR="001B3C8F" w:rsidRPr="0082378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23787">
        <w:rPr>
          <w:rFonts w:cs="Times New Roman" w:hAnsi="Times New Roman" w:ascii="Times New Roman"/>
          <w:b/>
          <w:sz w:val="24"/>
          <w:szCs w:val="24"/>
        </w:rPr>
        <w:t>Banija 127</w:t>
      </w:r>
    </w:p>
    <w:p w:rsidRDefault="001B3C8F" w:rsidP="001B3C8F" w:rsidR="001B3C8F" w:rsidRPr="0082378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23787">
        <w:rPr>
          <w:rFonts w:cs="Times New Roman" w:hAnsi="Times New Roman" w:ascii="Times New Roman"/>
          <w:b/>
          <w:sz w:val="24"/>
          <w:szCs w:val="24"/>
        </w:rPr>
        <w:t>KARLOVAC</w:t>
      </w:r>
    </w:p>
    <w:p w:rsidRDefault="001B3C8F" w:rsidP="001B3C8F" w:rsidR="001B3C8F" w:rsidRPr="008237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PLEXUS JASKA D.O.O.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Gornja Reka 135/a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10450 Jastrebarsko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 xml:space="preserve">Za direktora 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g. Željka Ratkovića</w:t>
      </w:r>
    </w:p>
    <w:p w:rsidRDefault="001B3C8F" w:rsidP="001B3C8F" w:rsidR="001B3C8F" w:rsidRPr="00823787">
      <w:pPr>
        <w:jc w:val="right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U Zagrebu, 14. 09. 2018.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 xml:space="preserve">Predmet: Obavijest o raskidu Ugovora o zakupu 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Poštovani g. Ratković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Temeljem zaključaka 11. sjednice Odbora vjerovnika DIP d.d. u stečaju, koja je održana 12. 09. 2018., izvješćujem vas da se Ugovor o zakupu od 30. 04. 2016., kao i Aneks ugovora o zakupu raskidaju.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 xml:space="preserve">Sukladno čl. 7. </w:t>
      </w:r>
      <w:r w:rsidR="002E731B" w:rsidRPr="00823787">
        <w:rPr>
          <w:rFonts w:cs="Times New Roman" w:hAnsi="Times New Roman" w:ascii="Times New Roman"/>
          <w:sz w:val="24"/>
          <w:szCs w:val="24"/>
        </w:rPr>
        <w:t xml:space="preserve">st. 1 </w:t>
      </w:r>
      <w:r w:rsidRPr="00823787">
        <w:rPr>
          <w:rFonts w:cs="Times New Roman" w:hAnsi="Times New Roman" w:ascii="Times New Roman"/>
          <w:sz w:val="24"/>
          <w:szCs w:val="24"/>
        </w:rPr>
        <w:t>Ugovora o zakupu</w:t>
      </w:r>
      <w:r w:rsidR="002E731B" w:rsidRPr="00823787">
        <w:rPr>
          <w:rFonts w:cs="Times New Roman" w:hAnsi="Times New Roman" w:ascii="Times New Roman"/>
          <w:sz w:val="24"/>
          <w:szCs w:val="24"/>
        </w:rPr>
        <w:t>, zbog neispunjavanja obveza zakupnika, neplaćanja najamnine i ostalih ugovorenih obveza, odlučeno je kako je naprijed navedeno.</w:t>
      </w: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Također, molim da u najkraćem roku podmirite dospjele obveze koje iznose 683.958,67 kn.</w:t>
      </w: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Otkazni rok od 30 dana počinje teći od primitka ove obavijesti.</w:t>
      </w: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S poštovanjem</w:t>
      </w:r>
    </w:p>
    <w:p w:rsidRDefault="002E731B" w:rsidP="001B3C8F" w:rsidR="002E731B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E731B" w:rsidP="002E731B" w:rsidR="002E731B" w:rsidRPr="00823787">
      <w:pPr>
        <w:jc w:val="right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2E731B" w:rsidP="002E731B" w:rsidR="002E731B" w:rsidRPr="0082378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2E731B" w:rsidP="002E731B" w:rsidR="002E731B" w:rsidRPr="00823787">
      <w:pPr>
        <w:jc w:val="right"/>
        <w:rPr>
          <w:rFonts w:cs="Times New Roman" w:hAnsi="Times New Roman" w:ascii="Times New Roman"/>
          <w:sz w:val="24"/>
          <w:szCs w:val="24"/>
        </w:rPr>
      </w:pPr>
      <w:r w:rsidRPr="00823787">
        <w:rPr>
          <w:rFonts w:cs="Times New Roman" w:hAnsi="Times New Roman" w:ascii="Times New Roman"/>
          <w:sz w:val="24"/>
          <w:szCs w:val="24"/>
        </w:rPr>
        <w:t>Zoran Mihajlović</w:t>
      </w:r>
    </w:p>
    <w:p w:rsidRDefault="001B3C8F" w:rsidP="001B3C8F" w:rsidR="001B3C8F" w:rsidRPr="0082378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1B3C8F" w:rsidRPr="008237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3C8F"/>
    <w:rsid w:val="001B3C8F"/>
    <w:rsid w:val="002E731B"/>
    <w:rsid w:val="005A4891"/>
    <w:rsid w:val="00823787"/>
    <w:rsid w:val="00D754E5"/>
    <w:rsid w:val="00EE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4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89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89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89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89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4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89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89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8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8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667</properties:Characters>
  <properties:Lines>30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2018-10-10T07:21:00Z</dcterms:created>
  <dc:creator>User</dc:creator>
  <cp:lastModifiedBy>Tatjana Slaviček</cp:lastModifiedBy>
  <dcterms:modified xmlns:xsi="http://www.w3.org/2001/XMLSchema-instance" xsi:type="dcterms:W3CDTF">2018-10-10T07:51:00Z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(Izvješće st upravitelja DIP dd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