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11f6" w14:paraId="5a311f6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F90AA6" w:rsidR="00F90AA6">
      <w:pPr>
        <w:rPr>
          <w:sz w:val="24"/>
        </w:rPr>
      </w:pPr>
    </w:p>
    <w:p w:rsidRDefault="00B644A5" w:rsidR="00F90AA6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2F4" w:rsidR="006C62F4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696806" w:rsidR="00555FBC">
      <w:pPr>
        <w:rPr>
          <w:sz w:val="24"/>
        </w:rPr>
      </w:pPr>
      <w:r>
        <w:rPr>
          <w:sz w:val="24"/>
        </w:rPr>
        <w:t xml:space="preserve">STALNA SLUŽBA </w:t>
      </w:r>
      <w:r w:rsidR="005E0261">
        <w:rPr>
          <w:sz w:val="24"/>
        </w:rPr>
        <w:t>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2366F0">
        <w:rPr>
          <w:b/>
          <w:sz w:val="24"/>
        </w:rPr>
        <w:t xml:space="preserve">Broj: </w:t>
      </w:r>
      <w:r w:rsidR="00194F1E" w:rsidRPr="002366F0">
        <w:rPr>
          <w:b/>
          <w:sz w:val="24"/>
        </w:rPr>
        <w:t>1/</w:t>
      </w:r>
      <w:r w:rsidR="00F90AA6" w:rsidRPr="002366F0">
        <w:rPr>
          <w:b/>
          <w:sz w:val="24"/>
        </w:rPr>
        <w:t>St-</w:t>
      </w:r>
      <w:r w:rsidR="00ED3C48">
        <w:rPr>
          <w:b/>
          <w:sz w:val="24"/>
        </w:rPr>
        <w:t>548/2016-3</w:t>
      </w:r>
      <w:r w:rsidR="00D15C2B">
        <w:rPr>
          <w:b/>
          <w:sz w:val="24"/>
        </w:rPr>
        <w:t>3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194F1E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5E0261">
        <w:rPr>
          <w:sz w:val="24"/>
        </w:rPr>
        <w:t>U SLAVONSKOM BRODU</w:t>
      </w:r>
      <w:r w:rsidR="00ED3C48">
        <w:rPr>
          <w:sz w:val="24"/>
        </w:rPr>
        <w:t>, po stečajnoj</w:t>
      </w:r>
      <w:r>
        <w:rPr>
          <w:sz w:val="24"/>
        </w:rPr>
        <w:t xml:space="preserve"> </w:t>
      </w:r>
      <w:r w:rsidR="00ED3C48">
        <w:rPr>
          <w:sz w:val="24"/>
        </w:rPr>
        <w:t>sutkinji</w:t>
      </w:r>
      <w:r>
        <w:rPr>
          <w:sz w:val="24"/>
        </w:rPr>
        <w:t xml:space="preserve"> Vesni Vukelić, </w:t>
      </w:r>
      <w:r w:rsidR="005E0261">
        <w:rPr>
          <w:sz w:val="24"/>
        </w:rPr>
        <w:t xml:space="preserve">u </w:t>
      </w:r>
      <w:r w:rsidR="00C150F1">
        <w:rPr>
          <w:sz w:val="24"/>
        </w:rPr>
        <w:t xml:space="preserve">postupku stečaja nad dužnikom </w:t>
      </w:r>
      <w:r w:rsidR="00ED3C48">
        <w:rPr>
          <w:sz w:val="24"/>
        </w:rPr>
        <w:t xml:space="preserve">KARLOS d.o.o. u stečaju Požega, Vučjak 13, OIB 02452147223 </w:t>
      </w:r>
      <w:r w:rsidR="009C4AB8">
        <w:rPr>
          <w:sz w:val="24"/>
        </w:rPr>
        <w:t>,</w:t>
      </w:r>
      <w:r>
        <w:rPr>
          <w:sz w:val="24"/>
        </w:rPr>
        <w:t xml:space="preserve"> dana </w:t>
      </w:r>
      <w:r w:rsidR="00D15C2B">
        <w:rPr>
          <w:sz w:val="24"/>
        </w:rPr>
        <w:t>24. listopada</w:t>
      </w:r>
      <w:r w:rsidR="00117F1C">
        <w:rPr>
          <w:sz w:val="24"/>
        </w:rPr>
        <w:t xml:space="preserve"> 2018.</w:t>
      </w:r>
    </w:p>
    <w:p w:rsidRDefault="00052215" w:rsidR="00052215">
      <w:pPr>
        <w:rPr>
          <w:sz w:val="24"/>
        </w:rPr>
      </w:pPr>
    </w:p>
    <w:p w:rsidRDefault="00D15C2B" w:rsidR="00D15C2B">
      <w:pPr>
        <w:rPr>
          <w:sz w:val="24"/>
        </w:rPr>
      </w:pPr>
    </w:p>
    <w:p w:rsidRDefault="00052215" w:rsidP="0092649D" w:rsidR="0092649D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D15C2B" w:rsidP="0092649D" w:rsidR="00D15C2B">
      <w:pPr>
        <w:jc w:val="center"/>
        <w:rPr>
          <w:sz w:val="24"/>
        </w:rPr>
      </w:pPr>
    </w:p>
    <w:p w:rsidRDefault="00052215" w:rsidR="00052215">
      <w:pPr>
        <w:rPr>
          <w:sz w:val="24"/>
        </w:rPr>
      </w:pPr>
    </w:p>
    <w:p w:rsidRDefault="00F562F0" w:rsidP="00117F1C" w:rsidR="00052215">
      <w:pPr>
        <w:jc w:val="both"/>
        <w:rPr>
          <w:sz w:val="24"/>
        </w:rPr>
      </w:pPr>
      <w:r>
        <w:rPr>
          <w:sz w:val="24"/>
        </w:rPr>
        <w:tab/>
      </w:r>
      <w:r w:rsidR="009C4AB8">
        <w:rPr>
          <w:sz w:val="24"/>
        </w:rPr>
        <w:t>P</w:t>
      </w:r>
      <w:r w:rsidR="00C33C6D">
        <w:rPr>
          <w:sz w:val="24"/>
        </w:rPr>
        <w:t>onovno se p</w:t>
      </w:r>
      <w:r w:rsidR="009C4AB8">
        <w:rPr>
          <w:sz w:val="24"/>
        </w:rPr>
        <w:t xml:space="preserve">oziva stečajni upravitelj </w:t>
      </w:r>
      <w:r w:rsidR="00ED3C48">
        <w:rPr>
          <w:sz w:val="24"/>
        </w:rPr>
        <w:t>Željko Ferenčić</w:t>
      </w:r>
      <w:r w:rsidR="009D014B">
        <w:rPr>
          <w:sz w:val="24"/>
        </w:rPr>
        <w:t xml:space="preserve"> </w:t>
      </w:r>
      <w:r w:rsidR="00C33C6D" w:rsidRPr="00AF420A">
        <w:rPr>
          <w:b/>
          <w:sz w:val="24"/>
        </w:rPr>
        <w:t>odmah, bez odgode</w:t>
      </w:r>
      <w:r w:rsidR="00C33C6D">
        <w:rPr>
          <w:sz w:val="24"/>
        </w:rPr>
        <w:t>,</w:t>
      </w:r>
      <w:r w:rsidR="00117F1C">
        <w:rPr>
          <w:sz w:val="24"/>
        </w:rPr>
        <w:t xml:space="preserve"> dostaviti sudu izvješće o tijeku stečajnog postupka i stanju stečajne mase na propisanom obrascu.</w:t>
      </w:r>
    </w:p>
    <w:p w:rsidRDefault="00D15C2B" w:rsidP="00117F1C" w:rsidR="00D15C2B">
      <w:pPr>
        <w:jc w:val="both"/>
        <w:rPr>
          <w:sz w:val="24"/>
        </w:rPr>
      </w:pPr>
    </w:p>
    <w:p w:rsidRDefault="00D66E8B" w:rsidR="00783F10">
      <w:pPr>
        <w:rPr>
          <w:sz w:val="24"/>
        </w:rPr>
      </w:pPr>
      <w:r>
        <w:rPr>
          <w:sz w:val="24"/>
        </w:rPr>
        <w:tab/>
      </w:r>
    </w:p>
    <w:p w:rsidRDefault="00117F1C" w:rsidP="00194F1E" w:rsidR="00F90AA6">
      <w:pPr>
        <w:jc w:val="center"/>
        <w:rPr>
          <w:sz w:val="24"/>
        </w:rPr>
      </w:pPr>
      <w:r>
        <w:rPr>
          <w:sz w:val="24"/>
        </w:rPr>
        <w:t>U Slavonskom</w:t>
      </w:r>
      <w:r w:rsidR="005067C2">
        <w:rPr>
          <w:sz w:val="24"/>
        </w:rPr>
        <w:t xml:space="preserve"> </w:t>
      </w:r>
      <w:r w:rsidR="00F90AA6">
        <w:rPr>
          <w:sz w:val="24"/>
        </w:rPr>
        <w:t xml:space="preserve">Brodu, </w:t>
      </w:r>
      <w:r w:rsidR="00D15C2B">
        <w:rPr>
          <w:sz w:val="24"/>
        </w:rPr>
        <w:t>24. listopada</w:t>
      </w:r>
      <w:r>
        <w:rPr>
          <w:sz w:val="24"/>
        </w:rPr>
        <w:t xml:space="preserve"> 2018.</w:t>
      </w:r>
    </w:p>
    <w:p w:rsidRDefault="00117F1C" w:rsidP="00194F1E" w:rsidR="00117F1C">
      <w:pPr>
        <w:jc w:val="center"/>
        <w:rPr>
          <w:sz w:val="24"/>
        </w:rPr>
      </w:pP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765EE5">
        <w:rPr>
          <w:sz w:val="24"/>
        </w:rPr>
        <w:t>STEČAJNA</w:t>
      </w:r>
      <w:r w:rsidR="00EB0603">
        <w:rPr>
          <w:sz w:val="24"/>
        </w:rPr>
        <w:t xml:space="preserve"> </w:t>
      </w:r>
      <w:r w:rsidR="00765EE5">
        <w:rPr>
          <w:sz w:val="24"/>
        </w:rPr>
        <w:t>SUTKINJA</w:t>
      </w:r>
      <w:r w:rsidR="00EB0603">
        <w:rPr>
          <w:sz w:val="24"/>
        </w:rPr>
        <w:t>:</w:t>
      </w:r>
    </w:p>
    <w:p w:rsidRDefault="00F90AA6" w:rsidR="008860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>Protiv ovog zaklj</w:t>
      </w:r>
      <w:r w:rsidR="00765EE5">
        <w:rPr>
          <w:sz w:val="24"/>
        </w:rPr>
        <w:t>učka nije dopušten pravni lijek.</w:t>
      </w:r>
    </w:p>
    <w:p w:rsidRDefault="00783F10" w:rsidR="00783F10">
      <w:pPr>
        <w:rPr>
          <w:sz w:val="24"/>
        </w:rPr>
      </w:pPr>
    </w:p>
    <w:p w:rsidRDefault="009C4AB8" w:rsidR="004E3AA3">
      <w:pPr>
        <w:rPr>
          <w:sz w:val="24"/>
        </w:rPr>
      </w:pPr>
      <w:r>
        <w:rPr>
          <w:sz w:val="24"/>
        </w:rPr>
        <w:t xml:space="preserve">Dostaviti </w:t>
      </w:r>
      <w:r w:rsidR="004E3AA3">
        <w:rPr>
          <w:sz w:val="24"/>
        </w:rPr>
        <w:t>putem mrežne st</w:t>
      </w:r>
      <w:r w:rsidR="00765EE5">
        <w:rPr>
          <w:sz w:val="24"/>
        </w:rPr>
        <w:t>r</w:t>
      </w:r>
      <w:r w:rsidR="004E3AA3">
        <w:rPr>
          <w:sz w:val="24"/>
        </w:rPr>
        <w:t xml:space="preserve">anice e-Oglasna ploča </w:t>
      </w:r>
    </w:p>
    <w:p w:rsidRDefault="0092649D" w:rsidP="004E3AA3" w:rsidR="0092649D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steč.upravitelju</w:t>
      </w:r>
      <w:proofErr w:type="spellEnd"/>
      <w:r w:rsidR="00765EE5">
        <w:rPr>
          <w:sz w:val="24"/>
        </w:rPr>
        <w:t>, i putem pošte</w:t>
      </w:r>
    </w:p>
    <w:sectPr w:rsidSect="004E3AA3" w:rsidR="0092649D">
      <w:pgSz w:h="16838" w:w="11906"/>
      <w:pgMar w:gutter="0" w:footer="720" w:header="720" w:left="1417" w:bottom="1417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01C6014"/>
    <w:multiLevelType w:val="hybridMultilevel"/>
    <w:tmpl w:val="5412AA48"/>
    <w:lvl w:tplc="27D6B0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0F205C"/>
    <w:rsid w:val="00115CEB"/>
    <w:rsid w:val="00117F1C"/>
    <w:rsid w:val="001818CE"/>
    <w:rsid w:val="00194F1E"/>
    <w:rsid w:val="00217B1C"/>
    <w:rsid w:val="002366F0"/>
    <w:rsid w:val="0028537C"/>
    <w:rsid w:val="0037514D"/>
    <w:rsid w:val="003D3982"/>
    <w:rsid w:val="003D6311"/>
    <w:rsid w:val="003F7D32"/>
    <w:rsid w:val="00432BE8"/>
    <w:rsid w:val="00491C12"/>
    <w:rsid w:val="004A7589"/>
    <w:rsid w:val="004B4733"/>
    <w:rsid w:val="004E2391"/>
    <w:rsid w:val="004E3AA3"/>
    <w:rsid w:val="004E42E6"/>
    <w:rsid w:val="004F3FD1"/>
    <w:rsid w:val="004F65A8"/>
    <w:rsid w:val="005067C2"/>
    <w:rsid w:val="00555FBC"/>
    <w:rsid w:val="0057269A"/>
    <w:rsid w:val="005E0261"/>
    <w:rsid w:val="0061302D"/>
    <w:rsid w:val="00690369"/>
    <w:rsid w:val="00696806"/>
    <w:rsid w:val="006C62F4"/>
    <w:rsid w:val="00765EE5"/>
    <w:rsid w:val="00783F10"/>
    <w:rsid w:val="007B268C"/>
    <w:rsid w:val="007C76FA"/>
    <w:rsid w:val="007F5714"/>
    <w:rsid w:val="00823DDA"/>
    <w:rsid w:val="008263C0"/>
    <w:rsid w:val="008860EA"/>
    <w:rsid w:val="008A72FE"/>
    <w:rsid w:val="008B40C7"/>
    <w:rsid w:val="008F324F"/>
    <w:rsid w:val="00916A9F"/>
    <w:rsid w:val="0092649D"/>
    <w:rsid w:val="00956036"/>
    <w:rsid w:val="009849A2"/>
    <w:rsid w:val="009C4AB8"/>
    <w:rsid w:val="009D014B"/>
    <w:rsid w:val="009D5347"/>
    <w:rsid w:val="009E6041"/>
    <w:rsid w:val="009F0AB3"/>
    <w:rsid w:val="00A40BCC"/>
    <w:rsid w:val="00A42652"/>
    <w:rsid w:val="00AE302C"/>
    <w:rsid w:val="00AF420A"/>
    <w:rsid w:val="00B05C4E"/>
    <w:rsid w:val="00B16D26"/>
    <w:rsid w:val="00B644A5"/>
    <w:rsid w:val="00B65A6F"/>
    <w:rsid w:val="00B81811"/>
    <w:rsid w:val="00B91C88"/>
    <w:rsid w:val="00BB43A9"/>
    <w:rsid w:val="00BD5AA0"/>
    <w:rsid w:val="00C12521"/>
    <w:rsid w:val="00C150F1"/>
    <w:rsid w:val="00C33C6D"/>
    <w:rsid w:val="00C71924"/>
    <w:rsid w:val="00C826D8"/>
    <w:rsid w:val="00CE4E90"/>
    <w:rsid w:val="00CF356B"/>
    <w:rsid w:val="00D15C2B"/>
    <w:rsid w:val="00D66E8B"/>
    <w:rsid w:val="00DD54DA"/>
    <w:rsid w:val="00DD7FBF"/>
    <w:rsid w:val="00DF5FB6"/>
    <w:rsid w:val="00E05D5D"/>
    <w:rsid w:val="00E44A96"/>
    <w:rsid w:val="00EB0603"/>
    <w:rsid w:val="00EC161D"/>
    <w:rsid w:val="00EC2BD5"/>
    <w:rsid w:val="00ED3C48"/>
    <w:rsid w:val="00EF57EB"/>
    <w:rsid w:val="00F043B9"/>
    <w:rsid w:val="00F55E00"/>
    <w:rsid w:val="00F562F0"/>
    <w:rsid w:val="00F734B4"/>
    <w:rsid w:val="00F90AA6"/>
    <w:rsid w:val="00FA0481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52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52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KARLOS d. o. o. za proizvodnju, trgovinu na veliko i malo i usluge zastupanog po punomoćniku Domagoj Lončar</izvorni_sadrzaj>
    <derivirana_varijabla naziv="DomainObject.Predmet.ProtustrankaFormated_1">  KARLOS d. o. o. za proizvodnju, trgovinu na veliko i malo i usluge zastupanog po punomoćniku Domagoj Lončar</derivirana_varijabla>
  </DomainObject.Predmet.ProtustrankaFormated>
  <DomainObject.Predmet.ProtustrankaFormatedOIB>
    <izvorni_sadrzaj>  KARLOS d. o. o. za proizvodnju, trgovinu na veliko i malo i usluge, OIB 02452147223 zastupanog po punomoćniku Domagoj Lončar</izvorni_sadrzaj>
    <derivirana_varijabla naziv="DomainObject.Predmet.ProtustrankaFormatedOIB_1">  KARLOS d. o. o. za proizvodnju, trgovinu na veliko i malo i usluge, OIB 02452147223 zastupanog po punomoćniku Domagoj Lončar</derivirana_varijabla>
  </DomainObject.Predmet.ProtustrankaFormatedOIB>
  <DomainObject.Predmet.ProtustrankaFormatedWithAdress>
    <izvorni_sadrzaj> KARLOS d. o. o. za proizvodnju, trgovinu na veliko i malo i usluge, Vučjak 13, 34000 Požega zastupanog po punomoćniku Domagoj Lončar</izvorni_sadrzaj>
    <derivirana_varijabla naziv="DomainObject.Predmet.ProtustrankaFormatedWithAdress_1"> KARLOS d. o. o. za proizvodnju, trgovinu na veliko i malo i usluge, Vučjak 13, 34000 Požega zastupanog po punomoćniku Domagoj Lončar</derivirana_varijabla>
  </DomainObject.Predmet.ProtustrankaFormatedWithAdress>
  <DomainObject.Predmet.ProtustrankaFormatedWithAdressOIB>
    <izvorni_sadrzaj> KARLOS d. o. o. za proizvodnju, trgovinu na veliko i malo i usluge, OIB 02452147223, Vučjak 13, 34000 Požega zastupanog po punomoćniku Domagoj Lončar</izvorni_sadrzaj>
    <derivirana_varijabla naziv="DomainObject.Predmet.ProtustrankaFormatedWithAdressOIB_1"> KARLOS d. o. o. za proizvodnju, trgovinu na veliko i malo i usluge, OIB 02452147223, Vučjak 13, 34000 Požega zastupanog po punomoćniku Domagoj Lončar</derivirana_varijabla>
  </DomainObject.Predmet.ProtustrankaFormatedWithAdressOIB>
  <DomainObject.Predmet.ProtustrankaWithAdress>
    <izvorni_sadrzaj>KARLOS d. o. o. za proizvodnju, trgovinu na veliko i malo i usluge Vučjak 13, 34000 Požega</izvorni_sadrzaj>
    <derivirana_varijabla naziv="DomainObject.Predmet.ProtustrankaWithAdress_1">KARLOS d. o. o. za proizvodnju, trgovinu na veliko i malo i usluge Vučjak 13, 34000 Požega</derivirana_varijabla>
  </DomainObject.Predmet.ProtustrankaWithAdress>
  <DomainObject.Predmet.ProtustrankaWithAdressOIB>
    <izvorni_sadrzaj>KARLOS d. o. o. za proizvodnju, trgovinu na veliko i malo i usluge, OIB 02452147223, Vučjak 13, 34000 Požega</izvorni_sadrzaj>
    <derivirana_varijabla naziv="DomainObject.Predmet.ProtustrankaWithAdressOIB_1">KARLOS d. o. o. za proizvodnju, trgovinu na veliko i malo i usluge, OIB 02452147223, Vučjak 13, 34000 Požega</derivirana_varijabla>
  </DomainObject.Predmet.ProtustrankaWithAdressOIB>
  <DomainObject.Predmet.ProtustrankaNazivFormated>
    <izvorni_sadrzaj>KARLOS d. o. o. za proizvodnju, trgovinu na veliko i malo i usluge</izvorni_sadrzaj>
    <derivirana_varijabla naziv="DomainObject.Predmet.ProtustrankaNazivFormated_1">KARLOS d. o. o. za proizvodnju, trgovinu na veliko i malo i usluge</derivirana_varijabla>
  </DomainObject.Predmet.ProtustrankaNazivFormated>
  <DomainObject.Predmet.ProtustrankaNazivFormatedOIB>
    <izvorni_sadrzaj>KARLOS d. o. o. za proizvodnju, trgovinu na veliko i malo i usluge, OIB 02452147223</izvorni_sadrzaj>
    <derivirana_varijabla naziv="DomainObject.Predmet.ProtustrankaNazivFormatedOIB_1">KARLOS d. o. o. za proizvodnju, trgovinu na veliko i malo i usluge, OIB 02452147223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,POŽEGA zastupanog po punomoćniku ŽUPANIJSKO DRŽAVNO ODVJETNIŠTVO SLAVONSKI BROD</izvorni_sadrzaj>
    <derivirana_varijabla naziv="DomainObject.Predmet.StrankaFormated_1">  RH MF POREZNA UPRAVA ,POŽEGA zastupanog po punomoćniku ŽUPANIJSKO DRŽAVNO ODVJETNIŠTVO SLAVONSKI BROD</derivirana_varijabla>
  </DomainObject.Predmet.StrankaFormated>
  <DomainObject.Predmet.StrankaFormatedOIB>
    <izvorni_sadrzaj>  RH MF POREZNA UPRAVA ,POŽEGA zastupanog po punomoćniku ŽUPANIJSKO DRŽAVNO ODVJETNIŠTVO SLAVONSKI BROD</izvorni_sadrzaj>
    <derivirana_varijabla naziv="DomainObject.Predmet.StrankaFormatedOIB_1">  RH MF POREZNA UPRAVA ,POŽEGA zastupanog po punomoćniku ŽUPANIJSKO DRŽAVNO ODVJETNIŠTVO SLAVONSKI BROD</derivirana_varijabla>
  </DomainObject.Predmet.StrankaFormatedOIB>
  <DomainObject.Predmet.StrankaFormatedWithAdress>
    <izvorni_sadrzaj> RH MF POREZNA UPRAVA ,POŽEGA, Katančićeva 5/a, 10000 Zagreb zastupanog po punomoćniku ŽUPANIJSKO DRŽAVNO ODVJETNIŠTVO SLAVONSKI BROD</izvorni_sadrzaj>
    <derivirana_varijabla naziv="DomainObject.Predmet.StrankaFormatedWithAdress_1"> RH MF POREZNA UPRAVA ,POŽEGA, Katančićeva 5/a, 10000 Zagreb zastupanog po punomoćniku ŽUPANIJSKO DRŽAVNO ODVJETNIŠTVO SLAVONSKI BROD</derivirana_varijabla>
  </DomainObject.Predmet.StrankaFormatedWithAdress>
  <DomainObject.Predmet.StrankaFormatedWithAdressOIB>
    <izvorni_sadrzaj> RH MF POREZNA UPRAVA ,POŽEGA, Katančićeva 5/a, 10000 Zagreb zastupanog po punomoćniku ŽUPANIJSKO DRŽAVNO ODVJETNIŠTVO SLAVONSKI BROD</izvorni_sadrzaj>
    <derivirana_varijabla naziv="DomainObject.Predmet.StrankaFormatedWithAdressOIB_1"> RH MF POREZNA UPRAVA ,POŽEGA, Katančićeva 5/a, 10000 Zagreb zastupanog po punomoćniku ŽUPANIJSKO DRŽAVNO ODVJETNIŠTVO SLAVONSKI BROD</derivirana_varijabla>
  </DomainObject.Predmet.StrankaFormatedWithAdressOIB>
  <DomainObject.Predmet.StrankaWithAdress>
    <izvorni_sadrzaj>RH MF POREZNA UPRAVA ,POŽEGA Katančićeva 5/a,10000 Zagreb</izvorni_sadrzaj>
    <derivirana_varijabla naziv="DomainObject.Predmet.StrankaWithAdress_1">RH MF POREZNA UPRAVA ,POŽEGA Katančićeva 5/a,10000 Zagreb</derivirana_varijabla>
  </DomainObject.Predmet.StrankaWithAdress>
  <DomainObject.Predmet.StrankaWithAdressOIB>
    <izvorni_sadrzaj>RH MF POREZNA UPRAVA ,POŽEGA, Katančićeva 5/a,10000 Zagreb</izvorni_sadrzaj>
    <derivirana_varijabla naziv="DomainObject.Predmet.StrankaWithAdressOIB_1">RH MF POREZNA UPRAVA ,POŽEGA, Katančićeva 5/a,10000 Zagreb</derivirana_varijabla>
  </DomainObject.Predmet.StrankaWithAdressOIB>
  <DomainObject.Predmet.StrankaNazivFormated>
    <izvorni_sadrzaj>RH MF POREZNA UPRAVA ,POŽEGA</izvorni_sadrzaj>
    <derivirana_varijabla naziv="DomainObject.Predmet.StrankaNazivFormated_1">RH MF POREZNA UPRAVA ,POŽEGA</derivirana_varijabla>
  </DomainObject.Predmet.StrankaNazivFormated>
  <DomainObject.Predmet.StrankaNazivFormatedOIB>
    <izvorni_sadrzaj>RH MF POREZNA UPRAVA ,POŽEGA</izvorni_sadrzaj>
    <derivirana_varijabla naziv="DomainObject.Predmet.StrankaNazivFormatedOIB_1">RH MF POREZNA UPRAVA ,POŽEGA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,POŽEGA zastupanog po punomoćniku ŽUPANIJSKO DRŽAVNO ODVJETNIŠTVO SLAVONSKI BROD</item>
    </izvorni_sadrzaj>
    <derivirana_varijabla naziv="DomainObject.Predmet.StrankaListFormated_1">
      <item>RH MF POREZNA UPRAVA ,POŽEGA zastupanog po punomoćniku ŽUPANIJSKO DRŽAVNO ODVJETNIŠTVO SLAVONSKI BROD</item>
    </derivirana_varijabla>
  </DomainObject.Predmet.StrankaListFormated>
  <DomainObject.Predmet.StrankaListFormatedOIB>
    <izvorni_sadrzaj>
      <item>RH MF POREZNA UPRAVA ,POŽEGA zastupanog po punomoćniku ŽUPANIJSKO DRŽAVNO ODVJETNIŠTVO SLAVONSKI BROD</item>
    </izvorni_sadrzaj>
    <derivirana_varijabla naziv="DomainObject.Predmet.StrankaListFormatedOIB_1">
      <item>RH MF POREZNA UPRAVA ,POŽEGA zastupanog po punomoćniku ŽUPANIJSKO DRŽAVNO ODVJETNIŠTVO SLAVONSKI BROD</item>
    </derivirana_varijabla>
  </DomainObject.Predmet.StrankaListFormatedOIB>
  <DomainObject.Predmet.StrankaListFormatedWithAdress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_1">
      <item>RH MF POREZNA UPRAVA ,POŽEGA,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OIB_1">
      <item>RH MF POREZNA UPRAVA ,POŽEGA,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 MF POREZNA UPRAVA ,POŽEGA</item>
    </izvorni_sadrzaj>
    <derivirana_varijabla naziv="DomainObject.Predmet.StrankaListNazivFormated_1">
      <item>RH MF POREZNA UPRAVA ,POŽEGA</item>
    </derivirana_varijabla>
  </DomainObject.Predmet.StrankaListNazivFormated>
  <DomainObject.Predmet.StrankaListNazivFormatedOIB>
    <izvorni_sadrzaj>
      <item>RH MF POREZNA UPRAVA ,POŽEGA</item>
    </izvorni_sadrzaj>
    <derivirana_varijabla naziv="DomainObject.Predmet.StrankaListNazivFormatedOIB_1">
      <item>RH MF POREZNA UPRAVA ,POŽEGA</item>
    </derivirana_varijabla>
  </DomainObject.Predmet.StrankaListNazivFormatedOIB>
  <DomainObject.Predmet.ProtuStrankaListFormated>
    <izvorni_sadrzaj>
      <item>KARLOS d. o. o. za proizvodnju, trgovinu na veliko i malo i usluge zastupanog po punomoćniku Domagoj Lončar</item>
    </izvorni_sadrzaj>
    <derivirana_varijabla naziv="DomainObject.Predmet.ProtuStrankaListFormated_1">
      <item>KARLOS d. o. o. za proizvodnju, trgovinu na veliko i malo i usluge zastupanog po punomoćniku Domagoj Lončar</item>
    </derivirana_varijabla>
  </DomainObject.Predmet.ProtuStrankaListFormated>
  <DomainObject.Predmet.ProtuStrankaListFormatedOIB>
    <izvorni_sadrzaj>
      <item>KARLOS d. o. o. za proizvodnju, trgovinu na veliko i malo i usluge, OIB 02452147223 zastupanog po punomoćniku Domagoj Lončar</item>
    </izvorni_sadrzaj>
    <derivirana_varijabla naziv="DomainObject.Predmet.ProtuStrankaListFormatedOIB_1">
      <item>KARLOS d. o. o. za proizvodnju, trgovinu na veliko i malo i usluge, OIB 02452147223 zastupanog po punomoćniku Domagoj Lončar</item>
    </derivirana_varijabla>
  </DomainObject.Predmet.ProtuStrankaListFormatedOIB>
  <DomainObject.Predmet.ProtuStrankaListFormatedWithAdress>
    <izvorni_sadrzaj>
      <item>KARLOS d. o. o. za proizvodnju, trgovinu na veliko i malo i usluge, Vučjak 13, 34000 Požega zastupanog po punomoćniku Domagoj Lončar</item>
    </izvorni_sadrzaj>
    <derivirana_varijabla naziv="DomainObject.Predmet.ProtuStrankaListFormatedWithAdress_1">
      <item>KARLOS d. o. o. za proizvodnju, trgovinu na veliko i malo i usluge, Vučjak 13, 34000 Požega zastupanog po punomoćniku Domagoj Lončar</item>
    </derivirana_varijabla>
  </DomainObject.Predmet.ProtuStrankaListFormatedWithAdress>
  <DomainObject.Predmet.ProtuStrankaListFormatedWithAdressOIB>
    <izvorni_sadrzaj>
      <item>KARLOS d. o. o. za proizvodnju, trgovinu na veliko i malo i usluge, OIB 02452147223, Vučjak 13, 34000 Požega zastupanog po punomoćniku Domagoj Lončar</item>
    </izvorni_sadrzaj>
    <derivirana_varijabla naziv="DomainObject.Predmet.ProtuStrankaListFormatedWithAdressOIB_1">
      <item>KARLOS d. o. o. za proizvodnju, trgovinu na veliko i malo i usluge, OIB 02452147223, Vučjak 13, 34000 Požega zastupanog po punomoćniku Domagoj Lončar</item>
    </derivirana_varijabla>
  </DomainObject.Predmet.ProtuStrankaListFormatedWithAdressOIB>
  <DomainObject.Predmet.ProtuStrankaListNazivFormated>
    <izvorni_sadrzaj>
      <item>KARLOS d. o. o. za proizvodnju, trgovinu na veliko i malo i usluge</item>
    </izvorni_sadrzaj>
    <derivirana_varijabla naziv="DomainObject.Predmet.ProtuStrankaListNazivFormated_1">
      <item>KARLOS d. o. o. za proizvodnju, trgovinu na veliko i malo i usluge</item>
    </derivirana_varijabla>
  </DomainObject.Predmet.ProtuStrankaListNazivFormated>
  <DomainObject.Predmet.ProtuStrankaListNazivFormatedOIB>
    <izvorni_sadrzaj>
      <item>KARLOS d. o. o. za proizvodnju, trgovinu na veliko i malo i usluge, OIB 02452147223</item>
    </izvorni_sadrzaj>
    <derivirana_varijabla naziv="DomainObject.Predmet.ProtuStrankaListNazivFormatedOIB_1">
      <item>KARLOS d. o. o. za proizvodnju, trgovinu na veliko i malo i usluge, OIB 02452147223</item>
    </derivirana_varijabla>
  </DomainObject.Predmet.ProtuStrankaListNazivFormatedOIB>
  <DomainObject.Predmet.OstaliListFormated>
    <izvorni_sadrzaj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izvorni_sadrzaj>
    <derivirana_varijabla naziv="DomainObject.Predmet.OstaliListFormated_1"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derivirana_varijabla>
  </DomainObject.Predmet.OstaliListFormated>
  <DomainObject.Predmet.OstaliListFormatedOIB>
    <izvorni_sadrzaj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izvorni_sadrzaj>
    <derivirana_varijabla naziv="DomainObject.Predmet.OstaliListFormatedOIB_1"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derivirana_varijabla>
  </DomainObject.Predmet.OstaliListFormatedOIB>
  <DomainObject.Predmet.OstaliListFormatedWithAdress>
    <izvorni_sadrzaj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izvorni_sadrzaj>
    <derivirana_varijabla naziv="DomainObject.Predmet.OstaliListFormatedWithAdress_1"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derivirana_varijabla>
  </DomainObject.Predmet.OstaliListFormatedWithAdress>
  <DomainObject.Predmet.OstaliListFormatedWithAdressOIB>
    <izvorni_sadrzaj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izvorni_sadrzaj>
    <derivirana_varijabla naziv="DomainObject.Predmet.OstaliListFormatedWithAdressOIB_1"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derivirana_varijabla>
  </DomainObject.Predmet.OstaliListFormatedWithAdressOIB>
  <DomainObject.Predmet.OstaliListNazivFormated>
    <izvorni_sadrzaj>
      <item>ŽUPANIJSKO DRŽAVNO ODVJETNIŠTVO SLAVONSKI BROD</item>
      <item>Domagoj Lončar</item>
      <item>Vesna Lazarić</item>
      <item>Željko Ferenčić</item>
    </izvorni_sadrzaj>
    <derivirana_varijabla naziv="DomainObject.Predmet.OstaliListNazivFormated_1">
      <item>ŽUPANIJSKO DRŽAVNO ODVJETNIŠTVO SLAVONSKI BROD</item>
      <item>Domagoj Lončar</item>
      <item>Vesna Lazarić</item>
      <item>Željko Ferenčić</item>
    </derivirana_varijabla>
  </DomainObject.Predmet.OstaliListNazivFormated>
  <DomainObject.Predmet.OstaliListNazivFormatedOIB>
    <izvorni_sadrzaj>
      <item>ŽUPANIJSKO DRŽAVNO ODVJETNIŠTVO SLAVONSKI BROD</item>
      <item>Domagoj Lončar, OIB 18549693290</item>
      <item>Vesna Lazarić</item>
      <item>Željko Ferenčić, OIB 73873182459</item>
    </izvorni_sadrzaj>
    <derivirana_varijabla naziv="DomainObject.Predmet.OstaliListNazivFormatedOIB_1">
      <item>ŽUPANIJSKO DRŽAVNO ODVJETNIŠTVO SLAVONSKI BROD</item>
      <item>Domagoj Lončar, OIB 18549693290</item>
      <item>Vesna Lazarić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,POŽEGA</izvorni_sadrzaj>
    <derivirana_varijabla naziv="DomainObject.Predmet.StrankaIDrugi_1">RH MF POREZNA UPRAVA ,POŽEGA</derivirana_varijabla>
  </DomainObject.Predmet.StrankaIDrugi>
  <DomainObject.Predmet.ProtustrankaIDrugi>
    <izvorni_sadrzaj>KARLOS d. o. o. za proizvodnju, trgovinu na veliko i malo i usluge</izvorni_sadrzaj>
    <derivirana_varijabla naziv="DomainObject.Predmet.ProtustrankaIDrugi_1">KARLOS d. o. o. za proizvodnju, trgovinu na veliko i malo i usluge</derivirana_varijabla>
  </DomainObject.Predmet.ProtustrankaIDrugi>
  <DomainObject.Predmet.StrankaIDrugiAdressOIB>
    <izvorni_sadrzaj>RH MF POREZNA UPRAVA ,POŽEGA, Katančićeva 5/a, 10000 Zagreb</izvorni_sadrzaj>
    <derivirana_varijabla naziv="DomainObject.Predmet.StrankaIDrugiAdressOIB_1">RH MF POREZNA UPRAVA ,POŽEGA, Katančićeva 5/a, 10000 Zagreb</derivirana_varijabla>
  </DomainObject.Predmet.StrankaIDrugiAdressOIB>
  <DomainObject.Predmet.ProtustrankaIDrugiAdressOIB>
    <izvorni_sadrzaj>KARLOS d. o. o. za proizvodnju, trgovinu na veliko i malo i usluge, OIB 02452147223, Vučjak 13, 34000 Požega</izvorni_sadrzaj>
    <derivirana_varijabla naziv="DomainObject.Predmet.ProtustrankaIDrugiAdressOIB_1">KARLOS d. o. o. za proizvodnju, trgovinu na veliko i malo i usluge, OIB 02452147223, Vučjak 13,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izvorni_sadrzaj>
    <derivirana_varijabla naziv="DomainObject.Predmet.SudioniciListNaziv_1"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derivirana_varijabla>
  </DomainObject.Predmet.SudioniciListNaziv>
  <DomainObject.Predmet.SudioniciListAdressOIB>
    <izvorni_sadrzaj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izvorni_sadrzaj>
    <derivirana_varijabla naziv="DomainObject.Predmet.SudioniciListAdressOIB_1"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02452147223</item>
      <item>, OIB null</item>
      <item>, OIB null</item>
      <item>, OIB 18549693290</item>
      <item>, OIB null</item>
      <item>, OIB 73873182459</item>
    </izvorni_sadrzaj>
    <derivirana_varijabla naziv="DomainObject.Predmet.SudioniciListNazivOIB_1">
      <item>, OIB 02452147223</item>
      <item>, OIB null</item>
      <item>, OIB null</item>
      <item>, OIB 18549693290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128</properties:Words>
  <properties:Characters>661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2018-10-24T06:26:00Z</dcterms:created>
  <dc:creator>Trgovacki sud</dc:creator>
  <cp:lastModifiedBy>wsadmin</cp:lastModifiedBy>
  <cp:lastPrinted>2018-10-24T06:37:00Z</cp:lastPrinted>
  <dcterms:modified xmlns:xsi="http://www.w3.org/2001/XMLSchema-instance" xsi:type="dcterms:W3CDTF">2018-10-24T06:40:00Z</dcterms:modified>
  <cp:revision>8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KARLOS.docx)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