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ee1f5" w14:paraId="eaee1f5" w:rsidRDefault="00B27E4A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1645920</wp:posOffset>
            </wp:positionH>
            <wp:positionV relativeFrom="page">
              <wp:posOffset>698500</wp:posOffset>
            </wp:positionV>
            <wp:extent cy="752475" cx="563880"/>
            <wp:effectExtent b="9525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2475" cx="563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27E4A" w:rsidP="00B27E4A" w:rsidR="00AE649C">
      <w:pPr>
        <w:pStyle w:val="NormaleSPIS"/>
        <w:spacing w:after="0"/>
        <w:ind w:firstLine="0"/>
      </w:pPr>
      <w:r>
        <w:t xml:space="preserve">            Republika Hrvatska</w:t>
      </w:r>
    </w:p>
    <w:p w:rsidRDefault="00B27E4A" w:rsidP="00B27E4A" w:rsidR="00B27E4A">
      <w:pPr>
        <w:pStyle w:val="NormaleSPIS"/>
        <w:spacing w:after="0"/>
        <w:ind w:firstLine="0"/>
      </w:pPr>
      <w:r>
        <w:t xml:space="preserve">    Trgovački sud u Bjelovaru</w:t>
      </w:r>
    </w:p>
    <w:p w:rsidRDefault="00B27E4A" w:rsidP="00B27E4A" w:rsidR="00B27E4A" w:rsidRPr="00B76F3C">
      <w:pPr>
        <w:pStyle w:val="NormaleSPIS"/>
        <w:spacing w:after="0"/>
        <w:ind w:firstLine="0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B27E4A" w:rsidP="00B27E4A" w:rsidR="00B27E4A" w:rsidRPr="00B27E4A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noProof/>
          <w:lang w:eastAsia="hr-HR"/>
        </w:rPr>
      </w:pPr>
      <w:r w:rsidRPr="00B27E4A">
        <w:rPr>
          <w:rFonts w:cs="Times New Roman" w:eastAsia="Times New Roman"/>
          <w:noProof/>
          <w:lang w:eastAsia="hr-HR"/>
        </w:rPr>
        <w:t>Poslovni broj: 5. St-108/2016-42</w:t>
      </w:r>
    </w:p>
    <w:p w:rsidRDefault="00B27E4A" w:rsidP="00B27E4A" w:rsidR="00B27E4A" w:rsidRPr="00B27E4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B27E4A" w:rsidP="00B27E4A" w:rsidR="00B27E4A" w:rsidRPr="00B27E4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B27E4A">
        <w:rPr>
          <w:rFonts w:cs="Times New Roman" w:eastAsia="Times New Roman"/>
          <w:noProof/>
          <w:lang w:eastAsia="hr-HR"/>
        </w:rPr>
        <w:t>R E P U B L I K A  H R V A T S K A</w:t>
      </w:r>
    </w:p>
    <w:p w:rsidRDefault="00B27E4A" w:rsidP="00B27E4A" w:rsidR="00B27E4A" w:rsidRPr="00B27E4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B27E4A" w:rsidP="00B27E4A" w:rsidR="00B27E4A" w:rsidRPr="00B27E4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B27E4A">
        <w:rPr>
          <w:rFonts w:cs="Times New Roman" w:eastAsia="Times New Roman"/>
          <w:noProof/>
          <w:lang w:eastAsia="hr-HR"/>
        </w:rPr>
        <w:t>R J E Š E N J E</w:t>
      </w:r>
    </w:p>
    <w:p w:rsidRDefault="00B27E4A" w:rsidP="00B27E4A" w:rsidR="00B27E4A" w:rsidRPr="00B27E4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B27E4A" w:rsidP="00B27E4A" w:rsidR="00B27E4A" w:rsidRPr="00B27E4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r w:rsidRPr="00B27E4A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u stečajnom postupku </w:t>
      </w:r>
      <w:r w:rsidRPr="00B27E4A">
        <w:rPr>
          <w:rFonts w:cs="Times New Roman" w:eastAsia="Times New Roman"/>
          <w:szCs w:val="20"/>
          <w:lang w:eastAsia="hr-HR"/>
        </w:rPr>
        <w:t xml:space="preserve">nad dužnikom </w:t>
      </w:r>
      <w:r w:rsidRPr="00B27E4A">
        <w:rPr>
          <w:rFonts w:cs="Times New Roman" w:eastAsia="Times New Roman"/>
          <w:noProof/>
          <w:szCs w:val="20"/>
          <w:lang w:eastAsia="hr-HR"/>
        </w:rPr>
        <w:t>DMS d.o.o. za metaloprerađivačku djelatnost i trgovinu, Virovitica, Budrovac Lukački 20, OIB: 18505837457</w:t>
      </w:r>
      <w:r w:rsidRPr="00B27E4A">
        <w:rPr>
          <w:rFonts w:cs="Times New Roman" w:eastAsia="Times New Roman"/>
          <w:szCs w:val="20"/>
          <w:lang w:eastAsia="hr-HR"/>
        </w:rPr>
        <w:t xml:space="preserve">, 19. siječnja </w:t>
      </w:r>
      <w:r w:rsidRPr="00B27E4A">
        <w:rPr>
          <w:rFonts w:cs="Times New Roman" w:eastAsia="Times New Roman"/>
          <w:noProof/>
          <w:szCs w:val="20"/>
          <w:lang w:eastAsia="hr-HR"/>
        </w:rPr>
        <w:t>2018.</w:t>
      </w:r>
      <w:r w:rsidRPr="00B27E4A">
        <w:rPr>
          <w:rFonts w:cs="Times New Roman" w:eastAsia="Times New Roman"/>
          <w:szCs w:val="20"/>
          <w:lang w:eastAsia="hr-HR" w:val="en-GB"/>
        </w:rPr>
        <w:t xml:space="preserve"> </w:t>
      </w:r>
    </w:p>
    <w:p w:rsidRDefault="00B27E4A" w:rsidP="00B27E4A" w:rsidR="00B27E4A" w:rsidRPr="00B27E4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B27E4A" w:rsidP="00B27E4A" w:rsidR="00B27E4A" w:rsidRPr="00B27E4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B27E4A">
        <w:rPr>
          <w:rFonts w:cs="Times New Roman" w:eastAsia="Times New Roman"/>
          <w:noProof/>
          <w:lang w:eastAsia="hr-HR"/>
        </w:rPr>
        <w:t>r i j e š i o  j e</w:t>
      </w:r>
    </w:p>
    <w:p w:rsidRDefault="00B27E4A" w:rsidP="00B27E4A" w:rsidR="00B27E4A" w:rsidRPr="00B27E4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B27E4A" w:rsidP="00B27E4A" w:rsidR="00B27E4A" w:rsidRPr="00B27E4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27E4A">
        <w:rPr>
          <w:rFonts w:cs="Times New Roman" w:eastAsia="Times New Roman"/>
          <w:noProof/>
          <w:lang w:eastAsia="hr-HR"/>
        </w:rPr>
        <w:t xml:space="preserve">1. Određuje se upis zabilježbe otvaranja stečajnog postupka nad dužnikom </w:t>
      </w:r>
      <w:r w:rsidRPr="00B27E4A">
        <w:rPr>
          <w:rFonts w:cs="Times New Roman" w:eastAsia="Times New Roman"/>
          <w:noProof/>
          <w:szCs w:val="20"/>
          <w:lang w:eastAsia="hr-HR"/>
        </w:rPr>
        <w:t>DMS d.o.o. za metaloprerađivačku djelatnost i trgovinu, Virovitica, Budrovac Lukački 20, MBS: 010014604, OIB: 18505837457</w:t>
      </w:r>
      <w:r w:rsidRPr="00B27E4A">
        <w:rPr>
          <w:rFonts w:cs="Times New Roman" w:eastAsia="Times New Roman"/>
          <w:szCs w:val="20"/>
          <w:lang w:eastAsia="hr-HR"/>
        </w:rPr>
        <w:t>.</w:t>
      </w:r>
    </w:p>
    <w:p w:rsidRDefault="00B27E4A" w:rsidP="00B27E4A" w:rsidR="00B27E4A" w:rsidRPr="00B27E4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B27E4A" w:rsidP="00B27E4A" w:rsidR="00B27E4A" w:rsidRPr="00B27E4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B27E4A">
        <w:rPr>
          <w:rFonts w:cs="Times New Roman" w:eastAsia="Times New Roman"/>
          <w:noProof/>
          <w:lang w:eastAsia="hr-HR"/>
        </w:rPr>
        <w:t xml:space="preserve">2. Ovo rješenje provesti će Zemljišno-knjižni odjel Općinskog suda u Virovitici, zabilježbom na nekretninama koje se vode kao vlasništvo </w:t>
      </w:r>
      <w:r w:rsidRPr="00B27E4A">
        <w:rPr>
          <w:rFonts w:cs="Times New Roman" w:eastAsia="Times New Roman"/>
          <w:noProof/>
          <w:szCs w:val="20"/>
          <w:lang w:eastAsia="hr-HR"/>
        </w:rPr>
        <w:t xml:space="preserve">DMS d.o.o. za metaloprerađivačku djelatnost i trgovinu, Virovitica, Budrovac Lukački 20, </w:t>
      </w:r>
      <w:r w:rsidRPr="00B27E4A">
        <w:rPr>
          <w:rFonts w:cs="Times New Roman" w:eastAsia="Times New Roman"/>
          <w:noProof/>
          <w:lang w:eastAsia="hr-HR"/>
        </w:rPr>
        <w:t>a upisane su u zk.ul. 1485</w:t>
      </w:r>
      <w:r w:rsidRPr="00B27E4A">
        <w:rPr>
          <w:rFonts w:cs="Times New Roman" w:eastAsia="Times New Roman"/>
          <w:b/>
          <w:noProof/>
          <w:lang w:eastAsia="hr-HR"/>
        </w:rPr>
        <w:t xml:space="preserve"> </w:t>
      </w:r>
      <w:r w:rsidRPr="00B27E4A">
        <w:rPr>
          <w:rFonts w:cs="Times New Roman" w:eastAsia="Times New Roman"/>
          <w:noProof/>
          <w:lang w:eastAsia="hr-HR"/>
        </w:rPr>
        <w:t>k.o. 332500, Gornje Bazje</w:t>
      </w:r>
      <w:r w:rsidRPr="00B27E4A">
        <w:rPr>
          <w:rFonts w:cs="Times New Roman" w:eastAsia="Times New Roman"/>
          <w:b/>
          <w:noProof/>
          <w:lang w:eastAsia="hr-HR"/>
        </w:rPr>
        <w:t xml:space="preserve"> </w:t>
      </w:r>
      <w:r w:rsidRPr="00B27E4A">
        <w:rPr>
          <w:rFonts w:cs="Times New Roman" w:eastAsia="Times New Roman"/>
          <w:noProof/>
          <w:lang w:eastAsia="hr-HR"/>
        </w:rPr>
        <w:t>čk.br. 613/20 skladište i ekonomsko dvorište u Gor. Bazjama sa 1 jutro 322 čhv.</w:t>
      </w:r>
    </w:p>
    <w:p w:rsidRDefault="00B27E4A" w:rsidP="00B27E4A" w:rsidR="00B27E4A" w:rsidRPr="00B27E4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B27E4A" w:rsidP="00B27E4A" w:rsidR="00B27E4A" w:rsidRPr="00B27E4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B27E4A">
        <w:rPr>
          <w:rFonts w:cs="Times New Roman" w:eastAsia="Times New Roman"/>
          <w:noProof/>
          <w:lang w:eastAsia="hr-HR"/>
        </w:rPr>
        <w:t>Obrazloženje</w:t>
      </w:r>
    </w:p>
    <w:p w:rsidRDefault="00B27E4A" w:rsidP="00B27E4A" w:rsidR="00B27E4A" w:rsidRPr="00B27E4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B27E4A" w:rsidP="00B27E4A" w:rsidR="00B27E4A" w:rsidRPr="00B27E4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B27E4A">
        <w:rPr>
          <w:rFonts w:cs="Times New Roman" w:eastAsia="Times New Roman"/>
          <w:noProof/>
          <w:lang w:eastAsia="hr-HR"/>
        </w:rPr>
        <w:t xml:space="preserve">Rješenjem ovoga suda br. 5. St-108/2016-20 od 11. rujna 2017. otvoren je stečajni postupak nad dužnikom </w:t>
      </w:r>
      <w:r w:rsidRPr="00B27E4A">
        <w:rPr>
          <w:rFonts w:cs="Times New Roman" w:eastAsia="Times New Roman"/>
          <w:szCs w:val="20"/>
          <w:lang w:eastAsia="hr-HR"/>
        </w:rPr>
        <w:t>DMS d.o.o. Virovitica</w:t>
      </w:r>
      <w:r w:rsidRPr="00B27E4A">
        <w:rPr>
          <w:rFonts w:cs="Times New Roman" w:eastAsia="Times New Roman"/>
          <w:noProof/>
          <w:lang w:eastAsia="hr-HR"/>
        </w:rPr>
        <w:t xml:space="preserve">. Istim rješenjem je određeno da će se otvaranje stečajnog postupka, sukladno čl.131. st.2. Stečajnog zakona </w:t>
      </w:r>
      <w:r w:rsidRPr="00B27E4A">
        <w:rPr>
          <w:rFonts w:cs="Times New Roman" w:eastAsia="Times New Roman"/>
          <w:noProof/>
          <w:szCs w:val="20"/>
          <w:lang w:eastAsia="hr-HR"/>
        </w:rPr>
        <w:t>("</w:t>
      </w:r>
      <w:r w:rsidRPr="00B27E4A">
        <w:rPr>
          <w:rFonts w:cs="Times New Roman" w:eastAsia="Times New Roman"/>
          <w:noProof/>
          <w:szCs w:val="20"/>
          <w:lang w:eastAsia="hr-HR" w:val="en-GB"/>
        </w:rPr>
        <w:t>Narodne novine" broj 71/15)</w:t>
      </w:r>
      <w:r w:rsidRPr="00B27E4A">
        <w:rPr>
          <w:rFonts w:cs="Times New Roman" w:eastAsia="Times New Roman"/>
          <w:noProof/>
          <w:lang w:eastAsia="hr-HR"/>
        </w:rPr>
        <w:t>, zabilježiti u zemljišne knjige.</w:t>
      </w:r>
    </w:p>
    <w:p w:rsidRDefault="00B27E4A" w:rsidP="00B27E4A" w:rsidR="00B27E4A" w:rsidRPr="00B27E4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B27E4A" w:rsidP="00B27E4A" w:rsidR="00B27E4A" w:rsidRPr="00B27E4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B27E4A">
        <w:rPr>
          <w:rFonts w:cs="Times New Roman" w:eastAsia="Times New Roman"/>
          <w:noProof/>
          <w:lang w:eastAsia="hr-HR"/>
        </w:rPr>
        <w:t>Tijekom stečajnog postupka ovaj sud je pribavio podatke o nekretninama koje su u vlasništvu stečajnog dužnika, tako da je utvrdio katastarski broj i površinu katastarskih čestica te podatke o katastarskoj općini u kojoj te čestice leže. Stoga je ovim rješenjem određena zabilježba upisa otvaranja stečajnog postupka, kako je to navedeno u izreci.</w:t>
      </w:r>
    </w:p>
    <w:p w:rsidRDefault="00B27E4A" w:rsidP="00B27E4A" w:rsidR="00B27E4A" w:rsidRPr="00B27E4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B27E4A" w:rsidP="00B27E4A" w:rsidR="00B27E4A" w:rsidRPr="00B27E4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B27E4A">
        <w:rPr>
          <w:rFonts w:cs="Times New Roman" w:eastAsia="Times New Roman"/>
          <w:noProof/>
          <w:lang w:eastAsia="hr-HR"/>
        </w:rPr>
        <w:t xml:space="preserve">U Bjelovaru 19. siječnja 2018. </w:t>
      </w:r>
    </w:p>
    <w:p w:rsidRDefault="00B27E4A" w:rsidP="00B27E4A" w:rsidR="00B27E4A" w:rsidRPr="00B27E4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B27E4A" w:rsidP="00B27E4A" w:rsidR="00B27E4A" w:rsidRPr="00B27E4A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lang w:eastAsia="hr-HR"/>
        </w:rPr>
      </w:pPr>
      <w:r w:rsidRPr="00B27E4A">
        <w:rPr>
          <w:rFonts w:cs="Times New Roman" w:eastAsia="Times New Roman"/>
          <w:noProof/>
          <w:lang w:eastAsia="hr-HR"/>
        </w:rPr>
        <w:t>Stečajni sudac</w:t>
      </w:r>
    </w:p>
    <w:p w:rsidRDefault="00B27E4A" w:rsidP="00B27E4A" w:rsidR="00B27E4A" w:rsidRPr="00B27E4A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  <w:r w:rsidRPr="00B27E4A">
        <w:rPr>
          <w:rFonts w:cs="Times New Roman" w:eastAsia="Times New Roman"/>
          <w:noProof/>
          <w:lang w:eastAsia="hr-HR"/>
        </w:rPr>
        <w:t>Marija Petrina Kubica v.r.</w:t>
      </w:r>
    </w:p>
    <w:p w:rsidRDefault="00B27E4A" w:rsidP="00B27E4A" w:rsidR="00B27E4A" w:rsidRPr="00B27E4A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3828"/>
        <w:rPr>
          <w:rFonts w:cs="Times New Roman" w:eastAsia="Times New Roman"/>
          <w:noProof/>
          <w:szCs w:val="20"/>
          <w:lang w:eastAsia="hr-HR"/>
        </w:rPr>
      </w:pPr>
      <w:r w:rsidRPr="00B27E4A">
        <w:rPr>
          <w:rFonts w:cs="Times New Roman" w:eastAsia="Times New Roman"/>
          <w:noProof/>
          <w:szCs w:val="20"/>
          <w:lang w:eastAsia="hr-HR"/>
        </w:rPr>
        <w:t xml:space="preserve">   Za točnost otpravka - ovlašteni službenik</w:t>
      </w:r>
    </w:p>
    <w:p w:rsidRDefault="00B27E4A" w:rsidP="00B27E4A" w:rsidR="00B27E4A" w:rsidRPr="00B27E4A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3828"/>
        <w:rPr>
          <w:rFonts w:cs="Times New Roman" w:eastAsia="Times New Roman"/>
          <w:noProof/>
          <w:szCs w:val="20"/>
          <w:lang w:eastAsia="hr-HR"/>
        </w:rPr>
      </w:pPr>
      <w:r w:rsidRPr="00B27E4A">
        <w:rPr>
          <w:rFonts w:cs="Times New Roman" w:eastAsia="Times New Roman"/>
          <w:noProof/>
          <w:szCs w:val="20"/>
          <w:lang w:eastAsia="hr-HR"/>
        </w:rPr>
        <w:t xml:space="preserve">                     Željka Vitez</w:t>
      </w:r>
    </w:p>
    <w:p w:rsidRDefault="00B27E4A" w:rsidP="00B27E4A" w:rsidR="00B27E4A" w:rsidRPr="00B27E4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B27E4A">
        <w:rPr>
          <w:rFonts w:cs="Times New Roman" w:eastAsia="Times New Roman"/>
          <w:noProof/>
          <w:lang w:eastAsia="hr-HR"/>
        </w:rPr>
        <w:t>UPUTA O PRAVNOM LIJEKU:</w:t>
      </w:r>
      <w:r w:rsidRPr="00B27E4A">
        <w:rPr>
          <w:rFonts w:cs="Times New Roman" w:eastAsia="Times New Roman"/>
          <w:szCs w:val="20"/>
          <w:lang w:eastAsia="hr-HR"/>
        </w:rPr>
        <w:t>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  <w:r w:rsidRPr="00B27E4A">
        <w:rPr>
          <w:rFonts w:cs="Times New Roman" w:eastAsia="Times New Roman"/>
          <w:noProof/>
          <w:lang w:eastAsia="hr-HR"/>
        </w:rPr>
        <w:t xml:space="preserve"> Žalba ne zadržava ovrhu rješenja (čl.11. SZ).</w:t>
      </w:r>
    </w:p>
    <w:p w:rsidRDefault="00AE649C" w:rsidP="004F27AE" w:rsidR="00AE649C" w:rsidRPr="00B76F3C">
      <w:pPr>
        <w:pStyle w:val="NormaleSPIS"/>
      </w:pPr>
    </w:p>
    <w:sectPr w:rsidSect="00B32240" w:rsidR="00AE649C" w:rsidRPr="00B76F3C">
      <w:headerReference w:type="default" r:id="rId11"/>
      <w:pgSz w:code="9" w:h="16839" w:w="11907"/>
      <w:pgMar w:gutter="0" w:footer="1134" w:header="1134" w:left="1417" w:bottom="993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27E4A"/>
    <w:rsid w:val="00B30792"/>
    <w:rsid w:val="00B30E9F"/>
    <w:rsid w:val="00B32240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2950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St-108/2016-42</izvorni_sadrzaj>
    <derivirana_varijabla naziv="DomainObject.Oznaka_1">St-108/2016-42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</izvorni_sadrzaj>
    <derivirana_varijabla naziv="DomainObject.Predmet.Broj_1">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St-108/2016</izvorni_sadrzaj>
    <derivirana_varijabla naziv="DomainObject.Predmet.OznakaBroj_1">St-108/2016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DMS d.o.o. za metaloprerađivačku djelatnost i trgovinu, Virovitica zastupanog po punomoćniku Duško Mirić; KOSTA LACMANOVIĆ, odvj.</izvorni_sadrzaj>
    <derivirana_varijabla naziv="DomainObject.Predmet.ProtustrankaFormated_1">  DMS d.o.o. za metaloprerađivačku djelatnost i trgovinu, Virovitica zastupanog po punomoćniku Duško Mirić; KOSTA LACMANOVIĆ, odvj.</derivirana_varijabla>
  </DomainObject.Predmet.ProtustrankaFormated>
  <DomainObject.Predmet.ProtustrankaFormatedOIB>
    <izvorni_sadrzaj>  DMS d.o.o. za metaloprerađivačku djelatnost i trgovinu, Virovitica, OIB 18505837457 zastupanog po punomoćniku Duško Mirić; KOSTA LACMANOVIĆ, odvj.</izvorni_sadrzaj>
    <derivirana_varijabla naziv="DomainObject.Predmet.ProtustrankaFormatedOIB_1">  DMS d.o.o. za metaloprerađivačku djelatnost i trgovinu, Virovitica, OIB 18505837457 zastupanog po punomoćniku Duško Mirić; KOSTA LACMANOVIĆ, odvj.</derivirana_varijabla>
  </DomainObject.Predmet.ProtustrankaFormatedOIB>
  <DomainObject.Predmet.ProtustrankaFormatedWithAdress>
    <izvorni_sadrzaj> DMS d.o.o. za metaloprerađivačku djelatnost i trgovinu, Virovitica, Budrovac Lukački 20, 33000 Virovitica zastupanog po punomoćniku Duško Mirić; KOSTA LACMANOVIĆ, odvj.</izvorni_sadrzaj>
    <derivirana_varijabla naziv="DomainObject.Predmet.ProtustrankaFormatedWithAdress_1"> DMS d.o.o. za metaloprerađivačku djelatnost i trgovinu, Virovitica, Budrovac Lukački 20, 33000 Virovitica zastupanog po punomoćniku Duško Mirić; KOSTA LACMANOVIĆ, odvj.</derivirana_varijabla>
  </DomainObject.Predmet.ProtustrankaFormatedWithAdress>
  <DomainObject.Predmet.ProtustrankaFormatedWithAdressOIB>
    <izvorni_sadrzaj> DMS d.o.o. za metaloprerađivačku djelatnost i trgovinu, Virovitica, OIB 18505837457, Budrovac Lukački 20, 33000 Virovitica zastupanog po punomoćniku Duško Mirić; KOSTA LACMANOVIĆ, odvj.</izvorni_sadrzaj>
    <derivirana_varijabla naziv="DomainObject.Predmet.ProtustrankaFormatedWithAdressOIB_1"> DMS d.o.o. za metaloprerađivačku djelatnost i trgovinu, Virovitica, OIB 18505837457, Budrovac Lukački 20, 33000 Virovitica zastupanog po punomoćniku Duško Mirić; KOSTA LACMANOVIĆ, odvj.</derivirana_varijabla>
  </DomainObject.Predmet.ProtustrankaFormatedWithAdressOIB>
  <DomainObject.Predmet.ProtustrankaWithAdress>
    <izvorni_sadrzaj>DMS d.o.o. za metaloprerađivačku djelatnost i trgovinu, Virovitica Budrovac Lukački 20, 33000 Virovitica</izvorni_sadrzaj>
    <derivirana_varijabla naziv="DomainObject.Predmet.ProtustrankaWithAdress_1">DMS d.o.o. za metaloprerađivačku djelatnost i trgovinu, Virovitica Budrovac Lukački 20, 33000 Virovitica</derivirana_varijabla>
  </DomainObject.Predmet.ProtustrankaWithAdress>
  <DomainObject.Predmet.ProtustrankaWithAdressOIB>
    <izvorni_sadrzaj>DMS d.o.o. za metaloprerađivačku djelatnost i trgovinu, Virovitica, OIB 18505837457, Budrovac Lukački 20, 33000 Virovitica</izvorni_sadrzaj>
    <derivirana_varijabla naziv="DomainObject.Predmet.ProtustrankaWithAdressOIB_1">DMS d.o.o. za metaloprerađivačku djelatnost i trgovinu, Virovitica, OIB 18505837457, Budrovac Lukački 20, 33000 Virovitica</derivirana_varijabla>
  </DomainObject.Predmet.ProtustrankaWithAdressOIB>
  <DomainObject.Predmet.ProtustrankaNazivFormated>
    <izvorni_sadrzaj>DMS d.o.o. za metaloprerađivačku djelatnost i trgovinu, Virovitica</izvorni_sadrzaj>
    <derivirana_varijabla naziv="DomainObject.Predmet.ProtustrankaNazivFormated_1">DMS d.o.o. za metaloprerađivačku djelatnost i trgovinu, Virovitica</derivirana_varijabla>
  </DomainObject.Predmet.ProtustrankaNazivFormated>
  <DomainObject.Predmet.ProtustrankaNazivFormatedOIB>
    <izvorni_sadrzaj>DMS d.o.o. za metaloprerađivačku djelatnost i trgovinu, Virovitica, OIB 18505837457</izvorni_sadrzaj>
    <derivirana_varijabla naziv="DomainObject.Predmet.ProtustrankaNazivFormatedOIB_1">DMS d.o.o. za metaloprerađivačku djelatnost i trgovinu, Virovitica, OIB 18505837457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DMS d.o.o. za metaloprerađivačku djelatnost i trgovinu, Virovitica zastupanog po punomoćniku Duško Mirić; KOSTA LACMANOVIĆ, odvj.</item>
    </izvorni_sadrzaj>
    <derivirana_varijabla naziv="DomainObject.Predmet.ProtuStrankaListFormated_1">
      <item>DMS d.o.o. za metaloprerađivačku djelatnost i trgovinu, Virovitica zastupanog po punomoćniku Duško Mirić; KOSTA LACMANOVIĆ, odvj.</item>
    </derivirana_varijabla>
  </DomainObject.Predmet.ProtuStrankaListFormated>
  <DomainObject.Predmet.ProtuStrankaListFormatedOIB>
    <izvorni_sadrzaj>
      <item>DMS d.o.o. za metaloprerađivačku djelatnost i trgovinu, Virovitica, OIB 18505837457 zastupanog po punomoćniku Duško Mirić; KOSTA LACMANOVIĆ, odvj.</item>
    </izvorni_sadrzaj>
    <derivirana_varijabla naziv="DomainObject.Predmet.ProtuStrankaListFormatedOIB_1">
      <item>DMS d.o.o. za metaloprerađivačku djelatnost i trgovinu, Virovitica, OIB 18505837457 zastupanog po punomoćniku Duško Mirić; KOSTA LACMANOVIĆ, odvj.</item>
    </derivirana_varijabla>
  </DomainObject.Predmet.ProtuStrankaListFormatedOIB>
  <DomainObject.Predmet.ProtuStrankaListFormatedWithAdress>
    <izvorni_sadrzaj>
      <item>DMS d.o.o. za metaloprerađivačku djelatnost i trgovinu, Virovitica, Budrovac Lukački 20, 33000 Virovitica zastupanog po punomoćniku Duško Mirić; KOSTA LACMANOVIĆ, odvj.</item>
    </izvorni_sadrzaj>
    <derivirana_varijabla naziv="DomainObject.Predmet.ProtuStrankaListFormatedWithAdress_1">
      <item>DMS d.o.o. za metaloprerađivačku djelatnost i trgovinu, Virovitica, Budrovac Lukački 20, 33000 Virovitica zastupanog po punomoćniku Duško Mirić; KOSTA LACMANOVIĆ, odvj.</item>
    </derivirana_varijabla>
  </DomainObject.Predmet.ProtuStrankaListFormatedWithAdress>
  <DomainObject.Predmet.ProtuStrankaListFormatedWithAdressOIB>
    <izvorni_sadrzaj>
      <item>DMS d.o.o. za metaloprerađivačku djelatnost i trgovinu, Virovitica, OIB 18505837457, Budrovac Lukački 20, 33000 Virovitica zastupanog po punomoćniku Duško Mirić; KOSTA LACMANOVIĆ, odvj.</item>
    </izvorni_sadrzaj>
    <derivirana_varijabla naziv="DomainObject.Predmet.ProtuStrankaListFormatedWithAdressOIB_1">
      <item>DMS d.o.o. za metaloprerađivačku djelatnost i trgovinu, Virovitica, OIB 18505837457, Budrovac Lukački 20, 33000 Virovitica zastupanog po punomoćniku Duško Mirić; KOSTA LACMANOVIĆ, odvj.</item>
    </derivirana_varijabla>
  </DomainObject.Predmet.ProtuStrankaListFormatedWithAdressOIB>
  <DomainObject.Predmet.ProtuStrankaListNazivFormated>
    <izvorni_sadrzaj>
      <item>DMS d.o.o. za metaloprerađivačku djelatnost i trgovinu, Virovitica</item>
    </izvorni_sadrzaj>
    <derivirana_varijabla naziv="DomainObject.Predmet.ProtuStrankaListNazivFormated_1">
      <item>DMS d.o.o. za metaloprerađivačku djelatnost i trgovinu, Virovitica</item>
    </derivirana_varijabla>
  </DomainObject.Predmet.ProtuStrankaListNazivFormated>
  <DomainObject.Predmet.ProtuStrankaListNazivFormatedOIB>
    <izvorni_sadrzaj>
      <item>DMS d.o.o. za metaloprerađivačku djelatnost i trgovinu, Virovitica, OIB 18505837457</item>
    </izvorni_sadrzaj>
    <derivirana_varijabla naziv="DomainObject.Predmet.ProtuStrankaListNazivFormatedOIB_1">
      <item>DMS d.o.o. za metaloprerađivačku djelatnost i trgovinu, Virovitica, OIB 18505837457</item>
    </derivirana_varijabla>
  </DomainObject.Predmet.ProtuStrankaListNazivFormatedOIB>
  <DomainObject.Predmet.OstaliListFormated>
    <izvorni_sadrzaj>
      <item>Duško Mirić punomoćnik sudionika u postupku DMS d.o.o. za metaloprerađivačku djelatnost i trgovinu, Virovitica</item>
      <item>Vinko Pečanić</item>
      <item>KOSTA LACMANOVIĆ, odvj. punomoćnik sudionika u postupku DMS d.o.o. za metaloprerađivačku djelatnost i trgovinu, Virovitica</item>
      <item>sudski registar Trgovačkog suda u Bjelovaru</item>
    </izvorni_sadrzaj>
    <derivirana_varijabla naziv="DomainObject.Predmet.OstaliListFormated_1">
      <item>Duško Mirić punomoćnik sudionika u postupku DMS d.o.o. za metaloprerađivačku djelatnost i trgovinu, Virovitica</item>
      <item>Vinko Pečanić</item>
      <item>KOSTA LACMANOVIĆ, odvj. punomoćnik sudionika u postupku DMS d.o.o. za metaloprerađivačku djelatnost i trgovinu, Virovitica</item>
      <item>sudski registar Trgovačkog suda u Bjelovaru</item>
    </derivirana_varijabla>
  </DomainObject.Predmet.OstaliListFormated>
  <DomainObject.Predmet.OstaliListFormatedOIB>
    <izvorni_sadrzaj>
      <item>Duško Mirić, OIB 13926832655 punomoćnik sudionika u postupku DMS d.o.o. za metaloprerađivačku djelatnost i trgovinu, Virovitica</item>
      <item>Vinko Pečanić, OIB 03918439681</item>
      <item>KOSTA LACMANOVIĆ, odvj., OIB 02582705438 punomoćnik sudionika u postupku DMS d.o.o. za metaloprerađivačku djelatnost i trgovinu, Virovitica</item>
      <item>sudski registar Trgovačkog suda u Bjelovaru, OIB 07942269267</item>
    </izvorni_sadrzaj>
    <derivirana_varijabla naziv="DomainObject.Predmet.OstaliListFormatedOIB_1">
      <item>Duško Mirić, OIB 13926832655 punomoćnik sudionika u postupku DMS d.o.o. za metaloprerađivačku djelatnost i trgovinu, Virovitica</item>
      <item>Vinko Pečanić, OIB 03918439681</item>
      <item>KOSTA LACMANOVIĆ, odvj., OIB 02582705438 punomoćnik sudionika u postupku DMS d.o.o. za metaloprerađivačku djelatnost i trgovinu, Virovitica</item>
      <item>sudski registar Trgovačkog suda u Bjelovaru, OIB 07942269267</item>
    </derivirana_varijabla>
  </DomainObject.Predmet.OstaliListFormatedOIB>
  <DomainObject.Predmet.OstaliListFormatedWithAdress>
    <izvorni_sadrzaj>
      <item>Duško Mirić, Budrovac Lukački 20, 33406 Budrovac Lukački punomoćnik sudionika u postupku DMS d.o.o. za metaloprerađivačku djelatnost i trgovinu, Virovitica</item>
      <item>Vinko Pečanić, Frankopanska 17, 34551 Lipik</item>
      <item>KOSTA LACMANOVIĆ, odvj., V. Nazora 3, 33000 Virovitica punomoćnik sudionika u postupku DMS d.o.o. za metaloprerađivačku djelatnost i trgovinu, Virovitica</item>
      <item>sudski registar Trgovačkog suda u Bjelovaru</item>
    </izvorni_sadrzaj>
    <derivirana_varijabla naziv="DomainObject.Predmet.OstaliListFormatedWithAdress_1">
      <item>Duško Mirić, Budrovac Lukački 20, 33406 Budrovac Lukački punomoćnik sudionika u postupku DMS d.o.o. za metaloprerađivačku djelatnost i trgovinu, Virovitica</item>
      <item>Vinko Pečanić, Frankopanska 17, 34551 Lipik</item>
      <item>KOSTA LACMANOVIĆ, odvj., V. Nazora 3, 33000 Virovitica punomoćnik sudionika u postupku DMS d.o.o. za metaloprerađivačku djelatnost i trgovinu, Virovitica</item>
      <item>sudski registar Trgovačkog suda u Bjelovaru</item>
    </derivirana_varijabla>
  </DomainObject.Predmet.OstaliListFormatedWithAdress>
  <DomainObject.Predmet.OstaliListFormatedWithAdressOIB>
    <izvorni_sadrzaj>
      <item>Duško Mirić, OIB 13926832655, Budrovac Lukački 20, 33406 Budrovac Lukački punomoćnik sudionika u postupku DMS d.o.o. za metaloprerađivačku djelatnost i trgovinu, Virovitica</item>
      <item>Vinko Pečanić, OIB 03918439681, Frankopanska 17, 34551 Lipik</item>
      <item>KOSTA LACMANOVIĆ, odvj., OIB 02582705438, V. Nazora 3, 33000 Virovitica punomoćnik sudionika u postupku DMS d.o.o. za metaloprerađivačku djelatnost i trgovinu, Virovitica</item>
      <item>sudski registar Trgovačkog suda u Bjelovaru, OIB 07942269267</item>
    </izvorni_sadrzaj>
    <derivirana_varijabla naziv="DomainObject.Predmet.OstaliListFormatedWithAdressOIB_1">
      <item>Duško Mirić, OIB 13926832655, Budrovac Lukački 20, 33406 Budrovac Lukački punomoćnik sudionika u postupku DMS d.o.o. za metaloprerađivačku djelatnost i trgovinu, Virovitica</item>
      <item>Vinko Pečanić, OIB 03918439681, Frankopanska 17, 34551 Lipik</item>
      <item>KOSTA LACMANOVIĆ, odvj., OIB 02582705438, V. Nazora 3, 33000 Virovitica punomoćnik sudionika u postupku DMS d.o.o. za metaloprerađivačku djelatnost i trgovinu, Virovitica</item>
      <item>sudski registar Trgovačkog suda u Bjelovaru, OIB 07942269267</item>
    </derivirana_varijabla>
  </DomainObject.Predmet.OstaliListFormatedWithAdressOIB>
  <DomainObject.Predmet.OstaliListNazivFormated>
    <izvorni_sadrzaj>
      <item>Duško Mirić</item>
      <item>Vinko Pečanić</item>
      <item>KOSTA LACMANOVIĆ, odvj.</item>
      <item>sudski registar Trgovačkog suda u Bjelovaru</item>
    </izvorni_sadrzaj>
    <derivirana_varijabla naziv="DomainObject.Predmet.OstaliListNazivFormated_1">
      <item>Duško Mirić</item>
      <item>Vinko Pečanić</item>
      <item>KOSTA LACMANOVIĆ, odvj.</item>
      <item>sudski registar Trgovačkog suda u Bjelovaru</item>
    </derivirana_varijabla>
  </DomainObject.Predmet.OstaliListNazivFormated>
  <DomainObject.Predmet.OstaliListNazivFormatedOIB>
    <izvorni_sadrzaj>
      <item>Duško Mirić, OIB 13926832655</item>
      <item>Vinko Pečanić, OIB 03918439681</item>
      <item>KOSTA LACMANOVIĆ, odvj., OIB 02582705438</item>
      <item>sudski registar Trgovačkog suda u Bjelovaru, OIB 07942269267</item>
    </izvorni_sadrzaj>
    <derivirana_varijabla naziv="DomainObject.Predmet.OstaliListNazivFormatedOIB_1">
      <item>Duško Mirić, OIB 13926832655</item>
      <item>Vinko Pečanić, OIB 03918439681</item>
      <item>KOSTA LACMANOVIĆ, odvj., OIB 02582705438</item>
      <item>sudski registar Trgovačkog suda u Bjelovaru, OIB 07942269267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>St-108/2016-42</izvorni_sadrzaj>
    <derivirana_varijabla naziv="DomainObject.PoslovniBrojDokumenta_1">St-108/2016-42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DMS d.o.o. za metaloprerađivačku djelatnost i trgovinu, Virovitica</izvorni_sadrzaj>
    <derivirana_varijabla naziv="DomainObject.Predmet.ProtustrankaIDrugi_1">DMS d.o.o. za metaloprerađivačku djelatnost i trgovinu,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DMS d.o.o. za metaloprerađivačku djelatnost i trgovinu, Virovitica, OIB 18505837457, Budrovac Lukački 20, 33000 Virovitica</izvorni_sadrzaj>
    <derivirana_varijabla naziv="DomainObject.Predmet.ProtustrankaIDrugiAdressOIB_1">DMS d.o.o. za metaloprerađivačku djelatnost i trgovinu, Virovitica, OIB 18505837457, Budrovac Lukački 20,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DMS d.o.o. za metaloprerađivačku djelatnost i trgovinu, Virovitica</item>
      <item>Duško Mirić</item>
      <item>Vinko Pečanić</item>
      <item>KOSTA LACMANOVIĆ, odvj.</item>
      <item>sudski registar Trgovačkog suda u Bjelovaru</item>
    </izvorni_sadrzaj>
    <derivirana_varijabla naziv="DomainObject.Predmet.SudioniciListNaziv_1">
      <item>FINA, RC ZAGREB, Podružnica Bjelovar</item>
      <item>DMS d.o.o. za metaloprerađivačku djelatnost i trgovinu, Virovitica</item>
      <item>Duško Mirić</item>
      <item>Vinko Pečanić</item>
      <item>KOSTA LACMANOVIĆ, odvj.</item>
      <item>sudski registar Trgovačkog suda u Bjelovaru</item>
    </derivirana_varijabla>
  </DomainObject.Predmet.SudioniciListNaziv>
  <DomainObject.Predmet.SudioniciListAdressOIB>
    <izvorni_sadrzaj>
      <item>FINA, RC ZAGREB, Podružnica Bjelovar, OIB 85821130368, F. Supila 4,43000 Bjelovar</item>
      <item>DMS d.o.o. za metaloprerađivačku djelatnost i trgovinu, Virovitica, OIB 18505837457, Budrovac Lukački 20,33000 Virovitica</item>
      <item>Duško Mirić, OIB 13926832655, Budrovac Lukački 20,33406 Budrovac Lukački</item>
      <item>Vinko Pečanić, OIB 03918439681, Frankopanska 17,34551 Lipik</item>
      <item>KOSTA LACMANOVIĆ, odvj., OIB 02582705438, V. Nazora 3,33000 Virovitica</item>
      <item>sudski registar Trgovačkog suda u Bjelovaru, OIB 07942269267</item>
    </izvorni_sadrzaj>
    <derivirana_varijabla naziv="DomainObject.Predmet.SudioniciListAdressOIB_1">
      <item>FINA, RC ZAGREB, Podružnica Bjelovar, OIB 85821130368, F. Supila 4,43000 Bjelovar</item>
      <item>DMS d.o.o. za metaloprerađivačku djelatnost i trgovinu, Virovitica, OIB 18505837457, Budrovac Lukački 20,33000 Virovitica</item>
      <item>Duško Mirić, OIB 13926832655, Budrovac Lukački 20,33406 Budrovac Lukački</item>
      <item>Vinko Pečanić, OIB 03918439681, Frankopanska 17,34551 Lipik</item>
      <item>KOSTA LACMANOVIĆ, odvj., OIB 02582705438, V. Nazora 3,33000 Virovitica</item>
      <item>sudski registar Trgovačkog suda u Bjelovaru, OIB 07942269267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71E161-3112-421D-88FE-6DD73BD985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340</properties:Words>
  <properties:Characters>1805</properties:Characters>
  <properties:Lines>49</properties:Lines>
  <properties:Paragraphs>19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2018-01-19T14:15:00Z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St-108/2016-42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