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76632" w14:paraId="a176632" w:rsidRDefault="00C22518" w:rsidP="001E068E" w:rsidR="001E068E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</w:t>
      </w:r>
      <w:r w:rsidR="00E864FE">
        <w:rPr>
          <w:b/>
        </w:rPr>
        <w:t>1</w:t>
      </w:r>
      <w:r w:rsidR="00E060ED">
        <w:rPr>
          <w:b/>
        </w:rPr>
        <w:t>534</w:t>
      </w:r>
      <w:r w:rsidR="007944CD">
        <w:rPr>
          <w:b/>
        </w:rPr>
        <w:t>/16</w:t>
      </w:r>
    </w:p>
    <w:p w:rsidRDefault="001E068E" w:rsidP="001E068E" w:rsidR="001E068E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68E" w:rsidP="001E068E" w:rsidR="001E068E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21000 SPLIT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Sukoišanska 6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ind w:firstLine="708"/>
        <w:jc w:val="both"/>
        <w:rPr>
          <w:b/>
        </w:rPr>
      </w:pPr>
    </w:p>
    <w:p w:rsidRDefault="001E068E" w:rsidP="004103BD" w:rsidR="007F41AD">
      <w:pPr>
        <w:ind w:firstLine="708"/>
        <w:jc w:val="both"/>
      </w:pPr>
      <w:r>
        <w:t>Trgovački sud u Splitu</w:t>
      </w:r>
      <w:r w:rsidRPr="00F14A92">
        <w:t>, po stečajnom sucu Diani Butigan Granić</w:t>
      </w:r>
      <w:r>
        <w:t>,</w:t>
      </w:r>
      <w:r w:rsidRPr="00F14A92">
        <w:t xml:space="preserve"> u prethodnom postupku radi utvrđivanja uvjeta za otvaranje stečajnog postupka nad dužnikom</w:t>
      </w:r>
      <w:r w:rsidR="005C654F">
        <w:t xml:space="preserve"> </w:t>
      </w:r>
      <w:r w:rsidR="008908B1">
        <w:t>EKO TEHNOLOGIJA ŠMIT d.o.o., Split, Put Firula 27 A, OIB: 68416379834</w:t>
      </w:r>
      <w:r w:rsidR="004103BD">
        <w:t xml:space="preserve">, </w:t>
      </w:r>
      <w:r w:rsidR="007F41AD">
        <w:t xml:space="preserve">dana </w:t>
      </w:r>
      <w:r w:rsidR="007B1E4C">
        <w:t>15</w:t>
      </w:r>
      <w:r w:rsidR="007F41AD">
        <w:t xml:space="preserve">. </w:t>
      </w:r>
      <w:r w:rsidR="00D15721">
        <w:t>veljače</w:t>
      </w:r>
      <w:r w:rsidR="007F41AD">
        <w:t xml:space="preserve"> 2018.g.</w:t>
      </w:r>
    </w:p>
    <w:p w:rsidRDefault="007F41AD" w:rsidP="008908B1" w:rsidR="007F41AD">
      <w:pPr>
        <w:jc w:val="both"/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1E068E" w:rsidR="001E068E">
      <w:pPr>
        <w:jc w:val="both"/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4103BD">
        <w:t xml:space="preserve"> </w:t>
      </w:r>
      <w:r w:rsidR="008908B1">
        <w:t>EKO TEHNOLOGIJA ŠMIT d.o.o., Split, Put Firula 27 A, OIB: 68416379834</w:t>
      </w:r>
      <w:r w:rsidR="004103BD">
        <w:t xml:space="preserve">,  </w:t>
      </w:r>
      <w:r w:rsidR="007E310B">
        <w:t>dana</w:t>
      </w:r>
      <w:r w:rsidR="009228AA">
        <w:t xml:space="preserve"> </w:t>
      </w:r>
      <w:r w:rsidR="007E310B">
        <w:t xml:space="preserve"> </w:t>
      </w:r>
      <w:r w:rsidR="007B1E4C">
        <w:t>15</w:t>
      </w:r>
      <w:r w:rsidR="007F41AD">
        <w:t xml:space="preserve">. </w:t>
      </w:r>
      <w:r w:rsidR="00D15721">
        <w:t>veljače</w:t>
      </w:r>
      <w:r w:rsidR="007F41AD">
        <w:t xml:space="preserve"> 2018</w:t>
      </w:r>
      <w:r w:rsidR="007E310B">
        <w:t xml:space="preserve">.g. u </w:t>
      </w:r>
      <w:r w:rsidR="008908B1">
        <w:t>13</w:t>
      </w:r>
      <w:r w:rsidR="00BC4318">
        <w:t>,</w:t>
      </w:r>
      <w:r w:rsidR="008908B1">
        <w:t>15</w:t>
      </w:r>
      <w:r w:rsidR="007E310B">
        <w:t xml:space="preserve"> sati</w:t>
      </w:r>
      <w:r w:rsidR="007D3109">
        <w:t>.</w:t>
      </w:r>
    </w:p>
    <w:p w:rsidRDefault="001E068E" w:rsidP="001E068E" w:rsidR="001E068E">
      <w:pPr>
        <w:jc w:val="both"/>
      </w:pPr>
    </w:p>
    <w:p w:rsidRDefault="00D331D9" w:rsidP="00E060ED" w:rsidR="000A4434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 w:rsidRPr="00D331D9">
        <w:rPr>
          <w:b/>
        </w:rPr>
        <w:t xml:space="preserve">II </w:t>
      </w:r>
      <w:r>
        <w:tab/>
      </w:r>
      <w:r w:rsidR="00714900" w:rsidRPr="00D85217">
        <w:t xml:space="preserve">Za stečajnog upravitelja imenuje se </w:t>
      </w:r>
      <w:r w:rsidR="00E060ED">
        <w:t>Marina Mamić</w:t>
      </w:r>
      <w:r w:rsidR="00E060ED" w:rsidRPr="0097630A">
        <w:t>,</w:t>
      </w:r>
      <w:r w:rsidR="00E060ED">
        <w:t xml:space="preserve"> Kruge 9., Zagreb, OIB: 12021589075.</w:t>
      </w:r>
    </w:p>
    <w:p w:rsidRDefault="00E060ED" w:rsidP="00E060ED" w:rsidR="00E060ED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D331D9" w:rsidP="00AD31EC" w:rsidR="00714900" w:rsidRPr="0097630A">
      <w:pPr>
        <w:autoSpaceDE w:val="false"/>
        <w:autoSpaceDN w:val="false"/>
        <w:adjustRightInd w:val="false"/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4103BD" w:rsidRPr="004103BD">
        <w:t xml:space="preserve"> </w:t>
      </w:r>
      <w:r w:rsidR="008908B1">
        <w:t>EKO TEHNOLOGIJA ŠMIT d.o.o., Split, Put Firula 27 A, OIB: 68416379834</w:t>
      </w:r>
      <w:r w:rsidR="00BC4318">
        <w:t xml:space="preserve">, </w:t>
      </w:r>
      <w:r w:rsidR="00714900" w:rsidRPr="0097630A">
        <w:t>temeljem odr</w:t>
      </w:r>
      <w:r w:rsidR="00130A4B" w:rsidRPr="0097630A">
        <w:t>edbe čl.</w:t>
      </w:r>
      <w:r w:rsidR="00131365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>
      <w:pPr>
        <w:jc w:val="both"/>
        <w:rPr>
          <w:b/>
        </w:rPr>
      </w:pPr>
    </w:p>
    <w:p w:rsidRDefault="002A1E01" w:rsidP="00E67190" w:rsidR="002A1E01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dužnik na  dan </w:t>
      </w:r>
      <w:r w:rsidR="00E864FE">
        <w:t>8</w:t>
      </w:r>
      <w:r w:rsidR="003E7BC1" w:rsidRPr="0097630A">
        <w:t>.</w:t>
      </w:r>
      <w:r w:rsidR="006108BC" w:rsidRPr="0097630A">
        <w:t xml:space="preserve"> </w:t>
      </w:r>
      <w:r w:rsidR="00F74C36">
        <w:t>prosinca</w:t>
      </w:r>
      <w:r w:rsidR="007E310B">
        <w:t xml:space="preserve"> 2017</w:t>
      </w:r>
      <w:r w:rsidR="003E7BC1" w:rsidRPr="0097630A">
        <w:t>. godine</w:t>
      </w:r>
      <w:r w:rsidRPr="0097630A">
        <w:t xml:space="preserve"> ima  nepodmirenih obveza </w:t>
      </w:r>
      <w:r w:rsidR="0041725C" w:rsidRPr="0097630A">
        <w:t>i to s blokadom</w:t>
      </w:r>
      <w:r w:rsidR="00E33DE4" w:rsidRPr="0097630A">
        <w:t xml:space="preserve"> </w:t>
      </w:r>
      <w:r w:rsidR="00B469E7" w:rsidRPr="0097630A">
        <w:t>od</w:t>
      </w:r>
      <w:r w:rsidR="00C22518">
        <w:t xml:space="preserve"> </w:t>
      </w:r>
      <w:r w:rsidR="00E060ED">
        <w:t>3292</w:t>
      </w:r>
      <w:r w:rsidR="00E33DE4" w:rsidRPr="0097630A">
        <w:t xml:space="preserve"> </w:t>
      </w:r>
      <w:r w:rsidR="00374A7B">
        <w:t>dan</w:t>
      </w:r>
      <w:r w:rsidR="007944CD">
        <w:t>a</w:t>
      </w:r>
      <w:r w:rsidR="00E371D7">
        <w:t>.</w:t>
      </w:r>
    </w:p>
    <w:p w:rsidRDefault="00E371D7" w:rsidP="0085535D" w:rsidR="00E371D7">
      <w:pPr>
        <w:ind w:firstLine="708"/>
        <w:jc w:val="both"/>
      </w:pPr>
    </w:p>
    <w:p w:rsidRDefault="009D62FB" w:rsidP="009D62FB" w:rsidR="009D62FB">
      <w:pPr>
        <w:ind w:firstLine="708"/>
        <w:jc w:val="both"/>
      </w:pPr>
      <w:r>
        <w:t>Sud je zatražio od Republike Hrvatske, Ministarstvo unutarnjih poslova, Policijska uprava Splitsko-Dalmatinske, Postaja prometne policije; Općinskog suda u Splitu, Zemljišnoknjižni odjel, podatke o imovini dužnika  podatke o imovini dužnika. Međutim iz dostavljenih podataka razvidno je da dužnik nema nikakve imovi</w:t>
      </w:r>
      <w:r w:rsidR="00CE76F6">
        <w:t xml:space="preserve">ne koja bi </w:t>
      </w:r>
      <w:r w:rsidR="007944CD">
        <w:t xml:space="preserve">bila dostatna za </w:t>
      </w:r>
      <w:r w:rsidR="007944CD">
        <w:lastRenderedPageBreak/>
        <w:t>namirenje troškova stečajnog postupka</w:t>
      </w:r>
      <w:r w:rsidR="00E060ED">
        <w:t xml:space="preserve"> </w:t>
      </w:r>
      <w:r w:rsidR="00E060ED">
        <w:rPr>
          <w:sz w:val="22"/>
          <w:szCs w:val="22"/>
        </w:rPr>
        <w:t>(vrijednost vozila Renault Laguna 1.8 D 1996. g. nije dostatna za namirenje troškova postupka)</w:t>
      </w:r>
      <w:r w:rsidR="00E060ED">
        <w:t xml:space="preserve">. </w:t>
      </w:r>
    </w:p>
    <w:p w:rsidRDefault="009D62FB" w:rsidP="0085535D" w:rsidR="009D62FB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E864FE">
        <w:t>19</w:t>
      </w:r>
      <w:r w:rsidR="00987A3F" w:rsidRPr="0097630A">
        <w:t xml:space="preserve">. </w:t>
      </w:r>
      <w:r w:rsidR="00D63EFE">
        <w:t>siječnja 2018</w:t>
      </w:r>
      <w:r w:rsidR="00B469E7" w:rsidRPr="0097630A">
        <w:t>. godine</w:t>
      </w:r>
      <w:r w:rsidRPr="0097630A">
        <w:t xml:space="preserve"> pozvao </w:t>
      </w:r>
      <w:r w:rsidR="008E7CBE">
        <w:t>vj</w:t>
      </w:r>
      <w:r w:rsidRPr="0097630A">
        <w:t>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E152F6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E864FE">
        <w:t>19</w:t>
      </w:r>
      <w:r w:rsidR="00987A3F" w:rsidRPr="0097630A">
        <w:t>.</w:t>
      </w:r>
      <w:r w:rsidR="005362A0">
        <w:t xml:space="preserve"> </w:t>
      </w:r>
      <w:r w:rsidR="00D63EFE">
        <w:t>siječnja</w:t>
      </w:r>
      <w:r w:rsidR="006108BC" w:rsidRPr="0097630A">
        <w:t xml:space="preserve"> 201</w:t>
      </w:r>
      <w:r w:rsidR="00D63EFE">
        <w:t>8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652275" w:rsidP="00BC4318" w:rsidR="00E747A9" w:rsidRPr="0097630A">
      <w:pPr>
        <w:jc w:val="center"/>
        <w:rPr>
          <w:b/>
        </w:rPr>
      </w:pPr>
      <w:r>
        <w:rPr>
          <w:b/>
        </w:rPr>
        <w:t xml:space="preserve">U </w:t>
      </w:r>
      <w:r w:rsidR="009D62FB">
        <w:rPr>
          <w:b/>
        </w:rPr>
        <w:t>Splitu</w:t>
      </w:r>
      <w:r>
        <w:rPr>
          <w:b/>
        </w:rPr>
        <w:t xml:space="preserve">, </w:t>
      </w:r>
      <w:r w:rsidR="007B1E4C">
        <w:rPr>
          <w:b/>
        </w:rPr>
        <w:t>15</w:t>
      </w:r>
      <w:r w:rsidR="007F41AD">
        <w:rPr>
          <w:b/>
        </w:rPr>
        <w:t xml:space="preserve">. </w:t>
      </w:r>
      <w:r w:rsidR="00D15721">
        <w:rPr>
          <w:b/>
        </w:rPr>
        <w:t>veljače</w:t>
      </w:r>
      <w:r w:rsidR="007F41AD">
        <w:rPr>
          <w:b/>
        </w:rPr>
        <w:t xml:space="preserve"> 2018</w:t>
      </w:r>
      <w:r w:rsidR="00693F0C">
        <w:rPr>
          <w:b/>
        </w:rPr>
        <w:t>.g.</w:t>
      </w:r>
    </w:p>
    <w:p w:rsidRDefault="002216B1" w:rsidP="00714900" w:rsidR="002216B1" w:rsidRPr="0097630A">
      <w:pPr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</w:p>
    <w:p w:rsidRDefault="00A35577" w:rsidP="002216B1" w:rsidR="000C507D">
      <w:pPr>
        <w:jc w:val="both"/>
        <w:rPr>
          <w:b/>
        </w:rPr>
      </w:pPr>
      <w:r>
        <w:rPr>
          <w:b/>
        </w:rPr>
        <w:t xml:space="preserve"> </w:t>
      </w: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BD77F4" w:rsidP="00BD77F4" w:rsidR="00BD77F4" w:rsidRPr="00A46F32">
      <w:pPr>
        <w:jc w:val="both"/>
        <w:rPr>
          <w:b/>
          <w:sz w:val="22"/>
          <w:szCs w:val="22"/>
        </w:rPr>
      </w:pPr>
      <w:r w:rsidRPr="00A46F32">
        <w:rPr>
          <w:b/>
          <w:sz w:val="22"/>
          <w:szCs w:val="22"/>
        </w:rPr>
        <w:t>DN-a: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1.) Podnositelju zahtjeva: FINA-i 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2.) Dužniku,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3.) ŽDO </w:t>
      </w:r>
      <w:r w:rsidR="009C20B4">
        <w:rPr>
          <w:sz w:val="22"/>
          <w:szCs w:val="22"/>
        </w:rPr>
        <w:t>Split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4.) Sudski registar odmah i po pravomoćnosti,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5.) Porezna uprava, ispostava prema sjedištu dužnika,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6.) Stečajnom upravitelju,</w:t>
      </w:r>
    </w:p>
    <w:p w:rsidRDefault="00BD77F4" w:rsidP="00BD77F4" w:rsidR="00E67190" w:rsidRPr="007D3109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7.) Mrežna stranica e-Oglasne ploče</w:t>
      </w:r>
    </w:p>
    <w:sectPr w:rsidSect="00824DEA" w:rsidR="00E67190" w:rsidRPr="007D3109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F31D1A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3D55">
          <w:rPr>
            <w:noProof/>
          </w:rPr>
          <w:t>2</w:t>
        </w:r>
        <w:r>
          <w:fldChar w:fldCharType="end"/>
        </w:r>
        <w:r w:rsidR="00CF4E95">
          <w:t xml:space="preserve"> </w:t>
        </w:r>
        <w:r w:rsidR="00CF4E95">
          <w:tab/>
        </w:r>
        <w:r w:rsidR="00CF4E95">
          <w:tab/>
          <w:t xml:space="preserve"> </w:t>
        </w:r>
        <w:r w:rsidR="007F094E">
          <w:t>Posl.br.7.St.</w:t>
        </w:r>
        <w:r w:rsidR="00E864FE">
          <w:t>1</w:t>
        </w:r>
        <w:r w:rsidR="00E060ED">
          <w:t>534</w:t>
        </w:r>
        <w:r w:rsidR="0058286E">
          <w:t>/</w:t>
        </w:r>
        <w:r w:rsidR="00F31D1A">
          <w:t>1</w:t>
        </w:r>
        <w:r w:rsidR="007944CD">
          <w:t>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13CCB"/>
    <w:rsid w:val="00032063"/>
    <w:rsid w:val="000A4434"/>
    <w:rsid w:val="000C507D"/>
    <w:rsid w:val="000D45C7"/>
    <w:rsid w:val="000E5D0D"/>
    <w:rsid w:val="00130A4B"/>
    <w:rsid w:val="00131365"/>
    <w:rsid w:val="001376F4"/>
    <w:rsid w:val="00142A63"/>
    <w:rsid w:val="0014440F"/>
    <w:rsid w:val="00163350"/>
    <w:rsid w:val="00165EA1"/>
    <w:rsid w:val="00192D18"/>
    <w:rsid w:val="001A206E"/>
    <w:rsid w:val="001B09BC"/>
    <w:rsid w:val="001E068E"/>
    <w:rsid w:val="00200E7B"/>
    <w:rsid w:val="00204E1B"/>
    <w:rsid w:val="002216B1"/>
    <w:rsid w:val="002355AF"/>
    <w:rsid w:val="00275B4A"/>
    <w:rsid w:val="00283DC1"/>
    <w:rsid w:val="002A1E01"/>
    <w:rsid w:val="002C38A7"/>
    <w:rsid w:val="002F2380"/>
    <w:rsid w:val="003352B8"/>
    <w:rsid w:val="00374A7B"/>
    <w:rsid w:val="003D446D"/>
    <w:rsid w:val="003E7BC1"/>
    <w:rsid w:val="004103BD"/>
    <w:rsid w:val="00411DA3"/>
    <w:rsid w:val="0041725C"/>
    <w:rsid w:val="00454110"/>
    <w:rsid w:val="0046002D"/>
    <w:rsid w:val="00466C99"/>
    <w:rsid w:val="004859A2"/>
    <w:rsid w:val="00494132"/>
    <w:rsid w:val="00511383"/>
    <w:rsid w:val="0051349D"/>
    <w:rsid w:val="005362A0"/>
    <w:rsid w:val="00540870"/>
    <w:rsid w:val="00554503"/>
    <w:rsid w:val="0055714E"/>
    <w:rsid w:val="00566FAC"/>
    <w:rsid w:val="00574353"/>
    <w:rsid w:val="0058286E"/>
    <w:rsid w:val="00593887"/>
    <w:rsid w:val="005B5DD0"/>
    <w:rsid w:val="005C654F"/>
    <w:rsid w:val="005F3D55"/>
    <w:rsid w:val="005F5ADA"/>
    <w:rsid w:val="006108BC"/>
    <w:rsid w:val="006142CF"/>
    <w:rsid w:val="0064348B"/>
    <w:rsid w:val="00646E20"/>
    <w:rsid w:val="00652275"/>
    <w:rsid w:val="006853B0"/>
    <w:rsid w:val="00693F0C"/>
    <w:rsid w:val="006B5A25"/>
    <w:rsid w:val="006B782D"/>
    <w:rsid w:val="006C726D"/>
    <w:rsid w:val="0071318D"/>
    <w:rsid w:val="00714900"/>
    <w:rsid w:val="007334B1"/>
    <w:rsid w:val="007944CD"/>
    <w:rsid w:val="007A343A"/>
    <w:rsid w:val="007B1E4C"/>
    <w:rsid w:val="007D3109"/>
    <w:rsid w:val="007E310B"/>
    <w:rsid w:val="007F094E"/>
    <w:rsid w:val="007F1BC2"/>
    <w:rsid w:val="007F41AD"/>
    <w:rsid w:val="00824DEA"/>
    <w:rsid w:val="0085535D"/>
    <w:rsid w:val="0087239F"/>
    <w:rsid w:val="008761E4"/>
    <w:rsid w:val="008908B1"/>
    <w:rsid w:val="008D44F0"/>
    <w:rsid w:val="008E7CBE"/>
    <w:rsid w:val="008F2D53"/>
    <w:rsid w:val="008F2DBE"/>
    <w:rsid w:val="009228AA"/>
    <w:rsid w:val="00943AE2"/>
    <w:rsid w:val="00970755"/>
    <w:rsid w:val="0097630A"/>
    <w:rsid w:val="009861E2"/>
    <w:rsid w:val="00987A3F"/>
    <w:rsid w:val="009C20B4"/>
    <w:rsid w:val="009D3969"/>
    <w:rsid w:val="009D62FB"/>
    <w:rsid w:val="00A040A9"/>
    <w:rsid w:val="00A21486"/>
    <w:rsid w:val="00A35577"/>
    <w:rsid w:val="00A86EA4"/>
    <w:rsid w:val="00A95917"/>
    <w:rsid w:val="00AB5815"/>
    <w:rsid w:val="00AC40F6"/>
    <w:rsid w:val="00AC76A5"/>
    <w:rsid w:val="00AD31EC"/>
    <w:rsid w:val="00AD68CB"/>
    <w:rsid w:val="00AF62F5"/>
    <w:rsid w:val="00B1663A"/>
    <w:rsid w:val="00B21086"/>
    <w:rsid w:val="00B40471"/>
    <w:rsid w:val="00B469E7"/>
    <w:rsid w:val="00B470A8"/>
    <w:rsid w:val="00B5054E"/>
    <w:rsid w:val="00BB08D8"/>
    <w:rsid w:val="00BB40F3"/>
    <w:rsid w:val="00BC4318"/>
    <w:rsid w:val="00BD77F4"/>
    <w:rsid w:val="00C22518"/>
    <w:rsid w:val="00CB4A63"/>
    <w:rsid w:val="00CD301A"/>
    <w:rsid w:val="00CE76F6"/>
    <w:rsid w:val="00CF4E95"/>
    <w:rsid w:val="00D15721"/>
    <w:rsid w:val="00D3246E"/>
    <w:rsid w:val="00D331D9"/>
    <w:rsid w:val="00D45924"/>
    <w:rsid w:val="00D63EFE"/>
    <w:rsid w:val="00D76CEB"/>
    <w:rsid w:val="00D8499A"/>
    <w:rsid w:val="00D85217"/>
    <w:rsid w:val="00DA1343"/>
    <w:rsid w:val="00DB1EB4"/>
    <w:rsid w:val="00DD09E0"/>
    <w:rsid w:val="00E060ED"/>
    <w:rsid w:val="00E152F6"/>
    <w:rsid w:val="00E22608"/>
    <w:rsid w:val="00E33DE4"/>
    <w:rsid w:val="00E371D7"/>
    <w:rsid w:val="00E57F86"/>
    <w:rsid w:val="00E649D3"/>
    <w:rsid w:val="00E67190"/>
    <w:rsid w:val="00E747A9"/>
    <w:rsid w:val="00E864FE"/>
    <w:rsid w:val="00EC4B23"/>
    <w:rsid w:val="00ED01F1"/>
    <w:rsid w:val="00ED31B0"/>
    <w:rsid w:val="00F31D1A"/>
    <w:rsid w:val="00F45CCD"/>
    <w:rsid w:val="00F74C36"/>
    <w:rsid w:val="00F7655F"/>
    <w:rsid w:val="00FA3990"/>
    <w:rsid w:val="00FC0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46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3D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3D5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3D5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3D5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3D5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3D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3D5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3D5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3D5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3D5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2581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1534</izvorni_sadrzaj>
    <derivirana_varijabla naziv="DomainObject.Predmet.Broj_1">1534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 zaposlenika</izvorni_sadrzaj>
    <derivirana_varijabla naziv="DomainObject.Predmet.Opis_1">3 zaposlenika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St-1534/2016</izvorni_sadrzaj>
    <derivirana_varijabla naziv="DomainObject.Predmet.OznakaBroj_1">St-1534/2016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EKO TEHNOLOGIJA ŠMIT d.o.o. za trgovinu, građenje usluge</izvorni_sadrzaj>
    <derivirana_varijabla naziv="DomainObject.Predmet.ProtustrankaFormated_1">  EKO TEHNOLOGIJA ŠMIT d.o.o. za trgovinu, građenje usluge</derivirana_varijabla>
  </DomainObject.Predmet.ProtustrankaFormated>
  <DomainObject.Predmet.ProtustrankaFormatedOIB>
    <izvorni_sadrzaj>  EKO TEHNOLOGIJA ŠMIT d.o.o. za trgovinu, građenje usluge, OIB 68416379834</izvorni_sadrzaj>
    <derivirana_varijabla naziv="DomainObject.Predmet.ProtustrankaFormatedOIB_1">  EKO TEHNOLOGIJA ŠMIT d.o.o. za trgovinu, građenje usluge, OIB 68416379834</derivirana_varijabla>
  </DomainObject.Predmet.ProtustrankaFormatedOIB>
  <DomainObject.Predmet.ProtustrankaFormatedWithAdress>
    <izvorni_sadrzaj> EKO TEHNOLOGIJA ŠMIT d.o.o. za trgovinu, građenje usluge, Put Firula 27/A, 21000 Split</izvorni_sadrzaj>
    <derivirana_varijabla naziv="DomainObject.Predmet.ProtustrankaFormatedWithAdress_1"> EKO TEHNOLOGIJA ŠMIT d.o.o. za trgovinu, građenje usluge, Put Firula 27/A, 21000 Split</derivirana_varijabla>
  </DomainObject.Predmet.ProtustrankaFormatedWithAdress>
  <DomainObject.Predmet.ProtustrankaFormatedWithAdressOIB>
    <izvorni_sadrzaj> EKO TEHNOLOGIJA ŠMIT d.o.o. za trgovinu, građenje usluge, OIB 68416379834, Put Firula 27/A, 21000 Split</izvorni_sadrzaj>
    <derivirana_varijabla naziv="DomainObject.Predmet.ProtustrankaFormatedWithAdressOIB_1"> EKO TEHNOLOGIJA ŠMIT d.o.o. za trgovinu, građenje usluge, OIB 68416379834, Put Firula 27/A, 21000 Split</derivirana_varijabla>
  </DomainObject.Predmet.ProtustrankaFormatedWithAdressOIB>
  <DomainObject.Predmet.ProtustrankaWithAdress>
    <izvorni_sadrzaj>EKO TEHNOLOGIJA ŠMIT d.o.o. za trgovinu, građenje usluge Put Firula 27/A, 21000 Split</izvorni_sadrzaj>
    <derivirana_varijabla naziv="DomainObject.Predmet.ProtustrankaWithAdress_1">EKO TEHNOLOGIJA ŠMIT d.o.o. za trgovinu, građenje usluge Put Firula 27/A, 21000 Split</derivirana_varijabla>
  </DomainObject.Predmet.ProtustrankaWithAdress>
  <DomainObject.Predmet.ProtustrankaWithAdressOIB>
    <izvorni_sadrzaj>EKO TEHNOLOGIJA ŠMIT d.o.o. za trgovinu, građenje usluge, OIB 68416379834, Put Firula 27/A, 21000 Split</izvorni_sadrzaj>
    <derivirana_varijabla naziv="DomainObject.Predmet.ProtustrankaWithAdressOIB_1">EKO TEHNOLOGIJA ŠMIT d.o.o. za trgovinu, građenje usluge, OIB 68416379834, Put Firula 27/A, 21000 Split</derivirana_varijabla>
  </DomainObject.Predmet.ProtustrankaWithAdressOIB>
  <DomainObject.Predmet.ProtustrankaNazivFormated>
    <izvorni_sadrzaj>EKO TEHNOLOGIJA ŠMIT d.o.o. za trgovinu, građenje usluge</izvorni_sadrzaj>
    <derivirana_varijabla naziv="DomainObject.Predmet.ProtustrankaNazivFormated_1">EKO TEHNOLOGIJA ŠMIT d.o.o. za trgovinu, građenje usluge</derivirana_varijabla>
  </DomainObject.Predmet.ProtustrankaNazivFormated>
  <DomainObject.Predmet.ProtustrankaNazivFormatedOIB>
    <izvorni_sadrzaj>EKO TEHNOLOGIJA ŠMIT d.o.o. za trgovinu, građenje usluge, OIB 68416379834</izvorni_sadrzaj>
    <derivirana_varijabla naziv="DomainObject.Predmet.ProtustrankaNazivFormatedOIB_1">EKO TEHNOLOGIJA ŠMIT d.o.o. za trgovinu, građenje usluge, OIB 68416379834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382027.45</izvorni_sadrzaj>
    <derivirana_varijabla naziv="DomainObject.Predmet.TrenutnaVrijednost_1">382027.45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EKO TEHNOLOGIJA ŠMIT d.o.o. za trgovinu, građenje usluge</item>
    </izvorni_sadrzaj>
    <derivirana_varijabla naziv="DomainObject.Predmet.ProtuStrankaListFormated_1">
      <item>EKO TEHNOLOGIJA ŠMIT d.o.o. za trgovinu, građenje usluge</item>
    </derivirana_varijabla>
  </DomainObject.Predmet.ProtuStrankaListFormated>
  <DomainObject.Predmet.ProtuStrankaListFormatedOIB>
    <izvorni_sadrzaj>
      <item>EKO TEHNOLOGIJA ŠMIT d.o.o. za trgovinu, građenje usluge, OIB 68416379834</item>
    </izvorni_sadrzaj>
    <derivirana_varijabla naziv="DomainObject.Predmet.ProtuStrankaListFormatedOIB_1">
      <item>EKO TEHNOLOGIJA ŠMIT d.o.o. za trgovinu, građenje usluge, OIB 68416379834</item>
    </derivirana_varijabla>
  </DomainObject.Predmet.ProtuStrankaListFormatedOIB>
  <DomainObject.Predmet.ProtuStrankaListFormatedWithAdress>
    <izvorni_sadrzaj>
      <item>EKO TEHNOLOGIJA ŠMIT d.o.o. za trgovinu, građenje usluge, Put Firula 27/A, 21000 Split</item>
    </izvorni_sadrzaj>
    <derivirana_varijabla naziv="DomainObject.Predmet.ProtuStrankaListFormatedWithAdress_1">
      <item>EKO TEHNOLOGIJA ŠMIT d.o.o. za trgovinu, građenje usluge, Put Firula 27/A, 21000 Split</item>
    </derivirana_varijabla>
  </DomainObject.Predmet.ProtuStrankaListFormatedWithAdress>
  <DomainObject.Predmet.ProtuStrankaListFormatedWithAdressOIB>
    <izvorni_sadrzaj>
      <item>EKO TEHNOLOGIJA ŠMIT d.o.o. za trgovinu, građenje usluge, OIB 68416379834, Put Firula 27/A, 21000 Split</item>
    </izvorni_sadrzaj>
    <derivirana_varijabla naziv="DomainObject.Predmet.ProtuStrankaListFormatedWithAdressOIB_1">
      <item>EKO TEHNOLOGIJA ŠMIT d.o.o. za trgovinu, građenje usluge, OIB 68416379834, Put Firula 27/A, 21000 Split</item>
    </derivirana_varijabla>
  </DomainObject.Predmet.ProtuStrankaListFormatedWithAdressOIB>
  <DomainObject.Predmet.ProtuStrankaListNazivFormated>
    <izvorni_sadrzaj>
      <item>EKO TEHNOLOGIJA ŠMIT d.o.o. za trgovinu, građenje usluge</item>
    </izvorni_sadrzaj>
    <derivirana_varijabla naziv="DomainObject.Predmet.ProtuStrankaListNazivFormated_1">
      <item>EKO TEHNOLOGIJA ŠMIT d.o.o. za trgovinu, građenje usluge</item>
    </derivirana_varijabla>
  </DomainObject.Predmet.ProtuStrankaListNazivFormated>
  <DomainObject.Predmet.ProtuStrankaListNazivFormatedOIB>
    <izvorni_sadrzaj>
      <item>EKO TEHNOLOGIJA ŠMIT d.o.o. za trgovinu, građenje usluge, OIB 68416379834</item>
    </izvorni_sadrzaj>
    <derivirana_varijabla naziv="DomainObject.Predmet.ProtuStrankaListNazivFormatedOIB_1">
      <item>EKO TEHNOLOGIJA ŠMIT d.o.o. za trgovinu, građenje usluge, OIB 68416379834</item>
    </derivirana_varijabla>
  </DomainObject.Predmet.ProtuStrankaListNazivFormatedOIB>
  <DomainObject.Predmet.OstaliListFormated>
    <izvorni_sadrzaj>
      <item>Jurgen Schmidt Turić</item>
    </izvorni_sadrzaj>
    <derivirana_varijabla naziv="DomainObject.Predmet.OstaliListFormated_1">
      <item>Jurgen Schmidt Turić</item>
    </derivirana_varijabla>
  </DomainObject.Predmet.OstaliListFormated>
  <DomainObject.Predmet.OstaliListFormatedOIB>
    <izvorni_sadrzaj>
      <item>Jurgen Schmidt Turić, OIB 08763363290</item>
    </izvorni_sadrzaj>
    <derivirana_varijabla naziv="DomainObject.Predmet.OstaliListFormatedOIB_1">
      <item>Jurgen Schmidt Turić, OIB 08763363290</item>
    </derivirana_varijabla>
  </DomainObject.Predmet.OstaliListFormatedOIB>
  <DomainObject.Predmet.OstaliListFormatedWithAdress>
    <izvorni_sadrzaj>
      <item>Jurgen Schmidt Turić, Kroz Smrdečac 19, 21000 Split</item>
    </izvorni_sadrzaj>
    <derivirana_varijabla naziv="DomainObject.Predmet.OstaliListFormatedWithAdress_1">
      <item>Jurgen Schmidt Turić, Kroz Smrdečac 19, 21000 Split</item>
    </derivirana_varijabla>
  </DomainObject.Predmet.OstaliListFormatedWithAdress>
  <DomainObject.Predmet.OstaliListFormatedWithAdressOIB>
    <izvorni_sadrzaj>
      <item>Jurgen Schmidt Turić, OIB 08763363290, Kroz Smrdečac 19, 21000 Split</item>
    </izvorni_sadrzaj>
    <derivirana_varijabla naziv="DomainObject.Predmet.OstaliListFormatedWithAdressOIB_1">
      <item>Jurgen Schmidt Turić, OIB 08763363290, Kroz Smrdečac 19, 21000 Split</item>
    </derivirana_varijabla>
  </DomainObject.Predmet.OstaliListFormatedWithAdressOIB>
  <DomainObject.Predmet.OstaliListNazivFormated>
    <izvorni_sadrzaj>
      <item>Jurgen Schmidt Turić</item>
    </izvorni_sadrzaj>
    <derivirana_varijabla naziv="DomainObject.Predmet.OstaliListNazivFormated_1">
      <item>Jurgen Schmidt Turić</item>
    </derivirana_varijabla>
  </DomainObject.Predmet.OstaliListNazivFormated>
  <DomainObject.Predmet.OstaliListNazivFormatedOIB>
    <izvorni_sadrzaj>
      <item>Jurgen Schmidt Turić, OIB 08763363290</item>
    </izvorni_sadrzaj>
    <derivirana_varijabla naziv="DomainObject.Predmet.OstaliListNazivFormatedOIB_1">
      <item>Jurgen Schmidt Turić, OIB 08763363290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EKO TEHNOLOGIJA ŠMIT d.o.o. za trgovinu, građenje usluge</izvorni_sadrzaj>
    <derivirana_varijabla naziv="DomainObject.Predmet.ProtustrankaIDrugi_1">EKO TEHNOLOGIJA ŠMIT d.o.o. za trgovinu, građenje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EKO TEHNOLOGIJA ŠMIT d.o.o. za trgovinu, građenje usluge, OIB 68416379834, Put Firula 27/A, 21000 Split</izvorni_sadrzaj>
    <derivirana_varijabla naziv="DomainObject.Predmet.ProtustrankaIDrugiAdressOIB_1">EKO TEHNOLOGIJA ŠMIT d.o.o. za trgovinu, građenje usluge, OIB 68416379834, Put Firula 27/A,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TEHNOLOGIJA ŠMIT d.o.o. za trgovinu, građenje usluge</item>
      <item>FINANCIJSKA AGENCIJA, RC SPLIT</item>
      <item>Jurgen Schmidt Turić</item>
    </izvorni_sadrzaj>
    <derivirana_varijabla naziv="DomainObject.Predmet.SudioniciListNaziv_1">
      <item>EKO TEHNOLOGIJA ŠMIT d.o.o. za trgovinu, građenje usluge</item>
      <item>FINANCIJSKA AGENCIJA, RC SPLIT</item>
      <item>Jurgen Schmidt Turić</item>
    </derivirana_varijabla>
  </DomainObject.Predmet.SudioniciListNaziv>
  <DomainObject.Predmet.SudioniciListAdressOIB>
    <izvorni_sadrzaj>
      <item>EKO TEHNOLOGIJA ŠMIT d.o.o. za trgovinu, građenje usluge, OIB 68416379834, Put Firula 27/A,21000 Split</item>
      <item>FINANCIJSKA AGENCIJA, RC SPLIT, OIB 85821130368, Mažuranićevo šetalište 24 b,21000 Split</item>
      <item>Jurgen Schmidt Turić, OIB 08763363290, Kroz Smrdečac 19,21000 Split</item>
    </izvorni_sadrzaj>
    <derivirana_varijabla naziv="DomainObject.Predmet.SudioniciListAdressOIB_1">
      <item>EKO TEHNOLOGIJA ŠMIT d.o.o. za trgovinu, građenje usluge, OIB 68416379834, Put Firula 27/A,21000 Split</item>
      <item>FINANCIJSKA AGENCIJA, RC SPLIT, OIB 85821130368, Mažuranićevo šetalište 24 b,21000 Split</item>
      <item>Jurgen Schmidt Turić, OIB 08763363290, Kroz Smrdečac 19,21000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68416379834</item>
      <item>, OIB 85821130368</item>
      <item>, OIB 08763363290</item>
    </izvorni_sadrzaj>
    <derivirana_varijabla naziv="DomainObject.Predmet.SudioniciListNazivOIB_1">
      <item>, OIB 68416379834</item>
      <item>, OIB 85821130368</item>
      <item>, OIB 08763363290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597</properties:Words>
  <properties:Characters>3479</properties:Characters>
  <properties:Lines>95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4081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2018-02-15T12:14:00Z</dcterms:created>
  <dc:creator>stanka grcic</dc:creator>
  <cp:lastModifiedBy>Ivana Mendeš</cp:lastModifiedBy>
  <cp:lastPrinted>2018-02-15T12:18:00Z</cp:lastPrinted>
  <dcterms:modified xmlns:xsi="http://www.w3.org/2001/XMLSchema-instance" xsi:type="dcterms:W3CDTF">2018-02-15T12:19:00Z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