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740a92a" w14:paraId="740a92a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32200F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32200F">
              <w:rPr>
                <w:rFonts w:cs="Times New Roman" w:eastAsia="Times New Roman"/>
                <w:lang w:eastAsia="hr-HR"/>
              </w:rPr>
              <w:t>552/17</w:t>
            </w:r>
            <w:r w:rsidR="00817023">
              <w:rPr>
                <w:rFonts w:cs="Times New Roman" w:eastAsia="Times New Roman"/>
                <w:lang w:eastAsia="hr-HR"/>
              </w:rPr>
              <w:t>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32200F" w:rsidR="00A410D7">
      <w:pPr>
        <w:spacing w:after="0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817023">
        <w:rPr>
          <w:rFonts w:cs="Times New Roman" w:eastAsia="SimSun"/>
          <w:kern w:val="2"/>
          <w:lang w:bidi="hi-IN" w:eastAsia="zh-CN"/>
        </w:rPr>
        <w:t xml:space="preserve"> </w:t>
      </w:r>
      <w:r w:rsidR="0032200F">
        <w:rPr>
          <w:rFonts w:cs="Times New Roman" w:eastAsia="SimSun"/>
          <w:kern w:val="2"/>
          <w:lang w:bidi="hi-IN" w:eastAsia="zh-CN"/>
        </w:rPr>
        <w:t>Primca d.o.o., Vrhovljan, Mlinarska 7, OIB: 92417912116</w:t>
      </w:r>
      <w:r w:rsidR="00F171BE">
        <w:rPr>
          <w:rFonts w:cs="Times New Roman"/>
        </w:rPr>
        <w:t>, dana</w:t>
      </w:r>
      <w:r w:rsidR="00817023">
        <w:rPr>
          <w:rFonts w:cs="Times New Roman"/>
        </w:rPr>
        <w:t xml:space="preserve"> 10</w:t>
      </w:r>
      <w:r w:rsidR="00EF7BA6">
        <w:rPr>
          <w:rFonts w:cs="Times New Roman"/>
        </w:rPr>
        <w:t>. siječnja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EF7BA6" w:rsidP="00F171BE" w:rsidR="00F171BE">
      <w:pPr>
        <w:spacing w:after="0"/>
        <w:jc w:val="center"/>
      </w:pPr>
      <w:r>
        <w:t>20. veljače</w:t>
      </w:r>
      <w:r w:rsidR="00A410D7">
        <w:t xml:space="preserve"> 2018</w:t>
      </w:r>
      <w:r w:rsidR="001A67FA">
        <w:t xml:space="preserve">. u </w:t>
      </w:r>
      <w:r w:rsidR="0032200F">
        <w:t>09,45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 xml:space="preserve">direktor </w:t>
      </w:r>
      <w:r w:rsidR="000A7AEF" w:rsidRPr="00B2631E">
        <w:t xml:space="preserve">dužnika, </w:t>
      </w:r>
      <w:r w:rsidR="0032200F">
        <w:t>Nenad Kutnjak, Šalek 66/E, Velenje, Republika Slovenija,</w:t>
      </w:r>
    </w:p>
    <w:p w:rsidRDefault="000A7AEF" w:rsidP="000A7AEF" w:rsidR="009155F5" w:rsidRPr="009155F5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32200F">
        <w:rPr>
          <w:rFonts w:cs="Times New Roman" w:eastAsia="SimSun"/>
          <w:kern w:val="2"/>
          <w:lang w:bidi="hi-IN" w:eastAsia="zh-CN"/>
        </w:rPr>
        <w:t xml:space="preserve">Primca d.o.o., Vrhovljan, Mlinarska 7,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EF7BA6" w:rsidP="009155F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 w:rsidR="001A67FA">
        <w:t>,</w:t>
      </w:r>
      <w:r w:rsidR="008B3EE5">
        <w:t xml:space="preserve"> </w:t>
      </w:r>
      <w:r w:rsidR="0032200F">
        <w:t>Nenadu Kutnjak, Šalek 66/E, Velenje, Republika Slovenija, OIB: 99519536808</w:t>
      </w:r>
      <w:r w:rsidR="00817023">
        <w:t xml:space="preserve">, </w:t>
      </w:r>
      <w:r w:rsidR="008B3EE5" w:rsidRPr="00412CB1">
        <w:t xml:space="preserve">da na zakazano ročište kod ovoga suda, </w:t>
      </w:r>
      <w:r>
        <w:t>20</w:t>
      </w:r>
      <w:r w:rsidR="00A410D7">
        <w:t>. veljače 2018</w:t>
      </w:r>
      <w:r w:rsidR="001A67FA">
        <w:t xml:space="preserve">. u </w:t>
      </w:r>
      <w:r w:rsidR="00817023">
        <w:t>0</w:t>
      </w:r>
      <w:r w:rsidR="0032200F">
        <w:t>9,45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32200F">
        <w:rPr>
          <w:rFonts w:cs="Times New Roman" w:eastAsia="SimSun"/>
          <w:kern w:val="2"/>
          <w:lang w:bidi="hi-IN" w:eastAsia="zh-CN"/>
        </w:rPr>
        <w:t xml:space="preserve"> Primca d.o.o., Vrhovljan, Mlinarska 7, OIB: 92417912116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32200F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17023">
        <w:rPr>
          <w:rFonts w:cs="Times New Roman"/>
        </w:rPr>
        <w:t>10</w:t>
      </w:r>
      <w:r w:rsidR="00EF7BA6">
        <w:rPr>
          <w:rFonts w:cs="Times New Roman"/>
        </w:rPr>
        <w:t>. siječnja 2018</w:t>
      </w:r>
      <w:r>
        <w:rPr>
          <w:rFonts w:cs="Times New Roman"/>
        </w:rPr>
        <w:t xml:space="preserve">. </w:t>
      </w:r>
    </w:p>
    <w:p w:rsidRDefault="00B2631E" w:rsidP="0032200F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32200F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9A68B5" w:rsidR="0093430B" w:rsidRPr="0093430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Direktor dužnika, </w:t>
      </w:r>
      <w:r w:rsidR="0032200F">
        <w:t>Nenad Kutnjak, Šalek 66/E, Velenje, Republika Slovenija,</w:t>
      </w:r>
    </w:p>
    <w:p w:rsidRDefault="009A68B5" w:rsidP="0093430B" w:rsidR="009A68B5" w:rsidRPr="0093430B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A410D7" w:rsidR="00B2631E" w:rsidRPr="00EF7BA6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32200F">
        <w:rPr>
          <w:rFonts w:cs="Times New Roman" w:eastAsia="SimSun"/>
          <w:kern w:val="2"/>
          <w:lang w:bidi="hi-IN" w:eastAsia="zh-CN"/>
        </w:rPr>
        <w:t>Primca d.o.o., Vrhovljan, Mlinarska 7,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</w:t>
      </w:r>
      <w:r w:rsidR="00817023">
        <w:t>vni odjel, Varaždin, B. Radić 2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32200F" w:rsidR="00954519">
      <w:headerReference w:type="default" r:id="rId10"/>
      <w:headerReference w:type="first" r:id="rId11"/>
      <w:pgSz w:h="16838" w:w="11906"/>
      <w:pgMar w:gutter="0" w:footer="709" w:header="709" w:left="1418" w:bottom="14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CB2" w:rsidP="00F171BE" w:rsidR="009F4CB2">
      <w:pPr>
        <w:spacing w:after="0"/>
      </w:pPr>
      <w:r>
        <w:separator/>
      </w:r>
    </w:p>
  </w:endnote>
  <w:endnote w:id="0" w:type="continuationSeparator">
    <w:p w:rsidRDefault="009F4CB2" w:rsidP="00F171BE" w:rsidR="009F4C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CB2" w:rsidP="00F171BE" w:rsidR="009F4CB2">
      <w:pPr>
        <w:spacing w:after="0"/>
      </w:pPr>
      <w:r>
        <w:separator/>
      </w:r>
    </w:p>
  </w:footnote>
  <w:footnote w:id="0" w:type="continuationSeparator">
    <w:p w:rsidRDefault="009F4CB2" w:rsidP="00F171BE" w:rsidR="009F4C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86E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32200F">
      <w:t>552</w:t>
    </w:r>
    <w:r w:rsidR="0093430B">
      <w:t>/17-3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A67FA"/>
    <w:rsid w:val="002B3101"/>
    <w:rsid w:val="0032200F"/>
    <w:rsid w:val="004225CC"/>
    <w:rsid w:val="007F6D58"/>
    <w:rsid w:val="00817023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A68B5"/>
    <w:rsid w:val="009F4CB2"/>
    <w:rsid w:val="00A1786E"/>
    <w:rsid w:val="00A410D7"/>
    <w:rsid w:val="00A6646C"/>
    <w:rsid w:val="00B2631E"/>
    <w:rsid w:val="00C6123A"/>
    <w:rsid w:val="00CE3A68"/>
    <w:rsid w:val="00D24D5E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86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786E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786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786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86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786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786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786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Primca d.o.o. za proizvodnju, trgovinu i usluge zastupanog po punomoćniku Nenad Kutnjak</izvorni_sadrzaj>
    <derivirana_varijabla naziv="DomainObject.Predmet.ProtustrankaFormated_1">  Primca d.o.o. za proizvodnju, trgovinu i usluge zastupanog po punomoćniku Nenad Kutnjak</derivirana_varijabla>
  </DomainObject.Predmet.ProtustrankaFormated>
  <DomainObject.Predmet.ProtustrankaFormatedOIB>
    <izvorni_sadrzaj>  Primca d.o.o. za proizvodnju, trgovinu i usluge, OIB 92417912116 zastupanog po punomoćniku Nenad Kutnjak</izvorni_sadrzaj>
    <derivirana_varijabla naziv="DomainObject.Predmet.ProtustrankaFormatedOIB_1">  Primca d.o.o. za proizvodnju, trgovinu i usluge, OIB 92417912116 zastupanog po punomoćniku Nenad Kutnjak</derivirana_varijabla>
  </DomainObject.Predmet.ProtustrankaFormatedOIB>
  <DomainObject.Predmet.ProtustrankaFormatedWithAdress>
    <izvorni_sadrzaj> Primca d.o.o. za proizvodnju, trgovinu i usluge, Mlinarska 7, 40313 Vrhovljan zastupanog po punomoćniku Nenad Kutnjak</izvorni_sadrzaj>
    <derivirana_varijabla naziv="DomainObject.Predmet.ProtustrankaFormatedWithAdress_1"> Primca d.o.o. za proizvodnju, trgovinu i usluge, Mlinarska 7, 40313 Vrhovljan zastupanog po punomoćniku Nenad Kutnjak</derivirana_varijabla>
  </DomainObject.Predmet.ProtustrankaFormatedWithAdress>
  <DomainObject.Predmet.ProtustrankaFormatedWithAdressOIB>
    <izvorni_sadrzaj> Primca d.o.o. za proizvodnju, trgovinu i usluge, OIB 92417912116, Mlinarska 7, 40313 Vrhovljan zastupanog po punomoćniku Nenad Kutnjak</izvorni_sadrzaj>
    <derivirana_varijabla naziv="DomainObject.Predmet.ProtustrankaFormatedWithAdressOIB_1"> Primca d.o.o. za proizvodnju, trgovinu i usluge, OIB 92417912116, Mlinarska 7, 40313 Vrhovljan zastupanog po punomoćniku Nenad Kutnjak</derivirana_varijabla>
  </DomainObject.Predmet.ProtustrankaFormatedWithAdressOIB>
  <DomainObject.Predmet.ProtustrankaWithAdress>
    <izvorni_sadrzaj>Primca d.o.o. za proizvodnju, trgovinu i usluge Mlinarska 7, 40313 Vrhovljan</izvorni_sadrzaj>
    <derivirana_varijabla naziv="DomainObject.Predmet.ProtustrankaWithAdress_1">Primca d.o.o. za proizvodnju, trgovinu i usluge Mlinarska 7, 40313 Vrhovljan</derivirana_varijabla>
  </DomainObject.Predmet.ProtustrankaWithAdress>
  <DomainObject.Predmet.ProtustrankaWithAdressOIB>
    <izvorni_sadrzaj>Primca d.o.o. za proizvodnju, trgovinu i usluge, OIB 92417912116, Mlinarska 7, 40313 Vrhovljan</izvorni_sadrzaj>
    <derivirana_varijabla naziv="DomainObject.Predmet.ProtustrankaWithAdressOIB_1">Primca d.o.o. za proizvodnju, trgovinu i usluge, OIB 92417912116, Mlinarska 7, 40313 Vrhovljan</derivirana_varijabla>
  </DomainObject.Predmet.ProtustrankaWithAdressOIB>
  <DomainObject.Predmet.ProtustrankaNazivFormated>
    <izvorni_sadrzaj>Primca d.o.o. za proizvodnju, trgovinu i usluge</izvorni_sadrzaj>
    <derivirana_varijabla naziv="DomainObject.Predmet.ProtustrankaNazivFormated_1">Primca d.o.o. za proizvodnju, trgovinu i usluge</derivirana_varijabla>
  </DomainObject.Predmet.ProtustrankaNazivFormated>
  <DomainObject.Predmet.ProtustrankaNazivFormatedOIB>
    <izvorni_sadrzaj>Primca d.o.o. za proizvodnju, trgovinu i usluge, OIB 92417912116</izvorni_sadrzaj>
    <derivirana_varijabla naziv="DomainObject.Predmet.ProtustrankaNazivFormatedOIB_1">Primca d.o.o. za proizvodnju, trgovinu i usluge, OIB 92417912116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31593.27</izvorni_sadrzaj>
    <derivirana_varijabla naziv="DomainObject.Predmet.TrenutnaVrijednost_1">31593.27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Primca d.o.o. za proizvodnju, trgovinu i usluge zastupanog po punomoćniku Nenad Kutnjak</item>
    </izvorni_sadrzaj>
    <derivirana_varijabla naziv="DomainObject.Predmet.ProtuStrankaListFormated_1">
      <item>Primca d.o.o. za proizvodnju, trgovinu i usluge zastupanog po punomoćniku Nenad Kutnjak</item>
    </derivirana_varijabla>
  </DomainObject.Predmet.ProtuStrankaListFormated>
  <DomainObject.Predmet.ProtuStrankaListFormatedOIB>
    <izvorni_sadrzaj>
      <item>Primca d.o.o. za proizvodnju, trgovinu i usluge, OIB 92417912116 zastupanog po punomoćniku Nenad Kutnjak</item>
    </izvorni_sadrzaj>
    <derivirana_varijabla naziv="DomainObject.Predmet.ProtuStrankaListFormatedOIB_1">
      <item>Primca d.o.o. za proizvodnju, trgovinu i usluge, OIB 92417912116 zastupanog po punomoćniku Nenad Kutnjak</item>
    </derivirana_varijabla>
  </DomainObject.Predmet.ProtuStrankaListFormatedOIB>
  <DomainObject.Predmet.ProtuStrankaListFormatedWithAdress>
    <izvorni_sadrzaj>
      <item>Primca d.o.o. za proizvodnju, trgovinu i usluge, Mlinarska 7, 40313 Vrhovljan zastupanog po punomoćniku Nenad Kutnjak</item>
    </izvorni_sadrzaj>
    <derivirana_varijabla naziv="DomainObject.Predmet.ProtuStrankaListFormatedWithAdress_1">
      <item>Primca d.o.o. za proizvodnju, trgovinu i usluge, Mlinarska 7, 40313 Vrhovljan zastupanog po punomoćniku Nenad Kutnjak</item>
    </derivirana_varijabla>
  </DomainObject.Predmet.ProtuStrankaListFormatedWithAdress>
  <DomainObject.Predmet.ProtuStrankaListFormatedWithAdressOIB>
    <izvorni_sadrzaj>
      <item>Primca d.o.o. za proizvodnju, trgovinu i usluge, OIB 92417912116, Mlinarska 7, 40313 Vrhovljan zastupanog po punomoćniku Nenad Kutnjak</item>
    </izvorni_sadrzaj>
    <derivirana_varijabla naziv="DomainObject.Predmet.ProtuStrankaListFormatedWithAdressOIB_1">
      <item>Primca d.o.o. za proizvodnju, trgovinu i usluge, OIB 92417912116, Mlinarska 7, 40313 Vrhovljan zastupanog po punomoćniku Nenad Kutnjak</item>
    </derivirana_varijabla>
  </DomainObject.Predmet.ProtuStrankaListFormatedWithAdressOIB>
  <DomainObject.Predmet.ProtuStrankaListNazivFormated>
    <izvorni_sadrzaj>
      <item>Primca d.o.o. za proizvodnju, trgovinu i usluge</item>
    </izvorni_sadrzaj>
    <derivirana_varijabla naziv="DomainObject.Predmet.ProtuStrankaListNazivFormated_1">
      <item>Primca d.o.o. za proizvodnju, trgovinu i usluge</item>
    </derivirana_varijabla>
  </DomainObject.Predmet.ProtuStrankaListNazivFormated>
  <DomainObject.Predmet.ProtuStrankaListNazivFormatedOIB>
    <izvorni_sadrzaj>
      <item>Primca d.o.o. za proizvodnju, trgovinu i usluge, OIB 92417912116</item>
    </izvorni_sadrzaj>
    <derivirana_varijabla naziv="DomainObject.Predmet.ProtuStrankaListNazivFormatedOIB_1">
      <item>Primca d.o.o. za proizvodnju, trgovinu i usluge, OIB 92417912116</item>
    </derivirana_varijabla>
  </DomainObject.Predmet.ProtuStrankaListNazivFormatedOIB>
  <DomainObject.Predmet.OstaliListFormated>
    <izvorni_sadrzaj>
      <item>Sudski registar</item>
      <item>Nenad Kutnjak punomoćnik sudionika u postupku Primca d.o.o. za proizvodnju, trgovinu i usluge</item>
    </izvorni_sadrzaj>
    <derivirana_varijabla naziv="DomainObject.Predmet.OstaliListFormated_1">
      <item>Sudski registar</item>
      <item>Nenad Kutnjak punomoćnik sudionika u postupku Primca d.o.o. za proizvodnju, trgovinu i usluge</item>
    </derivirana_varijabla>
  </DomainObject.Predmet.OstaliListFormated>
  <DomainObject.Predmet.OstaliListFormatedOIB>
    <izvorni_sadrzaj>
      <item>Sudski registar</item>
      <item>Nenad Kutnjak, OIB 99519536808 punomoćnik sudionika u postupku Primca d.o.o. za proizvodnju, trgovinu i usluge</item>
    </izvorni_sadrzaj>
    <derivirana_varijabla naziv="DomainObject.Predmet.OstaliListFormatedOIB_1">
      <item>Sudski registar</item>
      <item>Nenad Kutnjak, OIB 99519536808 punomoćnik sudionika u postupku Primca d.o.o. za proizvodnju, trgovinu i usluge</item>
    </derivirana_varijabla>
  </DomainObject.Predmet.OstaliListFormatedOIB>
  <DomainObject.Predmet.OstaliListFormatedWithAdress>
    <izvorni_sadrzaj>
      <item>Sudski registar</item>
      <item>Nenad Kutnjak, Šalek 66e, 3320 Velenje punomoćnik sudionika u postupku Primca d.o.o. za proizvodnju, trgovinu i usluge</item>
    </izvorni_sadrzaj>
    <derivirana_varijabla naziv="DomainObject.Predmet.OstaliListFormatedWithAdress_1">
      <item>Sudski registar</item>
      <item>Nenad Kutnjak, Šalek 66e, 3320 Velenje punomoćnik sudionika u postupku Primca d.o.o. za proizvodnju, trgovinu i usluge</item>
    </derivirana_varijabla>
  </DomainObject.Predmet.OstaliListFormatedWithAdress>
  <DomainObject.Predmet.OstaliListFormatedWithAdressOIB>
    <izvorni_sadrzaj>
      <item>Sudski registar</item>
      <item>Nenad Kutnjak, OIB 99519536808, Šalek 66e, 3320 Velenje punomoćnik sudionika u postupku Primca d.o.o. za proizvodnju, trgovinu i usluge</item>
    </izvorni_sadrzaj>
    <derivirana_varijabla naziv="DomainObject.Predmet.OstaliListFormatedWithAdressOIB_1">
      <item>Sudski registar</item>
      <item>Nenad Kutnjak, OIB 99519536808, Šalek 66e, 3320 Velenje punomoćnik sudionika u postupku Primca d.o.o. za proizvodnju, trgovinu i usluge</item>
    </derivirana_varijabla>
  </DomainObject.Predmet.OstaliListFormatedWithAdressOIB>
  <DomainObject.Predmet.OstaliListNazivFormated>
    <izvorni_sadrzaj>
      <item>Sudski registar</item>
      <item>Nenad Kutnjak</item>
    </izvorni_sadrzaj>
    <derivirana_varijabla naziv="DomainObject.Predmet.OstaliListNazivFormated_1">
      <item>Sudski registar</item>
      <item>Nenad Kutnjak</item>
    </derivirana_varijabla>
  </DomainObject.Predmet.OstaliListNazivFormated>
  <DomainObject.Predmet.OstaliListNazivFormatedOIB>
    <izvorni_sadrzaj>
      <item>Sudski registar</item>
      <item>Nenad Kutnjak, OIB 99519536808</item>
    </izvorni_sadrzaj>
    <derivirana_varijabla naziv="DomainObject.Predmet.OstaliListNazivFormatedOIB_1">
      <item>Sudski registar</item>
      <item>Nenad Kutnjak, OIB 99519536808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Primca d.o.o. za proizvodnju, trgovinu i usluge</izvorni_sadrzaj>
    <derivirana_varijabla naziv="DomainObject.Predmet.ProtustrankaIDrugi_1">Primca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Primca d.o.o. za proizvodnju, trgovinu i usluge, OIB 92417912116, Mlinarska 7, 40313 Vrhovljan</izvorni_sadrzaj>
    <derivirana_varijabla naziv="DomainObject.Predmet.ProtustrankaIDrugiAdressOIB_1">Primca d.o.o. za proizvodnju, trgovinu i usluge, OIB 92417912116, Mlinarska 7,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Primca d.o.o. za proizvodnju, trgovinu i usluge</item>
      <item>Sudski registar</item>
      <item>Nenad Kutnjak</item>
    </izvorni_sadrzaj>
    <derivirana_varijabla naziv="DomainObject.Predmet.SudioniciListNaziv_1">
      <item>Financijska agencija</item>
      <item>Primca d.o.o. za proizvodnju, trgovinu i usluge</item>
      <item>Sudski registar</item>
      <item>Nenad Kutnjak</item>
    </derivirana_varijabla>
  </DomainObject.Predmet.SudioniciListNaziv>
  <DomainObject.Predmet.SudioniciListAdressOIB>
    <izvorni_sadrzaj>
      <item>Financijska agencija, OIB 85821130368, Ulica grada Vukovara 70,10000 Zagreb</item>
      <item>Primca d.o.o. za proizvodnju, trgovinu i usluge, OIB 92417912116, Mlinarska 7,40313 Vrhovljan</item>
      <item>Sudski registar</item>
      <item>Nenad Kutnjak, OIB 99519536808, Šalek 66e,3320 Velenje</item>
    </izvorni_sadrzaj>
    <derivirana_varijabla naziv="DomainObject.Predmet.SudioniciListAdressOIB_1">
      <item>Financijska agencija, OIB 85821130368, Ulica grada Vukovara 70,10000 Zagreb</item>
      <item>Primca d.o.o. za proizvodnju, trgovinu i usluge, OIB 92417912116, Mlinarska 7,40313 Vrhovljan</item>
      <item>Sudski registar</item>
      <item>Nenad Kutnjak, OIB 99519536808, Šalek 66e,3320 Velenje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92417912116</item>
      <item>, OIB null</item>
      <item>, OIB 99519536808</item>
    </izvorni_sadrzaj>
    <derivirana_varijabla naziv="DomainObject.Predmet.SudioniciListNazivOIB_1">
      <item>, OIB 85821130368</item>
      <item>, OIB 92417912116</item>
      <item>, OIB null</item>
      <item>, OIB 99519536808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2010</properties:Characters>
  <properties:Lines>67</properties:Lines>
  <properties:Paragraphs>28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2018-01-10T09:28:00Z</cp:lastPrinted>
  <dcterms:modified xmlns:xsi="http://www.w3.org/2001/XMLSchema-instance" xsi:type="dcterms:W3CDTF">2018-01-10T09:29:00Z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