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ed4b" w14:paraId="966ed4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E12A5E">
        <w:t>239/17-3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E12A5E">
        <w:t xml:space="preserve">LETIZIA GOLD d.o.o. za </w:t>
      </w:r>
      <w:r w:rsidR="00EB00A8">
        <w:t>trgovinu</w:t>
      </w:r>
      <w:r w:rsidR="00ED13B1">
        <w:t xml:space="preserve"> </w:t>
      </w:r>
      <w:r w:rsidR="00E12A5E">
        <w:t xml:space="preserve">i usluge </w:t>
      </w:r>
      <w:r w:rsidR="00A30626">
        <w:t xml:space="preserve">Zagreb, </w:t>
      </w:r>
      <w:r w:rsidR="00E12A5E">
        <w:t>Fočanska ulica 4</w:t>
      </w:r>
      <w:r w:rsidR="00ED13B1">
        <w:t xml:space="preserve">, </w:t>
      </w:r>
      <w:r w:rsidR="00EB00A8">
        <w:t xml:space="preserve">OIB </w:t>
      </w:r>
      <w:r w:rsidR="00E12A5E">
        <w:t>30732171708</w:t>
      </w:r>
      <w:r w:rsidR="00EB00A8">
        <w:t>, MBS 0</w:t>
      </w:r>
      <w:r w:rsidR="00E12A5E">
        <w:t>30136455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143857">
        <w:t>17</w:t>
      </w:r>
      <w:r w:rsidR="00614684">
        <w:t>.</w:t>
      </w:r>
      <w:r w:rsidR="00143857">
        <w:t xml:space="preserve"> </w:t>
      </w:r>
      <w:r w:rsidR="00614684">
        <w:t xml:space="preserve">veljače </w:t>
      </w:r>
      <w:r>
        <w:t>201</w:t>
      </w:r>
      <w:r w:rsidR="00614684">
        <w:t>7</w:t>
      </w:r>
      <w:r>
        <w:t>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E12A5E">
        <w:t>LETIZIA GOLD d.o.o. za trgovinu i usluge Zagreb, Fočanska ulica 4, OIB 30732171708, MBS 030136455</w:t>
      </w:r>
      <w:r w:rsidR="006E4744">
        <w:t xml:space="preserve">, </w:t>
      </w:r>
      <w:r>
        <w:t>iznosi</w:t>
      </w:r>
      <w:r w:rsidR="00614684">
        <w:t xml:space="preserve"> 7.7</w:t>
      </w:r>
      <w:r w:rsidR="00E12A5E">
        <w:t>25,61</w:t>
      </w:r>
      <w:r w:rsidR="00ED13B1">
        <w:t xml:space="preserve">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E12A5E">
        <w:t>239</w:t>
      </w:r>
      <w:r w:rsidR="00614684">
        <w:t>-17</w:t>
      </w:r>
      <w:r>
        <w:t xml:space="preserve"> (članak 430. SZ u vezi s člankom 132. SZ-a- NN broj 71/15).</w:t>
      </w:r>
    </w:p>
    <w:p w:rsidRDefault="00AB52E8" w:rsidP="00AB52E8" w:rsidR="00AB52E8">
      <w:pPr>
        <w:ind w:left="708"/>
        <w:jc w:val="both"/>
      </w:pPr>
      <w:r>
        <w:t>IV. Ako osoba iz točke II, ovlaštena za zastupanje dužnika po zakonu,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E12A5E">
        <w:t>17.</w:t>
      </w:r>
      <w:r w:rsidR="00614684">
        <w:t xml:space="preserve"> veljače 2017</w:t>
      </w:r>
      <w:r>
        <w:t>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B52E8" w:rsidP="00AB52E8" w:rsidR="00AB52E8">
      <w:pPr>
        <w:ind w:left="720"/>
      </w:pPr>
      <w:r>
        <w:t>DNA:</w:t>
      </w:r>
    </w:p>
    <w:p w:rsidRDefault="00AB52E8" w:rsidP="00AB52E8" w:rsidR="00AB52E8">
      <w:pPr>
        <w:numPr>
          <w:ilvl w:val="0"/>
          <w:numId w:val="4"/>
        </w:numPr>
      </w:pPr>
      <w:r>
        <w:t xml:space="preserve">e-oglasna </w:t>
      </w:r>
    </w:p>
    <w:p w:rsidRDefault="00AB52E8" w:rsidP="00AB52E8" w:rsidR="00AB52E8">
      <w:pPr>
        <w:numPr>
          <w:ilvl w:val="0"/>
          <w:numId w:val="4"/>
        </w:numPr>
      </w:pPr>
      <w:r>
        <w:t>zahtjev – e-oglasna</w:t>
      </w:r>
    </w:p>
    <w:p w:rsidRDefault="00AB52E8" w:rsidP="00AB52E8" w:rsidR="00AB52E8">
      <w:pPr>
        <w:numPr>
          <w:ilvl w:val="0"/>
          <w:numId w:val="4"/>
        </w:numPr>
      </w:pPr>
      <w:r>
        <w:t xml:space="preserve">kal. 45 dana 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43857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41DE6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14684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30626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067E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12A5E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D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D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D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D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D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D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D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D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D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D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St-239/2017-3</izvorni_sadrzaj>
    <derivirana_varijabla naziv="DomainObject.Oznaka_1">St-239/2017-3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St-239/2017</izvorni_sadrzaj>
    <derivirana_varijabla naziv="DomainObject.Predmet.OznakaBroj_1">St-239/2017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LETIZIA GOLD d.o.o.</izvorni_sadrzaj>
    <derivirana_varijabla naziv="DomainObject.Predmet.ProtustrankaFormated_1">  LETIZIA GOLD d.o.o.</derivirana_varijabla>
  </DomainObject.Predmet.ProtustrankaFormated>
  <DomainObject.Predmet.ProtustrankaFormatedOIB>
    <izvorni_sadrzaj>  LETIZIA GOLD d.o.o., OIB 30732171708</izvorni_sadrzaj>
    <derivirana_varijabla naziv="DomainObject.Predmet.ProtustrankaFormatedOIB_1">  LETIZIA GOLD d.o.o., OIB 30732171708</derivirana_varijabla>
  </DomainObject.Predmet.ProtustrankaFormatedOIB>
  <DomainObject.Predmet.ProtustrankaFormatedWithAdress>
    <izvorni_sadrzaj> LETIZIA GOLD d.o.o., Fočanska ulica 4, 10000 Zagreb</izvorni_sadrzaj>
    <derivirana_varijabla naziv="DomainObject.Predmet.ProtustrankaFormatedWithAdress_1"> LETIZIA GOLD d.o.o., Fočanska ulica 4, 10000 Zagreb</derivirana_varijabla>
  </DomainObject.Predmet.ProtustrankaFormatedWithAdress>
  <DomainObject.Predmet.ProtustrankaFormatedWithAdressOIB>
    <izvorni_sadrzaj> LETIZIA GOLD d.o.o., OIB 30732171708, Fočanska ulica 4, 10000 Zagreb</izvorni_sadrzaj>
    <derivirana_varijabla naziv="DomainObject.Predmet.ProtustrankaFormatedWithAdressOIB_1"> LETIZIA GOLD d.o.o., OIB 30732171708, Fočanska ulica 4, 10000 Zagreb</derivirana_varijabla>
  </DomainObject.Predmet.ProtustrankaFormatedWithAdressOIB>
  <DomainObject.Predmet.ProtustrankaWithAdress>
    <izvorni_sadrzaj>LETIZIA GOLD d.o.o. Fočanska ulica 4, 10000 Zagreb</izvorni_sadrzaj>
    <derivirana_varijabla naziv="DomainObject.Predmet.ProtustrankaWithAdress_1">LETIZIA GOLD d.o.o. Fočanska ulica 4, 10000 Zagreb</derivirana_varijabla>
  </DomainObject.Predmet.ProtustrankaWithAdress>
  <DomainObject.Predmet.ProtustrankaWithAdressOIB>
    <izvorni_sadrzaj>LETIZIA GOLD d.o.o., OIB 30732171708, Fočanska ulica 4, 10000 Zagreb</izvorni_sadrzaj>
    <derivirana_varijabla naziv="DomainObject.Predmet.ProtustrankaWithAdressOIB_1">LETIZIA GOLD d.o.o., OIB 30732171708, Fočanska ulica 4, 10000 Zagreb</derivirana_varijabla>
  </DomainObject.Predmet.ProtustrankaWithAdressOIB>
  <DomainObject.Predmet.ProtustrankaNazivFormated>
    <izvorni_sadrzaj>LETIZIA GOLD d.o.o.</izvorni_sadrzaj>
    <derivirana_varijabla naziv="DomainObject.Predmet.ProtustrankaNazivFormated_1">LETIZIA GOLD d.o.o.</derivirana_varijabla>
  </DomainObject.Predmet.ProtustrankaNazivFormated>
  <DomainObject.Predmet.ProtustrankaNazivFormatedOIB>
    <izvorni_sadrzaj>LETIZIA GOLD d.o.o., OIB 30732171708</izvorni_sadrzaj>
    <derivirana_varijabla naziv="DomainObject.Predmet.ProtustrankaNazivFormatedOIB_1">LETIZIA GOLD d.o.o., OIB 30732171708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LETIZIA GOLD d.o.o.</item>
    </izvorni_sadrzaj>
    <derivirana_varijabla naziv="DomainObject.Predmet.ProtuStrankaListFormated_1">
      <item>LETIZIA GOLD d.o.o.</item>
    </derivirana_varijabla>
  </DomainObject.Predmet.ProtuStrankaListFormated>
  <DomainObject.Predmet.ProtuStrankaListFormatedOIB>
    <izvorni_sadrzaj>
      <item>LETIZIA GOLD d.o.o., OIB 30732171708</item>
    </izvorni_sadrzaj>
    <derivirana_varijabla naziv="DomainObject.Predmet.ProtuStrankaListFormatedOIB_1">
      <item>LETIZIA GOLD d.o.o., OIB 30732171708</item>
    </derivirana_varijabla>
  </DomainObject.Predmet.ProtuStrankaListFormatedOIB>
  <DomainObject.Predmet.ProtuStrankaListFormatedWithAdress>
    <izvorni_sadrzaj>
      <item>LETIZIA GOLD d.o.o., Fočanska ulica 4, 10000 Zagreb</item>
    </izvorni_sadrzaj>
    <derivirana_varijabla naziv="DomainObject.Predmet.ProtuStrankaListFormatedWithAdress_1">
      <item>LETIZIA GOLD d.o.o., Fočanska ulica 4, 10000 Zagreb</item>
    </derivirana_varijabla>
  </DomainObject.Predmet.ProtuStrankaListFormatedWithAdress>
  <DomainObject.Predmet.ProtuStrankaListFormatedWithAdressOIB>
    <izvorni_sadrzaj>
      <item>LETIZIA GOLD d.o.o., OIB 30732171708, Fočanska ulica 4, 10000 Zagreb</item>
    </izvorni_sadrzaj>
    <derivirana_varijabla naziv="DomainObject.Predmet.ProtuStrankaListFormatedWithAdressOIB_1">
      <item>LETIZIA GOLD d.o.o., OIB 30732171708, Fočanska ulica 4, 10000 Zagreb</item>
    </derivirana_varijabla>
  </DomainObject.Predmet.ProtuStrankaListFormatedWithAdressOIB>
  <DomainObject.Predmet.ProtuStrankaListNazivFormated>
    <izvorni_sadrzaj>
      <item>LETIZIA GOLD d.o.o.</item>
    </izvorni_sadrzaj>
    <derivirana_varijabla naziv="DomainObject.Predmet.ProtuStrankaListNazivFormated_1">
      <item>LETIZIA GOLD d.o.o.</item>
    </derivirana_varijabla>
  </DomainObject.Predmet.ProtuStrankaListNazivFormated>
  <DomainObject.Predmet.ProtuStrankaListNazivFormatedOIB>
    <izvorni_sadrzaj>
      <item>LETIZIA GOLD d.o.o., OIB 30732171708</item>
    </izvorni_sadrzaj>
    <derivirana_varijabla naziv="DomainObject.Predmet.ProtuStrankaListNazivFormatedOIB_1">
      <item>LETIZIA GOLD d.o.o., OIB 30732171708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St-239/2017-3</izvorni_sadrzaj>
    <derivirana_varijabla naziv="DomainObject.PoslovniBrojDokumenta_1">St-239/2017-3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LETIZIA GOLD d.o.o.</izvorni_sadrzaj>
    <derivirana_varijabla naziv="DomainObject.Predmet.ProtustrankaIDrugi_1">LETIZIA GOLD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LETIZIA GOLD d.o.o., OIB 30732171708, Fočanska ulica 4, 10000 Zagreb</izvorni_sadrzaj>
    <derivirana_varijabla naziv="DomainObject.Predmet.ProtustrankaIDrugiAdressOIB_1">LETIZIA GOLD d.o.o., OIB 30732171708, Fočanska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LETIZIA GOLD d.o.o.</item>
      <item>FINA Regionalni centar Zagreb</item>
    </izvorni_sadrzaj>
    <derivirana_varijabla naziv="DomainObject.Predmet.SudioniciListNaziv_1">
      <item>LETIZIA GOLD d.o.o.</item>
      <item>FINA Regionalni centar Zagreb</item>
    </derivirana_varijabla>
  </DomainObject.Predmet.SudioniciListNaziv>
  <DomainObject.Predmet.SudioniciListAdressOIB>
    <izvorni_sadrzaj>
      <item>LETIZIA GOLD d.o.o., OIB 30732171708, Fočanska ulica 4,10000 Zagreb</item>
      <item>FINA Regionalni centar Zagreb, OIB 85821130368, Trg svibanjskih žrtava 1995. br. 1,10000 Zagreb</item>
    </izvorni_sadrzaj>
    <derivirana_varijabla naziv="DomainObject.Predmet.SudioniciListAdressOIB_1">
      <item>LETIZIA GOLD d.o.o., OIB 30732171708, Fočanska ulica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30732171708</item>
      <item>, OIB 85821130368</item>
    </izvorni_sadrzaj>
    <derivirana_varijabla naziv="DomainObject.Predmet.SudioniciListNazivOIB_1">
      <item>, OIB 30732171708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AB2280-85EF-4FF2-9203-B7829B849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356</properties:Words>
  <properties:Characters>1849</properties:Characters>
  <properties:Lines>49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2016-11-23T07:04:00Z</dcterms:created>
  <dc:creator>Korisnik</dc:creator>
  <cp:lastModifiedBy>Darija Miličević</cp:lastModifiedBy>
  <cp:lastPrinted>2017-02-17T13:17:00Z</cp:lastPrinted>
  <dcterms:modified xmlns:xsi="http://www.w3.org/2001/XMLSchema-instance" xsi:type="dcterms:W3CDTF">2017-02-17T13:17:00Z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