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leftFromText="180" w:rightFromText="180" w:bottomFromText="200" w:vertAnchor="text" w:tblpY="1"/>
        <w:tblOverlap w:val="never"/>
        <w:tblW w:w="0" w:type="auto"/>
        <w:tblLook w:firstRow="1" w:lastRow="0" w:firstColumn="1" w:lastColumn="0" w:noHBand="0" w:noVBand="1" w:val="04A0"/>
      </w:tblPr>
      <w:tblGrid>
        <w:gridCol w:w="2985"/>
      </w:tblGrid>
      <w:tr w:rsidR="006869B0" w:rsidTr="006869B0">
        <w:tc>
          <w:tcPr>
            <w:tcW w:w="2985" w:type="dxa"/>
            <w:hideMark/>
          </w:tcPr>
          <w:p w:rsidR="006869B0" w:rsidRDefault="006869B0">
            <w:pPr>
              <w:spacing w:after="0" w:line="276" w:lineRule="auto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69B0" w:rsidRDefault="006869B0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="006869B0" w:rsidRDefault="006869B0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="006869B0" w:rsidRDefault="006869B0">
            <w:pPr>
              <w:spacing w:after="0" w:line="276" w:lineRule="auto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:rsidR="006869B0" w:rsidP="006869B0" w:rsidRDefault="006869B0" w14:paraId="71aad9d" w14:textId="71aad9d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type="textWrapping" w:clear="all"/>
      </w: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="006869B0" w:rsidTr="006869B0">
        <w:trPr>
          <w:jc w:val="right"/>
        </w:trPr>
        <w:tc>
          <w:tcPr>
            <w:tcW w:w="4320" w:type="dxa"/>
            <w:hideMark/>
          </w:tcPr>
          <w:p w:rsidR="006869B0" w:rsidRDefault="006869B0">
            <w:pPr>
              <w:pStyle w:val="VSVerzija"/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</w:t>
            </w:r>
            <w:proofErr w:type="spellStart"/>
            <w:r>
              <w:rPr>
                <w:lang w:val="en-US" w:eastAsia="en-US"/>
              </w:rPr>
              <w:t>Poslovni</w:t>
            </w:r>
            <w:proofErr w:type="spellEnd"/>
            <w:r>
              <w:rPr>
                <w:lang w:val="en-US" w:eastAsia="en-US"/>
              </w:rPr>
              <w:t xml:space="preserve"> </w:t>
            </w:r>
            <w:proofErr w:type="spellStart"/>
            <w:r>
              <w:rPr>
                <w:lang w:val="en-US" w:eastAsia="en-US"/>
              </w:rPr>
              <w:t>broj</w:t>
            </w:r>
            <w:proofErr w:type="spellEnd"/>
            <w:r>
              <w:rPr>
                <w:lang w:val="en-US" w:eastAsia="en-US"/>
              </w:rPr>
              <w:t xml:space="preserve">:  6 St-44/2020-3 </w:t>
            </w:r>
          </w:p>
        </w:tc>
      </w:tr>
    </w:tbl>
    <w:p w:rsidR="006869B0" w:rsidP="006869B0" w:rsidRDefault="006869B0">
      <w:pPr>
        <w:spacing w:after="0"/>
        <w:jc w:val="both"/>
      </w:pPr>
    </w:p>
    <w:p w:rsidR="006869B0" w:rsidP="006869B0" w:rsidRDefault="006869B0">
      <w:pPr>
        <w:pStyle w:val="NormaleSPIS"/>
        <w:ind w:firstLine="0"/>
      </w:pPr>
    </w:p>
    <w:p w:rsidR="006869B0" w:rsidP="006869B0" w:rsidRDefault="006869B0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>, u predmetu u povodu zahtjeva Financijske agencije, OIB: 85821130368, Regionalni centar Zagreb, Podružnica Varaždin, Augusta Cesarca br. 2, Varaždin, za pokretanje skraćenoga stečajnog postupka nad dužnikom KONSERA j.d.o.o. za računalne usluge i turističke djelatnosti, OIB: 31138055706, sa sjedištem u Dravska 17, 48000 Koprivnica, izvan ročišta 3. veljače 2020. temeljem odredbe čl. 430. Stečajnog zakona (Narodne novine br. 71/15. i 104/17., dalje : SZ-a) objavljuje slijedeći</w:t>
      </w:r>
    </w:p>
    <w:p w:rsidR="006869B0" w:rsidP="006869B0" w:rsidRDefault="006869B0">
      <w:pPr>
        <w:spacing w:after="0"/>
        <w:jc w:val="both"/>
      </w:pPr>
    </w:p>
    <w:p w:rsidR="006869B0" w:rsidP="006869B0" w:rsidRDefault="006869B0">
      <w:pPr>
        <w:spacing w:after="0"/>
        <w:jc w:val="center"/>
      </w:pPr>
      <w:r>
        <w:t xml:space="preserve">O G L A S </w:t>
      </w:r>
    </w:p>
    <w:p w:rsidR="006869B0" w:rsidP="006869B0" w:rsidRDefault="006869B0">
      <w:pPr>
        <w:spacing w:after="0"/>
        <w:rPr>
          <w:sz w:val="28"/>
          <w:szCs w:val="28"/>
        </w:rPr>
      </w:pPr>
    </w:p>
    <w:p w:rsidR="006869B0" w:rsidP="006869B0" w:rsidRDefault="006869B0">
      <w:pPr>
        <w:spacing w:after="0"/>
        <w:rPr>
          <w:sz w:val="28"/>
          <w:szCs w:val="28"/>
        </w:rPr>
      </w:pPr>
    </w:p>
    <w:p w:rsidR="006869B0" w:rsidP="006869B0" w:rsidRDefault="006869B0">
      <w:pPr>
        <w:spacing w:after="0"/>
        <w:jc w:val="both"/>
        <w:rPr>
          <w:lang w:val="en-US"/>
        </w:rPr>
      </w:pPr>
      <w:r>
        <w:tab/>
        <w:t>1) Utvrđuje se da ukupni iznos evidentiranog duga dužnika KONSERA j.d.o.o. za računalne usluge i turističke djelatnosti, OIB: 31138055706, sa sjedištem u Dravska 17, 48000 Koprivnica iznosi 66.515,66 kuna.</w:t>
      </w:r>
    </w:p>
    <w:p w:rsidR="006869B0" w:rsidP="006869B0" w:rsidRDefault="006869B0">
      <w:pPr>
        <w:spacing w:after="0"/>
        <w:jc w:val="both"/>
      </w:pPr>
    </w:p>
    <w:p w:rsidR="006869B0" w:rsidP="006869B0" w:rsidRDefault="006869B0">
      <w:pPr>
        <w:spacing w:after="0"/>
        <w:jc w:val="both"/>
      </w:pPr>
      <w:r>
        <w:tab/>
        <w:t xml:space="preserve"> 2) Poziva se direktor dužnika Ivana </w:t>
      </w:r>
      <w:proofErr w:type="spellStart"/>
      <w:r>
        <w:t>Grgičin</w:t>
      </w:r>
      <w:proofErr w:type="spellEnd"/>
      <w:r>
        <w:t xml:space="preserve"> iz Koprivnice, Ulica Ivana Meštrovića 17, OIB: 47723767907, 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="006869B0" w:rsidP="006869B0" w:rsidRDefault="006869B0">
      <w:pPr>
        <w:spacing w:after="0"/>
        <w:jc w:val="both"/>
      </w:pPr>
    </w:p>
    <w:p w:rsidR="006869B0" w:rsidP="006869B0" w:rsidRDefault="006869B0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="006869B0" w:rsidP="006869B0" w:rsidRDefault="006869B0">
      <w:pPr>
        <w:spacing w:after="0"/>
        <w:jc w:val="both"/>
      </w:pPr>
    </w:p>
    <w:p w:rsidR="006869B0" w:rsidP="006869B0" w:rsidRDefault="006869B0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d.d., pozivom na broj spisa St-44-20. – u koloni svrha uplate s time da nakon uplate u spis priloži dokaz – virmansku uplatnicu.</w:t>
      </w:r>
      <w:r>
        <w:rPr>
          <w:b/>
        </w:rPr>
        <w:tab/>
      </w:r>
    </w:p>
    <w:p w:rsidR="006869B0" w:rsidP="006869B0" w:rsidRDefault="006869B0">
      <w:pPr>
        <w:jc w:val="both"/>
        <w:rPr>
          <w:b/>
        </w:rPr>
      </w:pPr>
      <w:bookmarkStart w:name="_GoBack" w:id="0"/>
      <w:bookmarkEnd w:id="0"/>
      <w:r>
        <w:tab/>
      </w:r>
    </w:p>
    <w:p w:rsidR="006869B0" w:rsidP="006869B0" w:rsidRDefault="006869B0">
      <w:pPr>
        <w:spacing w:after="0"/>
        <w:ind w:firstLine="720"/>
        <w:jc w:val="both"/>
      </w:pPr>
      <w:r>
        <w:lastRenderedPageBreak/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će po službenoj dužnosti donijeti rješenje o otvaranju i zaključenju stečajnog postupka uz primjenu odredbi čl. 132. i čl. 133., te čl. 286. do čl. 299. SZ-a na odgovarajući način.</w:t>
      </w:r>
    </w:p>
    <w:p w:rsidR="006869B0" w:rsidP="006869B0" w:rsidRDefault="006869B0">
      <w:pPr>
        <w:spacing w:after="0"/>
        <w:ind w:firstLine="720"/>
        <w:jc w:val="both"/>
      </w:pPr>
    </w:p>
    <w:p w:rsidR="006869B0" w:rsidP="006869B0" w:rsidRDefault="006869B0">
      <w:pPr>
        <w:spacing w:after="0"/>
        <w:ind w:firstLine="720"/>
        <w:jc w:val="both"/>
      </w:pPr>
    </w:p>
    <w:p w:rsidR="006869B0" w:rsidP="006869B0" w:rsidRDefault="006869B0">
      <w:pPr>
        <w:spacing w:after="0"/>
        <w:jc w:val="center"/>
        <w:outlineLvl w:val="0"/>
      </w:pPr>
      <w:r>
        <w:t>Obrazloženje</w:t>
      </w:r>
    </w:p>
    <w:p w:rsidR="006869B0" w:rsidP="006869B0" w:rsidRDefault="006869B0">
      <w:pPr>
        <w:spacing w:after="0"/>
        <w:jc w:val="center"/>
        <w:outlineLvl w:val="0"/>
      </w:pPr>
    </w:p>
    <w:p w:rsidR="006869B0" w:rsidP="006869B0" w:rsidRDefault="006869B0">
      <w:pPr>
        <w:spacing w:after="0"/>
        <w:jc w:val="center"/>
        <w:outlineLvl w:val="0"/>
      </w:pPr>
    </w:p>
    <w:p w:rsidR="006869B0" w:rsidP="006869B0" w:rsidRDefault="006869B0">
      <w:pPr>
        <w:spacing w:after="0"/>
        <w:outlineLvl w:val="0"/>
      </w:pPr>
    </w:p>
    <w:p w:rsidR="006869B0" w:rsidP="006869B0" w:rsidRDefault="006869B0">
      <w:pPr>
        <w:spacing w:after="0"/>
        <w:jc w:val="both"/>
        <w:outlineLvl w:val="0"/>
      </w:pPr>
      <w:r>
        <w:tab/>
        <w:t>22. siječnja 2020., predlagatelj Financijska agencija, Regionalni centar Zagreb, Podružnica Varaždin podnio je zahtjev za provedbu skraćenoga stečajnog postupka nad dužnikom KONSERA j.d.o.o. za računalne usluge i turističke djelatnosti, OIB: 31138055706, sa sjedištem u Dravska 17, 48000 Koprivnica, navodeći da dužnik  na dan 21. siječnja 2020. u Očevidniku redoslijeda osnova za plaćanje ima evidentirane neizvršene osnove za plaćanje u ukupnom iznosu od 66.515,66 kuna, te da dužnik nema zaposlenih.</w:t>
      </w:r>
    </w:p>
    <w:p w:rsidR="006869B0" w:rsidP="006869B0" w:rsidRDefault="006869B0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="006869B0" w:rsidP="006869B0" w:rsidRDefault="006869B0">
      <w:pPr>
        <w:spacing w:after="0"/>
        <w:jc w:val="both"/>
        <w:outlineLvl w:val="0"/>
      </w:pPr>
    </w:p>
    <w:p w:rsidR="006869B0" w:rsidP="006869B0" w:rsidRDefault="006869B0">
      <w:pPr>
        <w:spacing w:after="0"/>
        <w:jc w:val="center"/>
        <w:outlineLvl w:val="0"/>
      </w:pPr>
    </w:p>
    <w:p w:rsidR="006869B0" w:rsidP="006869B0" w:rsidRDefault="006869B0">
      <w:pPr>
        <w:spacing w:after="0"/>
        <w:jc w:val="center"/>
        <w:outlineLvl w:val="0"/>
      </w:pPr>
      <w:r>
        <w:t xml:space="preserve">U Varaždinu 3. veljače 2020. </w:t>
      </w:r>
    </w:p>
    <w:p w:rsidR="006869B0" w:rsidP="006869B0" w:rsidRDefault="006869B0">
      <w:pPr>
        <w:spacing w:after="0"/>
        <w:jc w:val="center"/>
        <w:outlineLvl w:val="0"/>
      </w:pPr>
    </w:p>
    <w:p w:rsidR="006869B0" w:rsidP="006869B0" w:rsidRDefault="006869B0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869B0" w:rsidP="006869B0" w:rsidRDefault="006869B0">
      <w:pPr>
        <w:spacing w:after="0"/>
        <w:jc w:val="center"/>
        <w:outlineLvl w:val="0"/>
      </w:pPr>
    </w:p>
    <w:p w:rsidR="006869B0" w:rsidP="006869B0" w:rsidRDefault="006869B0">
      <w:pPr>
        <w:spacing w:after="0"/>
        <w:ind w:left="3600" w:firstLine="720"/>
        <w:outlineLvl w:val="0"/>
      </w:pPr>
      <w:r>
        <w:t xml:space="preserve">                 </w:t>
      </w:r>
      <w:r>
        <w:tab/>
      </w:r>
      <w:r>
        <w:tab/>
        <w:t xml:space="preserve">               Sudac :</w:t>
      </w:r>
    </w:p>
    <w:p w:rsidR="006869B0" w:rsidP="006869B0" w:rsidRDefault="006869B0">
      <w:pPr>
        <w:spacing w:after="0"/>
        <w:ind w:left="3600" w:firstLine="720"/>
        <w:outlineLvl w:val="0"/>
      </w:pPr>
    </w:p>
    <w:p w:rsidR="006869B0" w:rsidP="006869B0" w:rsidRDefault="006869B0">
      <w:pPr>
        <w:spacing w:after="0"/>
        <w:ind w:left="3600" w:firstLine="720"/>
        <w:jc w:val="center"/>
        <w:outlineLvl w:val="0"/>
      </w:pPr>
      <w:r>
        <w:t xml:space="preserve">                                Hugo Wedemeyer</w:t>
      </w:r>
    </w:p>
    <w:p w:rsidR="006869B0" w:rsidP="006869B0" w:rsidRDefault="006869B0">
      <w:pPr>
        <w:spacing w:after="0"/>
        <w:outlineLvl w:val="0"/>
      </w:pPr>
    </w:p>
    <w:p w:rsidR="006869B0" w:rsidP="006869B0" w:rsidRDefault="006869B0">
      <w:pPr>
        <w:spacing w:after="0"/>
        <w:outlineLvl w:val="0"/>
      </w:pPr>
    </w:p>
    <w:p w:rsidR="006869B0" w:rsidP="006869B0" w:rsidRDefault="006869B0">
      <w:pPr>
        <w:spacing w:after="0"/>
        <w:outlineLvl w:val="0"/>
      </w:pPr>
    </w:p>
    <w:p w:rsidR="006869B0" w:rsidP="006869B0" w:rsidRDefault="006869B0">
      <w:pPr>
        <w:spacing w:after="0"/>
        <w:outlineLvl w:val="0"/>
      </w:pPr>
      <w:r>
        <w:t>DNA:</w:t>
      </w:r>
    </w:p>
    <w:p w:rsidR="006869B0" w:rsidP="006869B0" w:rsidRDefault="006869B0">
      <w:pPr>
        <w:spacing w:after="0"/>
        <w:outlineLvl w:val="0"/>
      </w:pPr>
    </w:p>
    <w:p w:rsidR="006869B0" w:rsidP="006869B0" w:rsidRDefault="006869B0">
      <w:pPr>
        <w:spacing w:after="0"/>
        <w:outlineLvl w:val="0"/>
      </w:pPr>
      <w:r>
        <w:t xml:space="preserve"> e-Oglasna ploča ovoga suda.</w:t>
      </w:r>
    </w:p>
    <w:p w:rsidR="006869B0" w:rsidP="006869B0" w:rsidRDefault="006869B0">
      <w:pPr>
        <w:spacing w:after="0"/>
        <w:rPr>
          <w:lang w:val="en-US"/>
        </w:rPr>
      </w:pPr>
    </w:p>
    <w:p w:rsidR="006869B0" w:rsidP="006869B0" w:rsidRDefault="006869B0">
      <w:pPr>
        <w:spacing w:after="0"/>
      </w:pPr>
    </w:p>
    <w:p w:rsidR="006869B0" w:rsidP="006869B0" w:rsidRDefault="006869B0">
      <w:pPr>
        <w:spacing w:after="0"/>
      </w:pPr>
    </w:p>
    <w:p w:rsidR="006869B0" w:rsidP="006869B0" w:rsidRDefault="006869B0">
      <w:pPr>
        <w:pStyle w:val="ZapisniarPotpis"/>
      </w:pPr>
    </w:p>
    <w:p w:rsidR="006869B0" w:rsidP="006869B0" w:rsidRDefault="006869B0">
      <w:pPr>
        <w:pStyle w:val="NormaleSPIS"/>
      </w:pPr>
    </w:p>
    <w:p w:rsidR="006869B0" w:rsidP="006869B0" w:rsidRDefault="006869B0">
      <w:pPr>
        <w:pStyle w:val="NormaleSPIS"/>
      </w:pPr>
      <w:r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90" cy="961390"/>
            <wp:effectExtent l="0" t="0" r="3810" b="0"/>
            <wp:wrapNone/>
            <wp:docPr id="3" name="Slika 3" hidden="true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3" hidden="true"/>
                    <pic:cNvPicPr>
                      <a:picLocks noChangeAspect="true" noChangeArrowheads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869B0" w:rsidP="006869B0" w:rsidRDefault="006869B0">
      <w:pPr>
        <w:pStyle w:val="NormaleSPIS"/>
      </w:pPr>
    </w:p>
    <w:p w:rsidR="006869B0" w:rsidP="006869B0" w:rsidRDefault="006869B0">
      <w:pPr>
        <w:pStyle w:val="ZapisniarPotpis"/>
      </w:pPr>
    </w:p>
    <w:p w:rsidRPr="00B76F3C" w:rsidR="00AE649C" w:rsidP="004F27AE" w:rsidRDefault="00AE649C">
      <w:pPr>
        <w:pStyle w:val="NormaleSPIS"/>
      </w:pPr>
    </w:p>
    <w:sectPr w:rsidRPr="00B76F3C" w:rsidR="00AE649C" w:rsidSect="006869B0">
      <w:headerReference w:type="default" r:id="rId12"/>
      <w:footerReference w:type="default" r:id="rId13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C73C8" w:rsidP="00537B78" w:rsidRDefault="00DC73C8">
      <w:r>
        <w:separator/>
      </w:r>
    </w:p>
  </w:endnote>
  <w:endnote w:type="continuationSeparator" w:id="0">
    <w:p w:rsidR="00DC73C8" w:rsidP="00537B78" w:rsidRDefault="00DC73C8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84708419"/>
      <w:docPartObj>
        <w:docPartGallery w:val="Page Numbers (Bottom of Page)"/>
        <w:docPartUnique/>
      </w:docPartObj>
    </w:sdtPr>
    <w:sdtContent>
      <w:p w:rsidR="006869B0" w:rsidRDefault="006869B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54D">
          <w:t>2</w:t>
        </w:r>
        <w:r>
          <w:fldChar w:fldCharType="end"/>
        </w:r>
      </w:p>
    </w:sdtContent>
  </w:sdt>
  <w:p w:rsidR="006869B0" w:rsidRDefault="006869B0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C73C8" w:rsidP="00537B78" w:rsidRDefault="00DC73C8">
      <w:r>
        <w:separator/>
      </w:r>
    </w:p>
  </w:footnote>
  <w:footnote w:type="continuationSeparator" w:id="0">
    <w:p w:rsidR="00DC73C8" w:rsidP="00537B78" w:rsidRDefault="00DC73C8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333A9" w:rsidRDefault="006869B0">
    <w:pPr>
      <w:pStyle w:val="Zaglavlje"/>
    </w:pPr>
    <w:r>
      <w:rPr>
        <w:rStyle w:val="PozadinaSvijetloCrvena"/>
        <w:shd w:val="clear" w:color="auto" w:fill="auto"/>
      </w:rPr>
      <w:t>Posoovni broj : 6 St-44/2020-3</w:t>
    </w:r>
    <w:r w:rsidRPr="001C4583" w:rsidR="001C4583">
      <w:rPr>
        <w:rStyle w:val="PozadinaSvijetloCrvena"/>
        <w:shd w:val="clear" w:color="auto" w:fill="auto"/>
      </w:rPr>
      <w:t xml:space="preserve">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1021"/>
  <w:stylePaneSortMethod w:val="0000"/>
  <w:documentProtection w:edit="readOnly" w:enforcement="false"/>
  <w:defaultTabStop w:val="708"/>
  <w:hyphenationZone w:val="425"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9B0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354D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3C8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6869B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4F27AE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4F27AE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4F27AE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VSVerzija" w:customStyle="true">
    <w:name w:val="VS_Verzija"/>
    <w:basedOn w:val="Normal"/>
    <w:rsid w:val="006869B0"/>
    <w:pPr>
      <w:spacing w:after="0"/>
      <w:jc w:val="both"/>
    </w:pPr>
    <w:rPr>
      <w:rFonts w:eastAsia="Times New Roman" w:cs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869B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869B0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1779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1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2.png" Type="http://schemas.openxmlformats.org/officeDocument/2006/relationships/image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veljače 2020.</izvorni_sadrzaj>
    <derivirana_varijabla naziv="DomainObject.DatumDonosenjaOdluke_1">3.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St-44/2020-3</izvorni_sadrzaj>
    <derivirana_varijabla naziv="DomainObject.Oznaka_1">St-44/2020-3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siječnja 2020.</izvorni_sadrzaj>
    <derivirana_varijabla naziv="DomainObject.Predmet.DatumIzradeOptuznogAkta_1">22. siječnja 2020.</derivirana_varijabla>
  </DomainObject.Predmet.DatumIzradeOptuznogAkta>
  <DomainObject.Predmet.DatumIzradeOptuznogAktaFormated>
    <izvorni_sadrzaj>22.1.2020.</izvorni_sadrzaj>
    <derivirana_varijabla naziv="DomainObject.Predmet.DatumIzradeOptuznogAktaFormated_1">22.1.2020.</derivirana_varijabla>
  </DomainObject.Predmet.DatumIzradeOptuznogAktaFormated>
  <DomainObject.Predmet.DatumOsnivanja>
    <izvorni_sadrzaj>22. siječnja 2020.</izvorni_sadrzaj>
    <derivirana_varijabla naziv="DomainObject.Predmet.DatumOsnivanja_1">22.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siječnja 2020.</izvorni_sadrzaj>
    <derivirana_varijabla naziv="DomainObject.Predmet.DatumPrimitkaOptuznogAkta_1">22.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St-44/2020</izvorni_sadrzaj>
    <derivirana_varijabla naziv="DomainObject.Predmet.OznakaBroj_1">St-44/2020</derivirana_varijabla>
  </DomainObject.Predmet.OznakaBroj>
  <DomainObject.Predmet.OznakaBrojOptuznogAkta>
    <izvorni_sadrzaj>04-06-20-398</izvorni_sadrzaj>
    <derivirana_varijabla naziv="DomainObject.Predmet.OznakaBrojOptuznogAkta_1">04-06-20-398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KONSERA jednostavno društvo s ograničenom odgovornošću za računalne usluge i turističke djelatnosti</izvorni_sadrzaj>
    <derivirana_varijabla naziv="DomainObject.Predmet.ProtustrankaFormated_1">  KONSERA jednostavno društvo s ograničenom odgovornošću za računalne usluge i turističke djelatnosti</derivirana_varijabla>
  </DomainObject.Predmet.ProtustrankaFormated>
  <DomainObject.Predmet.ProtustrankaFormatedOIB>
    <izvorni_sadrzaj>  KONSERA jednostavno društvo s ograničenom odgovornošću za računalne usluge i turističke djelatnosti, OIB 31138055706</izvorni_sadrzaj>
    <derivirana_varijabla naziv="DomainObject.Predmet.ProtustrankaFormatedOIB_1">  KONSERA jednostavno društvo s ograničenom odgovornošću za računalne usluge i turističke djelatnosti, OIB 31138055706</derivirana_varijabla>
  </DomainObject.Predmet.ProtustrankaFormatedOIB>
  <DomainObject.Predmet.ProtustrankaFormatedWithAdress>
    <izvorni_sadrzaj> KONSERA jednostavno društvo s ograničenom odgovornošću za računalne usluge i turističke djelatnosti, Dravska 17, 48000 Koprivnica</izvorni_sadrzaj>
    <derivirana_varijabla naziv="DomainObject.Predmet.ProtustrankaFormatedWithAdress_1"> KONSERA jednostavno društvo s ograničenom odgovornošću za računalne usluge i turističke djelatnosti, Dravska 17, 48000 Koprivnica</derivirana_varijabla>
  </DomainObject.Predmet.ProtustrankaFormatedWithAdress>
  <DomainObject.Predmet.ProtustrankaFormatedWithAdressOIB>
    <izvorni_sadrzaj> KONSERA jednostavno društvo s ograničenom odgovornošću za računalne usluge i turističke djelatnosti, OIB 31138055706, Dravska 17, 48000 Koprivnica</izvorni_sadrzaj>
    <derivirana_varijabla naziv="DomainObject.Predmet.ProtustrankaFormatedWithAdressOIB_1"> KONSERA jednostavno društvo s ograničenom odgovornošću za računalne usluge i turističke djelatnosti, OIB 31138055706, Dravska 17, 48000 Koprivnica</derivirana_varijabla>
  </DomainObject.Predmet.ProtustrankaFormatedWithAdressOIB>
  <DomainObject.Predmet.ProtustrankaWithAdress>
    <izvorni_sadrzaj>KONSERA jednostavno društvo s ograničenom odgovornošću za računalne usluge i turističke djelatnosti Dravska 17, 48000 Koprivnica</izvorni_sadrzaj>
    <derivirana_varijabla naziv="DomainObject.Predmet.ProtustrankaWithAdress_1">KONSERA jednostavno društvo s ograničenom odgovornošću za računalne usluge i turističke djelatnosti Dravska 17, 48000 Koprivnica</derivirana_varijabla>
  </DomainObject.Predmet.ProtustrankaWithAdress>
  <DomainObject.Predmet.ProtustrankaWithAdressOIB>
    <izvorni_sadrzaj>KONSERA jednostavno društvo s ograničenom odgovornošću za računalne usluge i turističke djelatnosti, OIB 31138055706, Dravska 17, 48000 Koprivnica</izvorni_sadrzaj>
    <derivirana_varijabla naziv="DomainObject.Predmet.ProtustrankaWithAdressOIB_1">KONSERA jednostavno društvo s ograničenom odgovornošću za računalne usluge i turističke djelatnosti, OIB 31138055706, Dravska 17, 48000 Koprivnica</derivirana_varijabla>
  </DomainObject.Predmet.ProtustrankaWithAdressOIB>
  <DomainObject.Predmet.ProtustrankaNazivFormated>
    <izvorni_sadrzaj>KONSERA jednostavno društvo s ograničenom odgovornošću za računalne usluge i turističke djelatnosti</izvorni_sadrzaj>
    <derivirana_varijabla naziv="DomainObject.Predmet.ProtustrankaNazivFormated_1">KONSERA jednostavno društvo s ograničenom odgovornošću za računalne usluge i turističke djelatnosti</derivirana_varijabla>
  </DomainObject.Predmet.ProtustrankaNazivFormated>
  <DomainObject.Predmet.ProtustrankaNazivFormatedOIB>
    <izvorni_sadrzaj>KONSERA jednostavno društvo s ograničenom odgovornošću za računalne usluge i turističke djelatnosti, OIB 31138055706</izvorni_sadrzaj>
    <derivirana_varijabla naziv="DomainObject.Predmet.ProtustrankaNazivFormatedOIB_1">KONSERA jednostavno društvo s ograničenom odgovornošću za računalne usluge i turističke djelatnosti, OIB 31138055706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KONSERA jednostavno društvo s ograničenom odgovornošću za računalne usluge i turističke djelatnosti</item>
    </izvorni_sadrzaj>
    <derivirana_varijabla naziv="DomainObject.Predmet.ProtuStrankaListFormated_1">
      <item>KONSERA jednostavno društvo s ograničenom odgovornošću za računalne usluge i turističke djelatnosti</item>
    </derivirana_varijabla>
  </DomainObject.Predmet.ProtuStrankaListFormated>
  <DomainObject.Predmet.ProtuStrankaListFormatedOIB>
    <izvorni_sadrzaj>
      <item>KONSERA jednostavno društvo s ograničenom odgovornošću za računalne usluge i turističke djelatnosti, OIB 31138055706</item>
    </izvorni_sadrzaj>
    <derivirana_varijabla naziv="DomainObject.Predmet.ProtuStrankaListFormatedOIB_1">
      <item>KONSERA jednostavno društvo s ograničenom odgovornošću za računalne usluge i turističke djelatnosti, OIB 31138055706</item>
    </derivirana_varijabla>
  </DomainObject.Predmet.ProtuStrankaListFormatedOIB>
  <DomainObject.Predmet.ProtuStrankaListFormatedWithAdress>
    <izvorni_sadrzaj>
      <item>KONSERA jednostavno društvo s ograničenom odgovornošću za računalne usluge i turističke djelatnosti, Dravska 17, 48000 Koprivnica</item>
    </izvorni_sadrzaj>
    <derivirana_varijabla naziv="DomainObject.Predmet.ProtuStrankaListFormatedWithAdress_1">
      <item>KONSERA jednostavno društvo s ograničenom odgovornošću za računalne usluge i turističke djelatnosti, Dravska 17, 48000 Koprivnica</item>
    </derivirana_varijabla>
  </DomainObject.Predmet.ProtuStrankaListFormatedWithAdress>
  <DomainObject.Predmet.ProtuStrankaListFormatedWithAdressOIB>
    <izvorni_sadrzaj>
      <item>KONSERA jednostavno društvo s ograničenom odgovornošću za računalne usluge i turističke djelatnosti, OIB 31138055706, Dravska 17, 48000 Koprivnica</item>
    </izvorni_sadrzaj>
    <derivirana_varijabla naziv="DomainObject.Predmet.ProtuStrankaListFormatedWithAdressOIB_1">
      <item>KONSERA jednostavno društvo s ograničenom odgovornošću za računalne usluge i turističke djelatnosti, OIB 31138055706, Dravska 17, 48000 Koprivnica</item>
    </derivirana_varijabla>
  </DomainObject.Predmet.ProtuStrankaListFormatedWithAdressOIB>
  <DomainObject.Predmet.ProtuStrankaListNazivFormated>
    <izvorni_sadrzaj>
      <item>KONSERA jednostavno društvo s ograničenom odgovornošću za računalne usluge i turističke djelatnosti</item>
    </izvorni_sadrzaj>
    <derivirana_varijabla naziv="DomainObject.Predmet.ProtuStrankaListNazivFormated_1">
      <item>KONSERA jednostavno društvo s ograničenom odgovornošću za računalne usluge i turističke djelatnosti</item>
    </derivirana_varijabla>
  </DomainObject.Predmet.ProtuStrankaListNazivFormated>
  <DomainObject.Predmet.ProtuStrankaListNazivFormatedOIB>
    <izvorni_sadrzaj>
      <item>KONSERA jednostavno društvo s ograničenom odgovornošću za računalne usluge i turističke djelatnosti, OIB 31138055706</item>
    </izvorni_sadrzaj>
    <derivirana_varijabla naziv="DomainObject.Predmet.ProtuStrankaListNazivFormatedOIB_1">
      <item>KONSERA jednostavno društvo s ograničenom odgovornošću za računalne usluge i turističke djelatnosti, OIB 31138055706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2020.</izvorni_sadrzaj>
    <derivirana_varijabla naziv="DomainObject.Datum_1">3. veljače 2020.</derivirana_varijabla>
  </DomainObject.Datum>
  <DomainObject.PoslovniBrojDokumenta>
    <izvorni_sadrzaj>St-44/2020-3</izvorni_sadrzaj>
    <derivirana_varijabla naziv="DomainObject.PoslovniBrojDokumenta_1">St-44/2020-3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KONSERA jednostavno društvo s ograničenom odgovornošću za računalne usluge i turističke djelatnosti</izvorni_sadrzaj>
    <derivirana_varijabla naziv="DomainObject.Predmet.ProtustrankaIDrugi_1">KONSERA jednostavno društvo s ograničenom odgovornošću za računalne usluge i turističke djelatnosti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KONSERA jednostavno društvo s ograničenom odgovornošću za računalne usluge i turističke djelatnosti, OIB 31138055706, Dravska 17, 48000 Koprivnica</izvorni_sadrzaj>
    <derivirana_varijabla naziv="DomainObject.Predmet.ProtustrankaIDrugiAdressOIB_1">KONSERA jednostavno društvo s ograničenom odgovornošću za računalne usluge i turističke djelatnosti, OIB 31138055706,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KONSERA jednostavno društvo s ograničenom odgovornošću za računalne usluge i turističke djelatnosti</item>
      <item>Financijska agencija</item>
    </izvorni_sadrzaj>
    <derivirana_varijabla naziv="DomainObject.Predmet.SudioniciListNaziv_1">
      <item>KONSERA jednostavno društvo s ograničenom odgovornošću za računalne usluge i turističke djelatnosti</item>
      <item>Financijska agencija</item>
    </derivirana_varijabla>
  </DomainObject.Predmet.SudioniciListNaziv>
  <DomainObject.Predmet.SudioniciListAdressOIB>
    <izvorni_sadrzaj>
      <item>KONSERA jednostavno društvo s ograničenom odgovornošću za računalne usluge i turističke djelatnosti, OIB 31138055706, Dravska 17,48000 Koprivnica</item>
      <item>Financijska agencija, OIB 85821130368, A.CESARCA 2,42000 Varaždin</item>
    </izvorni_sadrzaj>
    <derivirana_varijabla naziv="DomainObject.Predmet.SudioniciListAdressOIB_1">
      <item>KONSERA jednostavno društvo s ograničenom odgovornošću za računalne usluge i turističke djelatnosti, OIB 31138055706, Dravska 17,48000 Koprivnica</item>
      <item>Financijska agencija, OIB 85821130368, A.CESARCA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A71C92-E766-45AC-8A0C-08ACDAD68FD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522</properties:Words>
  <properties:Characters>2829</properties:Characters>
  <properties:Lines>85</properties:Lines>
  <properties:Paragraphs>19</properties:Paragraphs>
  <properties:TotalTime>3</properties:TotalTime>
  <properties:ScaleCrop>false</properties:ScaleCrop>
  <properties:HeadingPairs>
    <vt:vector baseType="variant" size="6">
      <vt:variant>
        <vt:lpstr>Naslov</vt:lpstr>
      </vt:variant>
      <vt:variant>
        <vt:i4>1</vt:i4>
      </vt:variant>
      <vt:variant>
        <vt:lpstr>Naslovi</vt:lpstr>
      </vt:variant>
      <vt:variant>
        <vt:i4>21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3">
      <vt:lpstr>Prazni eSPIS predložak s naputkom</vt:lpstr>
      <vt:lpstr>Obrazloženje</vt:lpstr>
      <vt:lpstr/>
      <vt:lpstr/>
      <vt:lpstr/>
      <vt:lpstr>22. siječnja 2020., predlagatelj Financijska agencija, Regionalni centar Zagreb</vt:lpstr>
      <vt:lpstr>Stoga je sukladno odredbi čl. 430. i čl. 431. SZ-a odlučeno kao u izreci.</vt:lpstr>
      <vt:lpstr/>
      <vt:lpstr/>
      <vt:lpstr>U Varaždinu 3. veljače 2020. </vt:lpstr>
      <vt:lpstr/>
      <vt:lpstr/>
      <vt:lpstr/>
      <vt:lpstr>Sudac :</vt:lpstr>
      <vt:lpstr/>
      <vt:lpstr>Hugo Wedemeyer</vt:lpstr>
      <vt:lpstr/>
      <vt:lpstr/>
      <vt:lpstr/>
      <vt:lpstr>DNA:</vt:lpstr>
      <vt:lpstr/>
      <vt:lpstr>e-Oglasna ploča ovoga suda.</vt:lpstr>
      <vt:lpstr>Prazni eSPIS predložak s naputkom</vt:lpstr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2020-02-03T08:07:00Z</cp:lastPrinted>
  <dcterms:modified xmlns:xsi="http://www.w3.org/2001/XMLSchema-instance" xsi:type="dcterms:W3CDTF">2020-02-03T08:08:00Z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true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St-44/2020-3 / Odluka - Oglas</vt:lpwstr>
  </prop:property>
  <prop:property fmtid="{D5CDD505-2E9C-101B-9397-08002B2CF9AE}" pid="6" name="Predlozak_id">
    <vt:lpwstr>1000000457</vt:lpwstr>
  </prop:property>
  <prop:property fmtid="{D5CDD505-2E9C-101B-9397-08002B2CF9AE}" pid="7" name="Predlozak_oznaka">
    <vt:lpwstr>OD0000</vt:lpwstr>
  </prop:property>
  <prop:property fmtid="{D5CDD505-2E9C-101B-9397-08002B2CF9AE}" pid="8" name="Predlozak_naziv">
    <vt:lpwstr>Potpuno prazni predložak - odluka, dopis, rješenje, zaključak</vt:lpwstr>
  </prop:property>
</prop:Properties>
</file>