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d644" w14:paraId="a43d64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A06A8">
        <w:t>1328</w:t>
      </w:r>
      <w:r>
        <w:t>/</w:t>
      </w:r>
      <w:r w:rsidR="00810A32">
        <w:t>2018</w:t>
      </w:r>
      <w:r w:rsidR="00847C6F">
        <w:t>-</w:t>
      </w:r>
      <w:r w:rsidR="00CC04FB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0E5FA2">
        <w:rPr>
          <w:szCs w:val="24"/>
        </w:rPr>
        <w:t>ACTA PROSPERA j.d.o.o. iz Zagreba, Vida Došena 27, OIB: 80838713605</w:t>
      </w:r>
      <w:r w:rsidR="004C6607">
        <w:t xml:space="preserve">, dana </w:t>
      </w:r>
      <w:r w:rsidR="004357F0">
        <w:t>30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0E5FA2">
        <w:rPr>
          <w:szCs w:val="24"/>
        </w:rPr>
        <w:t>ACTA PROSPERA j.d.o.o. iz Zagreba, Vida Došena 27, OIB: 80838713605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357F0">
        <w:t>30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E2960">
        <w:t>SINIŠA RAJNOVIĆ, Sv. Trojstva 87, Milanovac, Virovitica, OIB:</w:t>
      </w:r>
      <w:r w:rsidR="006E2960" w:rsidRPr="0079241A">
        <w:t>86217384445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0E5FA2">
        <w:rPr>
          <w:szCs w:val="24"/>
        </w:rPr>
        <w:t>ACTA PROSPERA j.d.o.o. iz Zagreba, Vida Došena 27, OIB: 80838713605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365433">
        <w:t>30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B1067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B1067" w:rsidP="007D25E4" w:rsidR="007B1067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B1067" w:rsidP="007D25E4" w:rsidR="007B1067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7B1067" w:rsidP="00047C0E" w:rsidR="007B1067">
      <w:pPr>
        <w:pStyle w:val="Bezproreda"/>
      </w:pPr>
    </w:p>
    <w:sectPr w:rsidSect="00EF1FD3" w:rsidR="007B106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067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4A06A8">
          <w:t>1328</w:t>
        </w:r>
        <w:r>
          <w:t>/2018</w:t>
        </w:r>
        <w:r w:rsidR="007700A2">
          <w:t>-</w:t>
        </w:r>
        <w:r w:rsidR="00CC04FB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66A5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D634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B1067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C04FB"/>
    <w:rsid w:val="00CD3023"/>
    <w:rsid w:val="00CE010A"/>
    <w:rsid w:val="00CE1F40"/>
    <w:rsid w:val="00D169BB"/>
    <w:rsid w:val="00D23EB2"/>
    <w:rsid w:val="00D576B7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B1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B1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St-1328/2018</izvorni_sadrzaj>
    <derivirana_varijabla naziv="DomainObject.Predmet.OznakaBroj_1">St-1328/2018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ACTA PROSPERA jednostavno društvo s ograničenom odgovornošću za usluge</izvorni_sadrzaj>
    <derivirana_varijabla naziv="DomainObject.Predmet.ProtustrankaFormated_1">  ACTA PROSPERA jednostavno društvo s ograničenom odgovornošću za usluge</derivirana_varijabla>
  </DomainObject.Predmet.ProtustrankaFormated>
  <DomainObject.Predmet.ProtustrankaFormatedOIB>
    <izvorni_sadrzaj>  ACTA PROSPERA jednostavno društvo s ograničenom odgovornošću za usluge, OIB 80838713605</izvorni_sadrzaj>
    <derivirana_varijabla naziv="DomainObject.Predmet.ProtustrankaFormatedOIB_1">  ACTA PROSPERA jednostavno društvo s ograničenom odgovornošću za usluge, OIB 80838713605</derivirana_varijabla>
  </DomainObject.Predmet.ProtustrankaFormatedOIB>
  <DomainObject.Predmet.ProtustrankaFormatedWithAdress>
    <izvorni_sadrzaj> ACTA PROSPERA jednostavno društvo s ograničenom odgovornošću za usluge, Vida Došena 27, 10000 Zagreb</izvorni_sadrzaj>
    <derivirana_varijabla naziv="DomainObject.Predmet.ProtustrankaFormatedWithAdress_1"> ACTA PROSPERA jednostavno društvo s ograničenom odgovornošću za usluge, Vida Došena 27, 10000 Zagreb</derivirana_varijabla>
  </DomainObject.Predmet.ProtustrankaFormatedWithAdress>
  <DomainObject.Predmet.ProtustrankaFormatedWithAdressOIB>
    <izvorni_sadrzaj> ACTA PROSPERA jednostavno društvo s ograničenom odgovornošću za usluge, OIB 80838713605, Vida Došena 27, 10000 Zagreb</izvorni_sadrzaj>
    <derivirana_varijabla naziv="DomainObject.Predmet.ProtustrankaFormatedWithAdressOIB_1"> ACTA PROSPERA jednostavno društvo s ograničenom odgovornošću za usluge, OIB 80838713605, Vida Došena 27, 10000 Zagreb</derivirana_varijabla>
  </DomainObject.Predmet.ProtustrankaFormatedWithAdressOIB>
  <DomainObject.Predmet.ProtustrankaWithAdress>
    <izvorni_sadrzaj>ACTA PROSPERA jednostavno društvo s ograničenom odgovornošću za usluge Vida Došena 27, 10000 Zagreb</izvorni_sadrzaj>
    <derivirana_varijabla naziv="DomainObject.Predmet.ProtustrankaWithAdress_1">ACTA PROSPERA jednostavno društvo s ograničenom odgovornošću za usluge Vida Došena 27, 10000 Zagreb</derivirana_varijabla>
  </DomainObject.Predmet.ProtustrankaWithAdress>
  <DomainObject.Predmet.ProtustrankaWithAdressOIB>
    <izvorni_sadrzaj>ACTA PROSPERA jednostavno društvo s ograničenom odgovornošću za usluge, OIB 80838713605, Vida Došena 27, 10000 Zagreb</izvorni_sadrzaj>
    <derivirana_varijabla naziv="DomainObject.Predmet.ProtustrankaWithAdressOIB_1">ACTA PROSPERA jednostavno društvo s ograničenom odgovornošću za usluge, OIB 80838713605, Vida Došena 27, 10000 Zagreb</derivirana_varijabla>
  </DomainObject.Predmet.ProtustrankaWithAdressOIB>
  <DomainObject.Predmet.ProtustrankaNazivFormated>
    <izvorni_sadrzaj>ACTA PROSPERA jednostavno društvo s ograničenom odgovornošću za usluge</izvorni_sadrzaj>
    <derivirana_varijabla naziv="DomainObject.Predmet.ProtustrankaNazivFormated_1">ACTA PROSPERA jednostavno društvo s ograničenom odgovornošću za usluge</derivirana_varijabla>
  </DomainObject.Predmet.ProtustrankaNazivFormated>
  <DomainObject.Predmet.ProtustrankaNazivFormatedOIB>
    <izvorni_sadrzaj>ACTA PROSPERA jednostavno društvo s ograničenom odgovornošću za usluge, OIB 80838713605</izvorni_sadrzaj>
    <derivirana_varijabla naziv="DomainObject.Predmet.ProtustrankaNazivFormatedOIB_1">ACTA PROSPERA jednostavno društvo s ograničenom odgovornošću za usluge, OIB 80838713605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ACTA PROSPERA jednostavno društvo s ograničenom odgovornošću za usluge</item>
    </izvorni_sadrzaj>
    <derivirana_varijabla naziv="DomainObject.Predmet.ProtuStrankaListFormated_1">
      <item>ACTA PROSPERA jednostavno društvo s ograničenom odgovornošću za usluge</item>
    </derivirana_varijabla>
  </DomainObject.Predmet.ProtuStrankaListFormated>
  <DomainObject.Predmet.ProtuStrankaListFormatedOIB>
    <izvorni_sadrzaj>
      <item>ACTA PROSPERA jednostavno društvo s ograničenom odgovornošću za usluge, OIB 80838713605</item>
    </izvorni_sadrzaj>
    <derivirana_varijabla naziv="DomainObject.Predmet.ProtuStrankaListFormatedOIB_1">
      <item>ACTA PROSPERA jednostavno društvo s ograničenom odgovornošću za usluge, OIB 80838713605</item>
    </derivirana_varijabla>
  </DomainObject.Predmet.ProtuStrankaListFormatedOIB>
  <DomainObject.Predmet.ProtuStrankaListFormatedWithAdress>
    <izvorni_sadrzaj>
      <item>ACTA PROSPERA jednostavno društvo s ograničenom odgovornošću za usluge, Vida Došena 27, 10000 Zagreb</item>
    </izvorni_sadrzaj>
    <derivirana_varijabla naziv="DomainObject.Predmet.ProtuStrankaListFormatedWithAdress_1">
      <item>ACTA PROSPERA jednostavno društvo s ograničenom odgovornošću za usluge, Vida Došena 27, 10000 Zagreb</item>
    </derivirana_varijabla>
  </DomainObject.Predmet.ProtuStrankaListFormatedWithAdress>
  <DomainObject.Predmet.ProtuStrankaListFormatedWithAdressOIB>
    <izvorni_sadrzaj>
      <item>ACTA PROSPERA jednostavno društvo s ograničenom odgovornošću za usluge, OIB 80838713605, Vida Došena 27, 10000 Zagreb</item>
    </izvorni_sadrzaj>
    <derivirana_varijabla naziv="DomainObject.Predmet.ProtuStrankaListFormatedWithAdressOIB_1">
      <item>ACTA PROSPERA jednostavno društvo s ograničenom odgovornošću za usluge, OIB 80838713605, Vida Došena 27, 10000 Zagreb</item>
    </derivirana_varijabla>
  </DomainObject.Predmet.ProtuStrankaListFormatedWithAdressOIB>
  <DomainObject.Predmet.ProtuStrankaListNazivFormated>
    <izvorni_sadrzaj>
      <item>ACTA PROSPERA jednostavno društvo s ograničenom odgovornošću za usluge</item>
    </izvorni_sadrzaj>
    <derivirana_varijabla naziv="DomainObject.Predmet.ProtuStrankaListNazivFormated_1">
      <item>ACTA PROSPERA jednostavno društvo s ograničenom odgovornošću za usluge</item>
    </derivirana_varijabla>
  </DomainObject.Predmet.ProtuStrankaListNazivFormated>
  <DomainObject.Predmet.ProtuStrankaListNazivFormatedOIB>
    <izvorni_sadrzaj>
      <item>ACTA PROSPERA jednostavno društvo s ograničenom odgovornošću za usluge, OIB 80838713605</item>
    </izvorni_sadrzaj>
    <derivirana_varijabla naziv="DomainObject.Predmet.ProtuStrankaListNazivFormatedOIB_1">
      <item>ACTA PROSPERA jednostavno društvo s ograničenom odgovornošću za usluge, OIB 80838713605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ACTA PROSPERA jednostavno društvo s ograničenom odgovornošću za usluge</izvorni_sadrzaj>
    <derivirana_varijabla naziv="DomainObject.Predmet.ProtustrankaIDrugi_1">ACTA PROSPERA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ACTA PROSPERA jednostavno društvo s ograničenom odgovornošću za usluge, OIB 80838713605, Vida Došena 27, 10000 Zagreb</izvorni_sadrzaj>
    <derivirana_varijabla naziv="DomainObject.Predmet.ProtustrankaIDrugiAdressOIB_1">ACTA PROSPERA jednostavno društvo s ograničenom odgovornošću za usluge, OIB 80838713605, Vida Došena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ACTA PROSPERA jednostavno društvo s ograničenom odgovornošću za usluge</item>
    </izvorni_sadrzaj>
    <derivirana_varijabla naziv="DomainObject.Predmet.SudioniciListNaziv_1">
      <item>FINA Regionalni centar Zagreb</item>
      <item>ACTA PROSPERA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ACTA PROSPERA jednostavno društvo s ograničenom odgovornošću za usluge, OIB 80838713605, Vida Došena 27,10000 Zagreb</item>
    </izvorni_sadrzaj>
    <derivirana_varijabla naziv="DomainObject.Predmet.SudioniciListAdressOIB_1">
      <item>FINA Regionalni centar Zagreb, OIB 85821130368, Trg svibanjskih žrtava 1995. br. 1,10000 Zagreb</item>
      <item>ACTA PROSPERA jednostavno društvo s ograničenom odgovornošću za usluge, OIB 80838713605, Vida Došena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80838713605</item>
    </izvorni_sadrzaj>
    <derivirana_varijabla naziv="DomainObject.Predmet.SudioniciListNazivOIB_1">
      <item>, OIB 85821130368</item>
      <item>, OIB 80838713605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St-1328/2018-4</izvorni_sadrzaj>
    <derivirana_varijabla naziv="DomainObject.PredzadnjaOdlukaIzPredmeta.Oznaka_1">St-1328/2018-4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2019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2018-10-30T09:45:00Z</dcterms:created>
  <dc:creator>Sandra Rotar Vogrin</dc:creator>
  <cp:lastModifiedBy>Višnja Svečak</cp:lastModifiedBy>
  <cp:lastPrinted>2018-10-30T09:45:00Z</cp:lastPrinted>
  <dcterms:modified xmlns:xsi="http://www.w3.org/2001/XMLSchema-instance" xsi:type="dcterms:W3CDTF">2018-10-30T09:45:00Z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(1328otvaranje i zaključenje postupka 1328-18.docx)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