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e617" w14:paraId="3e0e617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700E9">
        <w:rPr>
          <w:sz w:val="22"/>
          <w:szCs w:val="22"/>
        </w:rPr>
        <w:t>1181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8700E9">
        <w:rPr>
          <w:sz w:val="22"/>
          <w:szCs w:val="22"/>
        </w:rPr>
        <w:t xml:space="preserve">MEĐUNARODNA UDRUGA ˝NOVI PUT SVILE˝, OIB:17731582191, sa sjedištem u Aleksandra Ignacija Mikulića 17, 10 000 Zagreb </w:t>
      </w:r>
      <w:r w:rsidR="002A0FBC">
        <w:rPr>
          <w:sz w:val="22"/>
          <w:szCs w:val="22"/>
        </w:rPr>
        <w:t>dana 17. srpnja</w:t>
      </w:r>
      <w:r w:rsidR="00307FEB" w:rsidRPr="00307FEB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8700E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8700E9"/>
    <w:rsid w:val="009247DD"/>
    <w:rsid w:val="00997C3E"/>
    <w:rsid w:val="00B0006C"/>
    <w:rsid w:val="00B133DD"/>
    <w:rsid w:val="00B96E30"/>
    <w:rsid w:val="00BA5914"/>
    <w:rsid w:val="00CF2D7D"/>
    <w:rsid w:val="00CF4C5C"/>
    <w:rsid w:val="00D236D1"/>
    <w:rsid w:val="00E772F1"/>
    <w:rsid w:val="00E90467"/>
    <w:rsid w:val="00E95C4E"/>
    <w:rsid w:val="00F3618A"/>
    <w:rsid w:val="00FB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B0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6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6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6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6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B0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6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6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6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6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St-1181/2018</izvorni_sadrzaj>
    <derivirana_varijabla naziv="DomainObject.Predmet.OznakaBroj_1">St-1181/2018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MEĐUNARODNA UDRUGA "NOVI PUT SVILE"</izvorni_sadrzaj>
    <derivirana_varijabla naziv="DomainObject.Predmet.ProtustrankaFormated_1">  MEĐUNARODNA UDRUGA "NOVI PUT SVILE"</derivirana_varijabla>
  </DomainObject.Predmet.ProtustrankaFormated>
  <DomainObject.Predmet.ProtustrankaFormatedOIB>
    <izvorni_sadrzaj>  MEĐUNARODNA UDRUGA "NOVI PUT SVILE", OIB 17731582191</izvorni_sadrzaj>
    <derivirana_varijabla naziv="DomainObject.Predmet.ProtustrankaFormatedOIB_1">  MEĐUNARODNA UDRUGA "NOVI PUT SVILE", OIB 17731582191</derivirana_varijabla>
  </DomainObject.Predmet.ProtustrankaFormatedOIB>
  <DomainObject.Predmet.ProtustrankaFormatedWithAdress>
    <izvorni_sadrzaj> MEĐUNARODNA UDRUGA "NOVI PUT SVILE", A.I. Mikulića 17, 10000 Zagreb</izvorni_sadrzaj>
    <derivirana_varijabla naziv="DomainObject.Predmet.ProtustrankaFormatedWithAdress_1"> MEĐUNARODNA UDRUGA "NOVI PUT SVILE", A.I. Mikulića 17, 10000 Zagreb</derivirana_varijabla>
  </DomainObject.Predmet.ProtustrankaFormatedWithAdress>
  <DomainObject.Predmet.ProtustrankaFormatedWithAdressOIB>
    <izvorni_sadrzaj> MEĐUNARODNA UDRUGA "NOVI PUT SVILE", OIB 17731582191, A.I. Mikulića 17, 10000 Zagreb</izvorni_sadrzaj>
    <derivirana_varijabla naziv="DomainObject.Predmet.ProtustrankaFormatedWithAdressOIB_1"> MEĐUNARODNA UDRUGA "NOVI PUT SVILE", OIB 17731582191, A.I. Mikulića 17, 10000 Zagreb</derivirana_varijabla>
  </DomainObject.Predmet.ProtustrankaFormatedWithAdressOIB>
  <DomainObject.Predmet.ProtustrankaWithAdress>
    <izvorni_sadrzaj>MEĐUNARODNA UDRUGA "NOVI PUT SVILE" A.I. Mikulića 17, 10000 Zagreb</izvorni_sadrzaj>
    <derivirana_varijabla naziv="DomainObject.Predmet.ProtustrankaWithAdress_1">MEĐUNARODNA UDRUGA "NOVI PUT SVILE" A.I. Mikulića 17, 10000 Zagreb</derivirana_varijabla>
  </DomainObject.Predmet.ProtustrankaWithAdress>
  <DomainObject.Predmet.ProtustrankaWithAdressOIB>
    <izvorni_sadrzaj>MEĐUNARODNA UDRUGA "NOVI PUT SVILE", OIB 17731582191, A.I. Mikulića 17, 10000 Zagreb</izvorni_sadrzaj>
    <derivirana_varijabla naziv="DomainObject.Predmet.ProtustrankaWithAdressOIB_1">MEĐUNARODNA UDRUGA "NOVI PUT SVILE", OIB 17731582191, A.I. Mikulića 17, 10000 Zagreb</derivirana_varijabla>
  </DomainObject.Predmet.ProtustrankaWithAdressOIB>
  <DomainObject.Predmet.ProtustrankaNazivFormated>
    <izvorni_sadrzaj>MEĐUNARODNA UDRUGA "NOVI PUT SVILE"</izvorni_sadrzaj>
    <derivirana_varijabla naziv="DomainObject.Predmet.ProtustrankaNazivFormated_1">MEĐUNARODNA UDRUGA "NOVI PUT SVILE"</derivirana_varijabla>
  </DomainObject.Predmet.ProtustrankaNazivFormated>
  <DomainObject.Predmet.ProtustrankaNazivFormatedOIB>
    <izvorni_sadrzaj>MEĐUNARODNA UDRUGA "NOVI PUT SVILE", OIB 17731582191</izvorni_sadrzaj>
    <derivirana_varijabla naziv="DomainObject.Predmet.ProtustrankaNazivFormatedOIB_1">MEĐUNARODNA UDRUGA "NOVI PUT SVILE", OIB 17731582191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MEĐUNARODNA UDRUGA "NOVI PUT SVILE"</item>
    </izvorni_sadrzaj>
    <derivirana_varijabla naziv="DomainObject.Predmet.ProtuStrankaListFormated_1">
      <item>MEĐUNARODNA UDRUGA "NOVI PUT SVILE"</item>
    </derivirana_varijabla>
  </DomainObject.Predmet.ProtuStrankaListFormated>
  <DomainObject.Predmet.ProtuStrankaListFormatedOIB>
    <izvorni_sadrzaj>
      <item>MEĐUNARODNA UDRUGA "NOVI PUT SVILE", OIB 17731582191</item>
    </izvorni_sadrzaj>
    <derivirana_varijabla naziv="DomainObject.Predmet.ProtuStrankaListFormatedOIB_1">
      <item>MEĐUNARODNA UDRUGA "NOVI PUT SVILE", OIB 17731582191</item>
    </derivirana_varijabla>
  </DomainObject.Predmet.ProtuStrankaListFormatedOIB>
  <DomainObject.Predmet.ProtuStrankaListFormatedWithAdress>
    <izvorni_sadrzaj>
      <item>MEĐUNARODNA UDRUGA "NOVI PUT SVILE", A.I. Mikulića 17, 10000 Zagreb</item>
    </izvorni_sadrzaj>
    <derivirana_varijabla naziv="DomainObject.Predmet.ProtuStrankaListFormatedWithAdress_1">
      <item>MEĐUNARODNA UDRUGA "NOVI PUT SVILE", A.I. Mikulića 17, 10000 Zagreb</item>
    </derivirana_varijabla>
  </DomainObject.Predmet.ProtuStrankaListFormatedWithAdress>
  <DomainObject.Predmet.ProtuStrankaListFormatedWithAdressOIB>
    <izvorni_sadrzaj>
      <item>MEĐUNARODNA UDRUGA "NOVI PUT SVILE", OIB 17731582191, A.I. Mikulića 17, 10000 Zagreb</item>
    </izvorni_sadrzaj>
    <derivirana_varijabla naziv="DomainObject.Predmet.ProtuStrankaListFormatedWithAdressOIB_1">
      <item>MEĐUNARODNA UDRUGA "NOVI PUT SVILE", OIB 17731582191, A.I. Mikulića 17, 10000 Zagreb</item>
    </derivirana_varijabla>
  </DomainObject.Predmet.ProtuStrankaListFormatedWithAdressOIB>
  <DomainObject.Predmet.ProtuStrankaListNazivFormated>
    <izvorni_sadrzaj>
      <item>MEĐUNARODNA UDRUGA "NOVI PUT SVILE"</item>
    </izvorni_sadrzaj>
    <derivirana_varijabla naziv="DomainObject.Predmet.ProtuStrankaListNazivFormated_1">
      <item>MEĐUNARODNA UDRUGA "NOVI PUT SVILE"</item>
    </derivirana_varijabla>
  </DomainObject.Predmet.ProtuStrankaListNazivFormated>
  <DomainObject.Predmet.ProtuStrankaListNazivFormatedOIB>
    <izvorni_sadrzaj>
      <item>MEĐUNARODNA UDRUGA "NOVI PUT SVILE", OIB 17731582191</item>
    </izvorni_sadrzaj>
    <derivirana_varijabla naziv="DomainObject.Predmet.ProtuStrankaListNazivFormatedOIB_1">
      <item>MEĐUNARODNA UDRUGA "NOVI PUT SVILE", OIB 17731582191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MEĐUNARODNA UDRUGA "NOVI PUT SVILE"</izvorni_sadrzaj>
    <derivirana_varijabla naziv="DomainObject.Predmet.ProtustrankaIDrugi_1">MEĐUNARODNA UDRUGA "NOVI PUT SVILE"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MEĐUNARODNA UDRUGA "NOVI PUT SVILE", OIB 17731582191, A.I. Mikulića 17, 10000 Zagreb</izvorni_sadrzaj>
    <derivirana_varijabla naziv="DomainObject.Predmet.ProtustrankaIDrugiAdressOIB_1">MEĐUNARODNA UDRUGA "NOVI PUT SVILE", OIB 17731582191, A.I. Mikulića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MEĐUNARODNA UDRUGA "NOVI PUT SVILE"</item>
    </izvorni_sadrzaj>
    <derivirana_varijabla naziv="DomainObject.Predmet.SudioniciListNaziv_1">
      <item>FINA Regionalni centar Zagreb</item>
      <item>MEĐUNARODNA UDRUGA "NOVI PUT SVILE"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MEĐUNARODNA UDRUGA "NOVI PUT SVILE", OIB 17731582191, A.I. Mikulića 17,10000 Zagreb</item>
    </izvorni_sadrzaj>
    <derivirana_varijabla naziv="DomainObject.Predmet.SudioniciListAdressOIB_1">
      <item>FINA Regionalni centar Zagreb, OIB 85821130368, Trg svibanjskih žrtava 1995. br. 1,10000 Zagreb</item>
      <item>MEĐUNARODNA UDRUGA "NOVI PUT SVILE", OIB 17731582191, A.I. Mikulića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17731582191</item>
    </izvorni_sadrzaj>
    <derivirana_varijabla naziv="DomainObject.Predmet.SudioniciListNazivOIB_1">
      <item>, OIB 85821130368</item>
      <item>, OIB 17731582191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90142-8AE0-4C96-8E70-04CA5CB71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1666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St-1181-18 -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