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9ee5" w14:paraId="28d9ee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520819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6521E5">
        <w:t>ENERGIJA 2001 d.o.o. Split, Rooseweltova 23, OIB: 91464010692</w:t>
      </w:r>
      <w:r w:rsidR="00A25B81">
        <w:t xml:space="preserve">, dana </w:t>
      </w:r>
      <w:r w:rsidR="00282487">
        <w:t>12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521E5" w:rsidRPr="006521E5">
        <w:t>ENERGIJA 2001 d.o.o. Split, Rooseweltova 23, OIB: 91464010692</w:t>
      </w:r>
      <w:r w:rsidR="006961AB" w:rsidRPr="006961AB">
        <w:t xml:space="preserve">, </w:t>
      </w:r>
      <w:r>
        <w:t>na dan 1</w:t>
      </w:r>
      <w:r w:rsidR="000925D3">
        <w:t>. rujna</w:t>
      </w:r>
      <w:r>
        <w:t xml:space="preserve"> 2015. godine u Očevidniku redoslijeda osnova za plaćanje ima evidentiran dug na temelju neizvršenih osnova za plaćanje u ukupnom iznosu od </w:t>
      </w:r>
      <w:r w:rsidR="006521E5">
        <w:t xml:space="preserve">5.406,26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</w:t>
      </w:r>
      <w:r w:rsidR="00282487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D1148B" w:rsidP="00D1148B" w:rsidR="00D1148B">
      <w:pPr>
        <w:spacing w:before="200"/>
        <w:ind w:left="6480"/>
        <w:jc w:val="center"/>
      </w:pPr>
      <w:r>
        <w:t>SUTKINJA</w:t>
      </w:r>
    </w:p>
    <w:p w:rsidRDefault="00D1148B" w:rsidP="00D1148B" w:rsidR="00D1148B">
      <w:pPr>
        <w:ind w:left="6480"/>
        <w:jc w:val="center"/>
      </w:pPr>
      <w:r>
        <w:t>ANA GOLUB GRUIĆ</w:t>
      </w:r>
    </w:p>
    <w:p w:rsidRDefault="00D1148B" w:rsidP="00D1148B" w:rsidR="00D1148B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0925D3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6521E5">
      <w:t>1427</w:t>
    </w:r>
    <w:r w:rsidR="00611F2C">
      <w:t>/</w:t>
    </w:r>
    <w:r w:rsidR="00135B1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25D3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14139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B5000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82487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44F3E"/>
    <w:rsid w:val="003520C2"/>
    <w:rsid w:val="003647D7"/>
    <w:rsid w:val="0038601C"/>
    <w:rsid w:val="003A0B73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0819"/>
    <w:rsid w:val="005303C5"/>
    <w:rsid w:val="00535795"/>
    <w:rsid w:val="00551E28"/>
    <w:rsid w:val="00552537"/>
    <w:rsid w:val="00567542"/>
    <w:rsid w:val="00576996"/>
    <w:rsid w:val="00581DE9"/>
    <w:rsid w:val="005863A8"/>
    <w:rsid w:val="005926AA"/>
    <w:rsid w:val="005A2E7E"/>
    <w:rsid w:val="005B0A04"/>
    <w:rsid w:val="005B139B"/>
    <w:rsid w:val="005C18D7"/>
    <w:rsid w:val="005C496B"/>
    <w:rsid w:val="005C686C"/>
    <w:rsid w:val="005D59B4"/>
    <w:rsid w:val="005E07F7"/>
    <w:rsid w:val="005E5507"/>
    <w:rsid w:val="005F641C"/>
    <w:rsid w:val="006002BD"/>
    <w:rsid w:val="006022E4"/>
    <w:rsid w:val="006030E5"/>
    <w:rsid w:val="00605867"/>
    <w:rsid w:val="00611F2C"/>
    <w:rsid w:val="00621B59"/>
    <w:rsid w:val="006357D0"/>
    <w:rsid w:val="00637921"/>
    <w:rsid w:val="00645598"/>
    <w:rsid w:val="006503C6"/>
    <w:rsid w:val="0065129A"/>
    <w:rsid w:val="00651D63"/>
    <w:rsid w:val="006521E5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673"/>
    <w:rsid w:val="0081370F"/>
    <w:rsid w:val="008363DF"/>
    <w:rsid w:val="00837BAF"/>
    <w:rsid w:val="00847AAD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3F81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25145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148B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615A8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  <w:rsid w:val="00FE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St-1427/2015</izvorni_sadrzaj>
    <derivirana_varijabla naziv="DomainObject.Predmet.OznakaBroj_1">St-1427/2015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2001, d.o.o. za elektrotehniku, građevinarstvo, trgovinu, izvoz-uvoz, ugostiteljstvo i usluge</izvorni_sadrzaj>
    <derivirana_varijabla naziv="DomainObject.Predmet.ProtustrankaFormated_1">  ENERGIJA 2001, d.o.o. za elektrotehniku, građevinarstvo, trgovinu, izvoz-uvoz, ugostiteljstvo i usluge</derivirana_varijabla>
  </DomainObject.Predmet.ProtustrankaFormated>
  <DomainObject.Predmet.ProtustrankaFormatedOIB>
    <izvorni_sadrzaj>  ENERGIJA 2001, d.o.o. za elektrotehniku, građevinarstvo, trgovinu, izvoz-uvoz, ugostiteljstvo i usluge, OIB 91464010692</izvorni_sadrzaj>
    <derivirana_varijabla naziv="DomainObject.Predmet.ProtustrankaFormatedOIB_1">  ENERGIJA 2001, d.o.o. za elektrotehniku, građevinarstvo, trgovinu, izvoz-uvoz, ugostiteljstvo i usluge, OIB 91464010692</derivirana_varijabla>
  </DomainObject.Predmet.ProtustrankaFormatedOIB>
  <DomainObject.Predmet.ProtustrankaFormatedWithAdress>
    <izvorni_sadrzaj> ENERGIJA 2001, d.o.o. za elektrotehniku, građevinarstvo, trgovinu, izvoz-uvoz, ugostiteljstvo i usluge, Rooseweltova 23, 21000 Split</izvorni_sadrzaj>
    <derivirana_varijabla naziv="DomainObject.Predmet.ProtustrankaFormatedWithAdress_1"> ENERGIJA 2001, d.o.o. za elektrotehniku, građevinarstvo, trgovinu, izvoz-uvoz, ugostiteljstvo i usluge, Rooseweltova 23, 21000 Split</derivirana_varijabla>
  </DomainObject.Predmet.ProtustrankaFormatedWithAdress>
  <DomainObject.Predmet.ProtustrankaFormatedWithAdressOIB>
    <izvorni_sadrzaj> ENERGIJA 2001, d.o.o. za elektrotehniku, građevinarstvo, trgovinu, izvoz-uvoz, ugostiteljstvo i usluge, OIB 91464010692, Rooseweltova 23, 21000 Split</izvorni_sadrzaj>
    <derivirana_varijabla naziv="DomainObject.Predmet.ProtustrankaFormatedWithAdressOIB_1"> ENERGIJA 2001, d.o.o. za elektrotehniku, građevinarstvo, trgovinu, izvoz-uvoz, ugostiteljstvo i usluge, OIB 91464010692, Rooseweltova 23, 21000 Split</derivirana_varijabla>
  </DomainObject.Predmet.ProtustrankaFormatedWithAdressOIB>
  <DomainObject.Predmet.ProtustrankaWithAdress>
    <izvorni_sadrzaj>ENERGIJA 2001, d.o.o. za elektrotehniku, građevinarstvo, trgovinu, izvoz-uvoz, ugostiteljstvo i usluge Rooseweltova 23, 21000 Split</izvorni_sadrzaj>
    <derivirana_varijabla naziv="DomainObject.Predmet.ProtustrankaWithAdress_1">ENERGIJA 2001, d.o.o. za elektrotehniku, građevinarstvo, trgovinu, izvoz-uvoz, ugostiteljstvo i usluge Rooseweltova 23, 21000 Split</derivirana_varijabla>
  </DomainObject.Predmet.ProtustrankaWithAdress>
  <DomainObject.Predmet.ProtustrankaWithAdressOIB>
    <izvorni_sadrzaj>ENERGIJA 2001, d.o.o. za elektrotehniku, građevinarstvo, trgovinu, izvoz-uvoz, ugostiteljstvo i usluge, OIB 91464010692, Rooseweltova 23, 21000 Split</izvorni_sadrzaj>
    <derivirana_varijabla naziv="DomainObject.Predmet.ProtustrankaWithAdressOIB_1">ENERGIJA 2001, d.o.o. za elektrotehniku, građevinarstvo, trgovinu, izvoz-uvoz, ugostiteljstvo i usluge, OIB 91464010692, Rooseweltova 23, 21000 Split</derivirana_varijabla>
  </DomainObject.Predmet.ProtustrankaWithAdressOIB>
  <DomainObject.Predmet.ProtustrankaNazivFormated>
    <izvorni_sadrzaj>ENERGIJA 2001, d.o.o. za elektrotehniku, građevinarstvo, trgovinu, izvoz-uvoz, ugostiteljstvo i usluge</izvorni_sadrzaj>
    <derivirana_varijabla naziv="DomainObject.Predmet.ProtustrankaNazivFormated_1">ENERGIJA 2001, d.o.o. za elektrotehniku, građevinarstvo, trgovinu, izvoz-uvoz, ugostiteljstvo i usluge</derivirana_varijabla>
  </DomainObject.Predmet.ProtustrankaNazivFormated>
  <DomainObject.Predmet.ProtustrankaNazivFormatedOIB>
    <izvorni_sadrzaj>ENERGIJA 2001, d.o.o. za elektrotehniku, građevinarstvo, trgovinu, izvoz-uvoz, ugostiteljstvo i usluge, OIB 91464010692</izvorni_sadrzaj>
    <derivirana_varijabla naziv="DomainObject.Predmet.ProtustrankaNazivFormatedOIB_1">ENERGIJA 2001, d.o.o. za elektrotehniku, građevinarstvo, trgovinu, izvoz-uvoz, ugostiteljstvo i usluge, OIB 91464010692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5406.26</izvorni_sadrzaj>
    <derivirana_varijabla naziv="DomainObject.Predmet.TrenutnaVrijednost_1">5406.26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ENERGIJA 2001, d.o.o. za elektrotehniku, građevinarstvo, trgovinu, izvoz-uvoz, ugostiteljstvo i usluge</item>
    </izvorni_sadrzaj>
    <derivirana_varijabla naziv="DomainObject.Predmet.ProtuStrankaListFormated_1">
      <item>ENERGIJA 2001, d.o.o. za elektrotehniku, građevinarstvo, trgovinu, izvoz-uvoz, ugostiteljstvo i usluge</item>
    </derivirana_varijabla>
  </DomainObject.Predmet.ProtuStrankaListFormated>
  <DomainObject.Predmet.ProtuStrankaListFormatedOIB>
    <izvorni_sadrzaj>
      <item>ENERGIJA 2001, d.o.o. za elektrotehniku, građevinarstvo, trgovinu, izvoz-uvoz, ugostiteljstvo i usluge, OIB 91464010692</item>
    </izvorni_sadrzaj>
    <derivirana_varijabla naziv="DomainObject.Predmet.ProtuStrankaListFormatedOIB_1">
      <item>ENERGIJA 2001, d.o.o. za elektrotehniku, građevinarstvo, trgovinu, izvoz-uvoz, ugostiteljstvo i usluge, OIB 91464010692</item>
    </derivirana_varijabla>
  </DomainObject.Predmet.ProtuStrankaListFormatedOIB>
  <DomainObject.Predmet.ProtuStrankaListFormatedWithAdress>
    <izvorni_sadrzaj>
      <item>ENERGIJA 2001, d.o.o. za elektrotehniku, građevinarstvo, trgovinu, izvoz-uvoz, ugostiteljstvo i usluge, Rooseweltova 23, 21000 Split</item>
    </izvorni_sadrzaj>
    <derivirana_varijabla naziv="DomainObject.Predmet.ProtuStrankaListFormatedWithAdress_1">
      <item>ENERGIJA 2001, d.o.o. za elektrotehniku, građevinarstvo, trgovinu, izvoz-uvoz, ugostiteljstvo i usluge, Rooseweltova 23, 21000 Split</item>
    </derivirana_varijabla>
  </DomainObject.Predmet.ProtuStrankaListFormatedWithAdress>
  <DomainObject.Predmet.ProtuStrankaListFormatedWithAdressOIB>
    <izvorni_sadrzaj>
      <item>ENERGIJA 2001, d.o.o. za elektrotehniku, građevinarstvo, trgovinu, izvoz-uvoz, ugostiteljstvo i usluge, OIB 91464010692, Rooseweltova 23, 21000 Split</item>
    </izvorni_sadrzaj>
    <derivirana_varijabla naziv="DomainObject.Predmet.ProtuStrankaListFormatedWithAdressOIB_1">
      <item>ENERGIJA 2001, d.o.o. za elektrotehniku, građevinarstvo, trgovinu, izvoz-uvoz, ugostiteljstvo i usluge, OIB 91464010692, Rooseweltova 23, 21000 Split</item>
    </derivirana_varijabla>
  </DomainObject.Predmet.ProtuStrankaListFormatedWithAdressOIB>
  <DomainObject.Predmet.ProtuStrankaListNazivFormated>
    <izvorni_sadrzaj>
      <item>ENERGIJA 2001, d.o.o. za elektrotehniku, građevinarstvo, trgovinu, izvoz-uvoz, ugostiteljstvo i usluge</item>
    </izvorni_sadrzaj>
    <derivirana_varijabla naziv="DomainObject.Predmet.ProtuStrankaListNazivFormated_1">
      <item>ENERGIJA 2001, d.o.o. za elektrotehniku, građevinarstvo, trgovinu, izvoz-uvoz, ugostiteljstvo i usluge</item>
    </derivirana_varijabla>
  </DomainObject.Predmet.ProtuStrankaListNazivFormated>
  <DomainObject.Predmet.ProtuStrankaListNazivFormatedOIB>
    <izvorni_sadrzaj>
      <item>ENERGIJA 2001, d.o.o. za elektrotehniku, građevinarstvo, trgovinu, izvoz-uvoz, ugostiteljstvo i usluge, OIB 91464010692</item>
    </izvorni_sadrzaj>
    <derivirana_varijabla naziv="DomainObject.Predmet.ProtuStrankaListNazivFormatedOIB_1">
      <item>ENERGIJA 2001, d.o.o. za elektrotehniku, građevinarstvo, trgovinu, izvoz-uvoz, ugostiteljstvo i usluge, OIB 91464010692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ENERGIJA 2001, d.o.o. za elektrotehniku, građevinarstvo, trgovinu, izvoz-uvoz, ugostiteljstvo i usluge</izvorni_sadrzaj>
    <derivirana_varijabla naziv="DomainObject.Predmet.ProtustrankaIDrugi_1">ENERGIJA 2001, d.o.o. za elektrotehniku, građevinarstvo, trgovinu, izvoz-uvoz, ugostiteljstvo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ENERGIJA 2001, d.o.o. za elektrotehniku, građevinarstvo, trgovinu, izvoz-uvoz, ugostiteljstvo i usluge, OIB 91464010692, Rooseweltova 23, 21000 Split</izvorni_sadrzaj>
    <derivirana_varijabla naziv="DomainObject.Predmet.ProtustrankaIDrugiAdressOIB_1">ENERGIJA 2001, d.o.o. za elektrotehniku, građevinarstvo, trgovinu, izvoz-uvoz, ugostiteljstvo i usluge, OIB 91464010692, Rooseweltova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2001, d.o.o. za elektrotehniku, građevinarstvo, trgovinu, izvoz-uvoz, ugostiteljstvo i usluge</item>
      <item>FINANCIJSKA AGENCIJA RC SPLIT</item>
    </izvorni_sadrzaj>
    <derivirana_varijabla naziv="DomainObject.Predmet.SudioniciListNaziv_1">
      <item>ENERGIJA 2001, d.o.o. za elektrotehniku, građevinarstvo, trgovinu, izvoz-uvoz, ugostiteljstvo i usluge</item>
      <item>FINANCIJSKA AGENCIJA RC SPLIT</item>
    </derivirana_varijabla>
  </DomainObject.Predmet.SudioniciListNaziv>
  <DomainObject.Predmet.SudioniciListAdressOIB>
    <izvorni_sadrzaj>
      <item>ENERGIJA 2001, d.o.o. za elektrotehniku, građevinarstvo, trgovinu, izvoz-uvoz, ugostiteljstvo i usluge, OIB 91464010692, Rooseweltova 23,21000 Split</item>
      <item>FINANCIJSKA AGENCIJA RC SPLIT, OIB 85821130368, Mažuranićevo šetalište 24b,21000 Split</item>
    </izvorni_sadrzaj>
    <derivirana_varijabla naziv="DomainObject.Predmet.SudioniciListAdressOIB_1">
      <item>ENERGIJA 2001, d.o.o. za elektrotehniku, građevinarstvo, trgovinu, izvoz-uvoz, ugostiteljstvo i usluge, OIB 91464010692, Rooseweltova 23,21000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91464010692</item>
      <item>, OIB 85821130368</item>
    </izvorni_sadrzaj>
    <derivirana_varijabla naziv="DomainObject.Predmet.SudioniciListNazivOIB_1">
      <item>, OIB 91464010692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F0595-942D-4BB0-BEE7-621785B6AE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319</properties:Words>
  <properties:Characters>1791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2016-02-10T11:25:00Z</dcterms:created>
  <dc:creator>nmarkovic</dc:creator>
  <cp:lastModifiedBy>Ana Golub Gruić</cp:lastModifiedBy>
  <cp:lastPrinted>2016-02-12T07:54:00Z</cp:lastPrinted>
  <dcterms:modified xmlns:xsi="http://www.w3.org/2001/XMLSchema-instance" xsi:type="dcterms:W3CDTF">2016-02-12T08:13:00Z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