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d961" w14:paraId="353d961" w:rsidRDefault="00B422E8" w:rsidP="00E34ED1" w:rsidR="00B422E8" w:rsidRPr="000D3EEE">
      <w:pPr>
        <w:jc w:val="right"/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 w:rsidR="00406279">
        <w:rPr>
          <w:rFonts w:hAnsi="Times New Roman" w:ascii="Times New Roman"/>
          <w:noProof w:val="false"/>
          <w:szCs w:val="24"/>
        </w:rPr>
        <w:t>48</w:t>
      </w:r>
      <w:r w:rsidR="00C33381">
        <w:rPr>
          <w:rFonts w:hAnsi="Times New Roman" w:ascii="Times New Roman"/>
          <w:noProof w:val="false"/>
          <w:szCs w:val="24"/>
        </w:rPr>
        <w:t>.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 </w:t>
      </w:r>
      <w:r w:rsidR="00DC372A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>St-</w:t>
      </w:r>
      <w:r w:rsidR="004A5284">
        <w:rPr>
          <w:rFonts w:hAnsi="Times New Roman" w:ascii="Times New Roman"/>
          <w:noProof w:val="false"/>
          <w:szCs w:val="24"/>
        </w:rPr>
        <w:t>126</w:t>
      </w:r>
      <w:r w:rsidRPr="000D3EEE">
        <w:rPr>
          <w:rFonts w:hAnsi="Times New Roman" w:ascii="Times New Roman"/>
          <w:noProof w:val="false"/>
          <w:szCs w:val="24"/>
        </w:rPr>
        <w:t>/</w:t>
      </w:r>
      <w:r w:rsidR="001004DF" w:rsidRPr="000D3EEE">
        <w:rPr>
          <w:rFonts w:hAnsi="Times New Roman" w:ascii="Times New Roman"/>
          <w:noProof w:val="false"/>
          <w:szCs w:val="24"/>
        </w:rPr>
        <w:t>1</w:t>
      </w:r>
      <w:r w:rsidR="00E34ED1">
        <w:rPr>
          <w:rFonts w:hAnsi="Times New Roman" w:ascii="Times New Roman"/>
          <w:noProof w:val="false"/>
          <w:szCs w:val="24"/>
        </w:rPr>
        <w:t>5</w:t>
      </w:r>
    </w:p>
    <w:p w:rsidRDefault="00097DB3" w:rsidR="00B422E8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</w:t>
      </w:r>
      <w:r>
        <w:rPr>
          <w:rFonts w:hAnsi="Times New Roman" w:ascii="Times New Roman"/>
          <w:szCs w:val="24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33381" w:rsidR="00B422E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REPUBLIKA HRVATSKA</w:t>
      </w:r>
    </w:p>
    <w:p w:rsidRDefault="00C33381" w:rsidR="00C33381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TRGOVAČKI SUD U ZAGREBU</w:t>
      </w:r>
    </w:p>
    <w:p w:rsidRDefault="00C33381" w:rsidR="00C3338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Zagreb, Amruševa 2/II</w:t>
      </w:r>
    </w:p>
    <w:p w:rsidRDefault="00EE4D9E" w:rsidR="00EE4D9E" w:rsidRPr="000D3EEE">
      <w:pPr>
        <w:rPr>
          <w:rFonts w:hAnsi="Times New Roman" w:ascii="Times New Roman"/>
          <w:noProof w:val="false"/>
          <w:szCs w:val="24"/>
        </w:rPr>
      </w:pPr>
    </w:p>
    <w:p w:rsidRDefault="00EE4D9E" w:rsidR="00EE4D9E" w:rsidRPr="00406279">
      <w:pPr>
        <w:rPr>
          <w:rFonts w:hAnsi="Times New Roman" w:ascii="Times New Roman"/>
          <w:b/>
          <w:noProof w:val="false"/>
          <w:szCs w:val="24"/>
        </w:rPr>
      </w:pPr>
    </w:p>
    <w:p w:rsidRDefault="00406279" w:rsidP="00406279" w:rsidR="00583A64" w:rsidRPr="00D04BD9">
      <w:pPr>
        <w:rPr>
          <w:rFonts w:hAnsi="Times New Roman" w:ascii="Times New Roman"/>
          <w:noProof w:val="false"/>
          <w:szCs w:val="24"/>
        </w:rPr>
      </w:pPr>
      <w:r w:rsidRPr="00D04BD9">
        <w:rPr>
          <w:rFonts w:hAnsi="Times New Roman" w:ascii="Times New Roman"/>
          <w:noProof w:val="false"/>
          <w:szCs w:val="24"/>
        </w:rPr>
        <w:t xml:space="preserve">                                                                  </w:t>
      </w:r>
      <w:r w:rsidR="00EC4C61" w:rsidRPr="00D04BD9">
        <w:rPr>
          <w:rFonts w:hAnsi="Times New Roman" w:ascii="Times New Roman"/>
          <w:noProof w:val="false"/>
          <w:szCs w:val="24"/>
        </w:rPr>
        <w:t>Z</w:t>
      </w:r>
      <w:r w:rsidR="00A90B05" w:rsidRPr="00D04BD9">
        <w:rPr>
          <w:rFonts w:hAnsi="Times New Roman" w:ascii="Times New Roman"/>
          <w:noProof w:val="false"/>
          <w:szCs w:val="24"/>
        </w:rPr>
        <w:t xml:space="preserve"> A P I S N I K</w:t>
      </w:r>
    </w:p>
    <w:p w:rsidRDefault="00C3614A" w:rsidP="00902F96" w:rsidR="00583A64" w:rsidRPr="00D04BD9">
      <w:pPr>
        <w:jc w:val="center"/>
        <w:rPr>
          <w:rFonts w:hAnsi="Times New Roman" w:ascii="Times New Roman"/>
          <w:noProof w:val="false"/>
          <w:szCs w:val="24"/>
        </w:rPr>
      </w:pPr>
      <w:r w:rsidRPr="00D04BD9">
        <w:rPr>
          <w:rFonts w:hAnsi="Times New Roman" w:ascii="Times New Roman"/>
          <w:noProof w:val="false"/>
          <w:szCs w:val="24"/>
        </w:rPr>
        <w:t xml:space="preserve">od </w:t>
      </w:r>
      <w:r w:rsidR="00EE329E">
        <w:rPr>
          <w:rFonts w:hAnsi="Times New Roman" w:ascii="Times New Roman"/>
          <w:noProof w:val="false"/>
          <w:szCs w:val="24"/>
        </w:rPr>
        <w:t>11. listopada</w:t>
      </w:r>
      <w:r w:rsidR="00BE59CB">
        <w:rPr>
          <w:rFonts w:hAnsi="Times New Roman" w:ascii="Times New Roman"/>
          <w:noProof w:val="false"/>
          <w:szCs w:val="24"/>
        </w:rPr>
        <w:t xml:space="preserve"> 2018</w:t>
      </w:r>
      <w:r w:rsidRPr="00D04BD9">
        <w:rPr>
          <w:rFonts w:hAnsi="Times New Roman" w:ascii="Times New Roman"/>
          <w:noProof w:val="false"/>
          <w:szCs w:val="24"/>
        </w:rPr>
        <w:t>. godine</w:t>
      </w:r>
    </w:p>
    <w:p w:rsidRDefault="00583A64" w:rsidP="00902F96" w:rsidR="00583A64" w:rsidRPr="000D3EEE">
      <w:pPr>
        <w:jc w:val="center"/>
        <w:rPr>
          <w:rFonts w:hAnsi="Times New Roman" w:ascii="Times New Roman"/>
          <w:noProof w:val="false"/>
          <w:szCs w:val="24"/>
        </w:rPr>
      </w:pPr>
    </w:p>
    <w:p w:rsidRDefault="00902F96" w:rsidP="00583A64" w:rsidR="00902F96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sastavljen </w:t>
      </w:r>
      <w:r w:rsidR="00583A64" w:rsidRPr="000D3EEE">
        <w:rPr>
          <w:rFonts w:hAnsi="Times New Roman" w:ascii="Times New Roman"/>
          <w:noProof w:val="false"/>
          <w:szCs w:val="24"/>
        </w:rPr>
        <w:t>u</w:t>
      </w:r>
      <w:r w:rsidRPr="000D3EEE">
        <w:rPr>
          <w:rFonts w:hAnsi="Times New Roman" w:ascii="Times New Roman"/>
          <w:noProof w:val="false"/>
          <w:szCs w:val="24"/>
        </w:rPr>
        <w:t xml:space="preserve"> Trgovačko</w:t>
      </w:r>
      <w:r w:rsidR="00583A64" w:rsidRPr="000D3EEE">
        <w:rPr>
          <w:rFonts w:hAnsi="Times New Roman" w:ascii="Times New Roman"/>
          <w:noProof w:val="false"/>
          <w:szCs w:val="24"/>
        </w:rPr>
        <w:t>m</w:t>
      </w:r>
      <w:r w:rsidRPr="000D3EEE">
        <w:rPr>
          <w:rFonts w:hAnsi="Times New Roman" w:ascii="Times New Roman"/>
          <w:noProof w:val="false"/>
          <w:szCs w:val="24"/>
        </w:rPr>
        <w:t xml:space="preserve"> sud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u </w:t>
      </w:r>
      <w:r w:rsidRPr="000D3EEE">
        <w:rPr>
          <w:rFonts w:hAnsi="Times New Roman" w:ascii="Times New Roman"/>
          <w:noProof w:val="false"/>
          <w:szCs w:val="24"/>
        </w:rPr>
        <w:t xml:space="preserve">u 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Zagrebu, </w:t>
      </w:r>
      <w:r w:rsidR="00406279">
        <w:rPr>
          <w:rFonts w:hAnsi="Times New Roman" w:ascii="Times New Roman"/>
          <w:noProof w:val="false"/>
          <w:szCs w:val="24"/>
        </w:rPr>
        <w:t xml:space="preserve">Amruševa 2/II, 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o </w:t>
      </w:r>
      <w:r w:rsidR="00FF6B65">
        <w:rPr>
          <w:rFonts w:hAnsi="Times New Roman" w:ascii="Times New Roman"/>
          <w:noProof w:val="false"/>
          <w:szCs w:val="24"/>
        </w:rPr>
        <w:t>šestoj</w:t>
      </w:r>
      <w:r w:rsidR="00BE59CB" w:rsidRPr="00E92821">
        <w:rPr>
          <w:rFonts w:hAnsi="Times New Roman" w:ascii="Times New Roman"/>
          <w:noProof w:val="false"/>
          <w:szCs w:val="24"/>
        </w:rPr>
        <w:t xml:space="preserve"> </w:t>
      </w:r>
      <w:r w:rsidR="00583A64" w:rsidRPr="00D04BD9">
        <w:rPr>
          <w:rFonts w:hAnsi="Times New Roman" w:ascii="Times New Roman"/>
          <w:noProof w:val="false"/>
          <w:szCs w:val="24"/>
        </w:rPr>
        <w:t>usmenoj javnoj dražbi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 nekretnina </w:t>
      </w:r>
      <w:r w:rsidR="00F6338F" w:rsidRPr="000D3EEE">
        <w:rPr>
          <w:rFonts w:hAnsi="Times New Roman" w:ascii="Times New Roman"/>
          <w:noProof w:val="false"/>
          <w:szCs w:val="24"/>
        </w:rPr>
        <w:t xml:space="preserve">nad 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stečajnim dužnikom </w:t>
      </w:r>
      <w:r w:rsidR="002B1C5A" w:rsidRPr="000D3EEE">
        <w:rPr>
          <w:rFonts w:hAnsi="Times New Roman" w:ascii="Times New Roman"/>
          <w:noProof w:val="false"/>
          <w:szCs w:val="24"/>
        </w:rPr>
        <w:t xml:space="preserve"> </w:t>
      </w:r>
      <w:r w:rsidR="004A5284" w:rsidRPr="004A5284">
        <w:rPr>
          <w:rFonts w:hAnsi="Times New Roman" w:ascii="Times New Roman"/>
          <w:szCs w:val="24"/>
        </w:rPr>
        <w:t>RADOŠEVIĆ d.o.o. u stečaju, Petrinja, Ivana Janka Štromara 9, OIB: 13096482089, MBS: 080077233</w:t>
      </w:r>
    </w:p>
    <w:p w:rsidRDefault="00A90B05" w:rsidP="00823AA3" w:rsidR="00A90B0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823AA3" w:rsidR="00F17B18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Nazočni od suda</w:t>
      </w:r>
      <w:r w:rsidR="00F17B18" w:rsidRPr="000D3EEE">
        <w:rPr>
          <w:rFonts w:hAnsi="Times New Roman" w:ascii="Times New Roman"/>
          <w:noProof w:val="false"/>
          <w:szCs w:val="24"/>
        </w:rPr>
        <w:t>:</w:t>
      </w:r>
    </w:p>
    <w:p w:rsidRDefault="00D04BD9" w:rsidP="00823AA3" w:rsidR="00D04BD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STEČAJNI SUDAC: </w:t>
      </w:r>
      <w:r w:rsidR="00902F96" w:rsidRPr="000D3EEE">
        <w:rPr>
          <w:rFonts w:hAnsi="Times New Roman" w:ascii="Times New Roman"/>
          <w:noProof w:val="false"/>
          <w:szCs w:val="24"/>
        </w:rPr>
        <w:t xml:space="preserve"> </w:t>
      </w:r>
    </w:p>
    <w:p w:rsidRDefault="00406279" w:rsidP="00D04BD9" w:rsidR="00D04BD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Vesna Sremac Šoštar</w:t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</w:t>
      </w:r>
    </w:p>
    <w:p w:rsidRDefault="00D04BD9" w:rsidP="00D04BD9" w:rsidR="00D04BD9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D04BD9" w:rsidR="00D04BD9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Zapisničar: </w:t>
      </w:r>
    </w:p>
    <w:p w:rsidRDefault="00E34ED1" w:rsidR="00406279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Matea Bizjak</w:t>
      </w:r>
    </w:p>
    <w:p w:rsidRDefault="00E172D3" w:rsidR="00E172D3">
      <w:pPr>
        <w:rPr>
          <w:rFonts w:hAnsi="Times New Roman" w:ascii="Times New Roman"/>
          <w:noProof w:val="false"/>
          <w:szCs w:val="24"/>
        </w:rPr>
      </w:pPr>
    </w:p>
    <w:p w:rsidRDefault="006E3AAE" w:rsidR="008F707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Početak u</w:t>
      </w:r>
      <w:r w:rsidR="004A5284">
        <w:rPr>
          <w:rFonts w:hAnsi="Times New Roman" w:ascii="Times New Roman"/>
          <w:noProof w:val="false"/>
          <w:szCs w:val="24"/>
        </w:rPr>
        <w:t xml:space="preserve"> </w:t>
      </w:r>
      <w:r w:rsidR="00BE59CB">
        <w:rPr>
          <w:rFonts w:hAnsi="Times New Roman" w:ascii="Times New Roman"/>
          <w:noProof w:val="false"/>
          <w:szCs w:val="24"/>
        </w:rPr>
        <w:t>10,</w:t>
      </w:r>
      <w:r w:rsidR="00FF6B65">
        <w:rPr>
          <w:rFonts w:hAnsi="Times New Roman" w:ascii="Times New Roman"/>
          <w:noProof w:val="false"/>
          <w:szCs w:val="24"/>
        </w:rPr>
        <w:t>15</w:t>
      </w:r>
      <w:r w:rsidR="00406279" w:rsidRPr="00406279">
        <w:rPr>
          <w:rFonts w:hAnsi="Times New Roman" w:ascii="Times New Roman"/>
          <w:noProof w:val="false"/>
          <w:szCs w:val="24"/>
        </w:rPr>
        <w:t xml:space="preserve"> sati.</w:t>
      </w:r>
      <w:r w:rsidR="00A90B05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    </w:t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</w:p>
    <w:p w:rsidRDefault="00583A64" w:rsidR="00583A64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Ročištu je nazočan i stečajni upravitelj </w:t>
      </w:r>
      <w:r w:rsidR="00E341AF" w:rsidRPr="000D3EEE">
        <w:rPr>
          <w:rFonts w:hAnsi="Times New Roman" w:ascii="Times New Roman"/>
          <w:noProof w:val="false"/>
          <w:szCs w:val="24"/>
        </w:rPr>
        <w:t>Alma Klepac</w:t>
      </w:r>
    </w:p>
    <w:p w:rsidRDefault="00406279" w:rsidR="00406279">
      <w:pPr>
        <w:rPr>
          <w:rFonts w:hAnsi="Times New Roman" w:ascii="Times New Roman"/>
          <w:noProof w:val="false"/>
          <w:szCs w:val="24"/>
        </w:rPr>
      </w:pPr>
    </w:p>
    <w:p w:rsidRDefault="00406279" w:rsidR="00406279" w:rsidRPr="00C67329">
      <w:pPr>
        <w:rPr>
          <w:rFonts w:hAnsi="Times New Roman" w:ascii="Times New Roman"/>
          <w:noProof w:val="false"/>
          <w:szCs w:val="24"/>
        </w:rPr>
      </w:pPr>
      <w:r w:rsidRPr="00C67329">
        <w:rPr>
          <w:rFonts w:hAnsi="Times New Roman" w:ascii="Times New Roman"/>
          <w:noProof w:val="false"/>
          <w:szCs w:val="24"/>
        </w:rPr>
        <w:t xml:space="preserve">Za razlučnog vjerovnika: </w:t>
      </w:r>
      <w:r w:rsidR="00A77F2A" w:rsidRPr="00C67329">
        <w:rPr>
          <w:rFonts w:hAnsi="Times New Roman" w:ascii="Times New Roman"/>
          <w:noProof w:val="false"/>
          <w:szCs w:val="24"/>
        </w:rPr>
        <w:t xml:space="preserve"> </w:t>
      </w:r>
    </w:p>
    <w:p w:rsidRDefault="00E10287" w:rsidP="00CB0594" w:rsidR="00E10287" w:rsidRPr="00C67329">
      <w:pPr>
        <w:jc w:val="both"/>
        <w:rPr>
          <w:rFonts w:hAnsi="Times New Roman" w:ascii="Times New Roman"/>
          <w:noProof w:val="false"/>
          <w:szCs w:val="24"/>
        </w:rPr>
      </w:pPr>
      <w:r w:rsidRPr="00C67329">
        <w:rPr>
          <w:rFonts w:hAnsi="Times New Roman" w:ascii="Times New Roman"/>
          <w:noProof w:val="false"/>
          <w:szCs w:val="24"/>
        </w:rPr>
        <w:t>RH-MINISTARSTVO FINANCIJA – Goranka Benceković, zamjenik ŽDO-a</w:t>
      </w:r>
    </w:p>
    <w:p w:rsidRDefault="003E02E5" w:rsidP="00CB0594" w:rsidR="00CB0594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</w:p>
    <w:p w:rsidRDefault="00CB0594" w:rsidP="008A6E15" w:rsidR="00CB0594" w:rsidRPr="000D3EEE">
      <w:pPr>
        <w:rPr>
          <w:rFonts w:hAnsi="Times New Roman" w:ascii="Times New Roman"/>
          <w:noProof w:val="false"/>
          <w:szCs w:val="24"/>
        </w:rPr>
      </w:pPr>
    </w:p>
    <w:p w:rsidRDefault="00D52287" w:rsidP="00E34ED1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 xml:space="preserve">Utvrđuje se da na žiro-račun Trgovačkog suda u </w:t>
      </w:r>
      <w:r w:rsidR="001004DF" w:rsidRPr="000D3EEE">
        <w:rPr>
          <w:rFonts w:hAnsi="Times New Roman" w:ascii="Times New Roman"/>
          <w:noProof w:val="false"/>
          <w:szCs w:val="24"/>
        </w:rPr>
        <w:t>Zagrebu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nije uplaćena niti jedna jamčevina zainteresiranih osoba za kupnju predmetnih nekretnina</w:t>
      </w:r>
      <w:r w:rsidR="00406279">
        <w:rPr>
          <w:rFonts w:hAnsi="Times New Roman" w:ascii="Times New Roman"/>
          <w:noProof w:val="false"/>
          <w:szCs w:val="24"/>
        </w:rPr>
        <w:t xml:space="preserve"> u vlasništvu stečajnog dužnika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te se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stoga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utvrđuje da ne postoje uvjeti za održavanje ove dražbe.</w:t>
      </w:r>
      <w:r w:rsidR="00FC4B0D">
        <w:rPr>
          <w:rFonts w:hAnsi="Times New Roman" w:ascii="Times New Roman"/>
          <w:noProof w:val="false"/>
          <w:szCs w:val="24"/>
        </w:rPr>
        <w:t xml:space="preserve"> </w:t>
      </w:r>
    </w:p>
    <w:p w:rsidRDefault="003B3439" w:rsidP="00E34ED1" w:rsidR="008A6E15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Stečajni upravitelj predaje u spis dokaz da je prodaju imovine stečajnog dužnika objavio u s</w:t>
      </w:r>
      <w:r w:rsidR="00E10287">
        <w:rPr>
          <w:rFonts w:hAnsi="Times New Roman" w:ascii="Times New Roman"/>
          <w:noProof w:val="false"/>
          <w:szCs w:val="24"/>
        </w:rPr>
        <w:t>kladu sa z</w:t>
      </w:r>
      <w:r w:rsidR="001E50BC">
        <w:rPr>
          <w:rFonts w:hAnsi="Times New Roman" w:ascii="Times New Roman"/>
          <w:noProof w:val="false"/>
          <w:szCs w:val="24"/>
        </w:rPr>
        <w:t xml:space="preserve">aključkom ovog </w:t>
      </w:r>
      <w:r w:rsidR="00E10287">
        <w:rPr>
          <w:rFonts w:hAnsi="Times New Roman" w:ascii="Times New Roman"/>
          <w:noProof w:val="false"/>
          <w:szCs w:val="24"/>
        </w:rPr>
        <w:t xml:space="preserve">suda </w:t>
      </w:r>
      <w:r w:rsidR="000B201B">
        <w:rPr>
          <w:rFonts w:hAnsi="Times New Roman" w:ascii="Times New Roman"/>
          <w:noProof w:val="false"/>
          <w:szCs w:val="24"/>
        </w:rPr>
        <w:t>od 13. srpnja</w:t>
      </w:r>
      <w:r w:rsidR="00E10287">
        <w:rPr>
          <w:rFonts w:hAnsi="Times New Roman" w:ascii="Times New Roman"/>
          <w:noProof w:val="false"/>
          <w:szCs w:val="24"/>
        </w:rPr>
        <w:t xml:space="preserve"> 2018</w:t>
      </w:r>
      <w:r>
        <w:rPr>
          <w:rFonts w:hAnsi="Times New Roman" w:ascii="Times New Roman"/>
          <w:noProof w:val="false"/>
          <w:szCs w:val="24"/>
        </w:rPr>
        <w:t>. godine.</w:t>
      </w:r>
    </w:p>
    <w:p w:rsidRDefault="00C02D30" w:rsidP="00E34ED1" w:rsidR="00C02D30" w:rsidRPr="00C02D30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</w:t>
      </w:r>
      <w:r w:rsidRPr="00C02D30">
        <w:rPr>
          <w:rFonts w:hAnsi="Times New Roman" w:ascii="Times New Roman"/>
          <w:noProof w:val="false"/>
          <w:szCs w:val="24"/>
        </w:rPr>
        <w:t>Stečajni upravitelj predlaže da se zakaže novo ročište za dražbu i da se sadašn</w:t>
      </w:r>
      <w:r w:rsidR="00CB0594">
        <w:rPr>
          <w:rFonts w:hAnsi="Times New Roman" w:ascii="Times New Roman"/>
          <w:noProof w:val="false"/>
          <w:szCs w:val="24"/>
        </w:rPr>
        <w:t xml:space="preserve">ja cijena nekretnine umanji za </w:t>
      </w:r>
      <w:r w:rsidR="000D429B">
        <w:rPr>
          <w:rFonts w:hAnsi="Times New Roman" w:ascii="Times New Roman"/>
          <w:noProof w:val="false"/>
          <w:szCs w:val="24"/>
        </w:rPr>
        <w:t>10</w:t>
      </w:r>
      <w:r>
        <w:rPr>
          <w:rFonts w:hAnsi="Times New Roman" w:ascii="Times New Roman"/>
          <w:noProof w:val="false"/>
          <w:szCs w:val="24"/>
        </w:rPr>
        <w:t>%, zbog protekl</w:t>
      </w:r>
      <w:r w:rsidR="00C67329">
        <w:rPr>
          <w:rFonts w:hAnsi="Times New Roman" w:ascii="Times New Roman"/>
          <w:noProof w:val="false"/>
          <w:szCs w:val="24"/>
        </w:rPr>
        <w:t>ih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C67329">
        <w:rPr>
          <w:rFonts w:hAnsi="Times New Roman" w:ascii="Times New Roman"/>
          <w:noProof w:val="false"/>
          <w:szCs w:val="24"/>
        </w:rPr>
        <w:t>šest bezuspješnih javnih dražbi</w:t>
      </w:r>
      <w:r>
        <w:rPr>
          <w:rFonts w:hAnsi="Times New Roman" w:ascii="Times New Roman"/>
          <w:noProof w:val="false"/>
          <w:szCs w:val="24"/>
        </w:rPr>
        <w:t>, uključujući i današnju</w:t>
      </w:r>
      <w:r w:rsidR="00CB0594">
        <w:rPr>
          <w:rFonts w:hAnsi="Times New Roman" w:ascii="Times New Roman"/>
          <w:noProof w:val="false"/>
          <w:szCs w:val="24"/>
        </w:rPr>
        <w:t>.</w:t>
      </w:r>
    </w:p>
    <w:p w:rsidRDefault="003B3439" w:rsidP="008A6E15" w:rsidR="003B3439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Sud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donosi</w:t>
      </w:r>
    </w:p>
    <w:p w:rsidRDefault="00D04BD9" w:rsidP="008A6E15" w:rsidR="008A6E15" w:rsidRPr="000D3EEE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</w:t>
      </w:r>
      <w:r w:rsidR="008A6E15" w:rsidRPr="000D3EEE">
        <w:rPr>
          <w:rFonts w:hAnsi="Times New Roman" w:ascii="Times New Roman"/>
          <w:noProof w:val="false"/>
          <w:szCs w:val="24"/>
        </w:rPr>
        <w:t>j e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Zbog nepostojanja uvjeta za održavanje javne dražbe, zakazana javna dražba</w:t>
      </w:r>
      <w:r w:rsidR="00F831A0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 xml:space="preserve">neće se održati, a iduće ročište za javnu dražbu odredit će se </w:t>
      </w:r>
      <w:r w:rsidR="00406279">
        <w:rPr>
          <w:rFonts w:hAnsi="Times New Roman" w:ascii="Times New Roman"/>
          <w:noProof w:val="false"/>
          <w:szCs w:val="24"/>
        </w:rPr>
        <w:t>pismeno</w:t>
      </w:r>
      <w:r w:rsidRPr="000D3EEE">
        <w:rPr>
          <w:rFonts w:hAnsi="Times New Roman" w:ascii="Times New Roman"/>
          <w:noProof w:val="false"/>
          <w:szCs w:val="24"/>
        </w:rPr>
        <w:t>.</w:t>
      </w: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D04BD9" w:rsidP="00D04BD9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Dovršeno u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 </w:t>
      </w:r>
      <w:r w:rsidR="00D82092">
        <w:rPr>
          <w:rFonts w:hAnsi="Times New Roman" w:ascii="Times New Roman"/>
          <w:noProof w:val="false"/>
          <w:szCs w:val="24"/>
        </w:rPr>
        <w:t>10,15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</w:t>
      </w:r>
      <w:r w:rsidR="00FC4B0D">
        <w:rPr>
          <w:rFonts w:hAnsi="Times New Roman" w:ascii="Times New Roman"/>
          <w:noProof w:val="false"/>
          <w:szCs w:val="24"/>
        </w:rPr>
        <w:t xml:space="preserve"> </w:t>
      </w:r>
      <w:r w:rsidR="008A6E15" w:rsidRPr="000D3EEE">
        <w:rPr>
          <w:rFonts w:hAnsi="Times New Roman" w:ascii="Times New Roman"/>
          <w:noProof w:val="false"/>
          <w:szCs w:val="24"/>
        </w:rPr>
        <w:t>sati</w:t>
      </w:r>
      <w:r w:rsidR="00FC4B0D">
        <w:rPr>
          <w:rFonts w:hAnsi="Times New Roman" w:ascii="Times New Roman"/>
          <w:noProof w:val="false"/>
          <w:szCs w:val="24"/>
        </w:rPr>
        <w:t>.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Stečajni upravitelj: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>Stečajni sudac:</w:t>
      </w:r>
    </w:p>
    <w:p w:rsidRDefault="00E341AF" w:rsidP="008A6E15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Alma Klepac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  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>Vesna Sremac Šoštar</w:t>
      </w:r>
    </w:p>
    <w:p w:rsidRDefault="008A6E15" w:rsidP="008A6E15" w:rsidR="00406279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</w:t>
      </w:r>
      <w:r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                      </w:t>
      </w:r>
      <w:r w:rsidR="008A6E15" w:rsidRPr="000D3EEE">
        <w:rPr>
          <w:rFonts w:hAnsi="Times New Roman" w:ascii="Times New Roman"/>
          <w:noProof w:val="false"/>
          <w:szCs w:val="24"/>
        </w:rPr>
        <w:t>Zapisni</w:t>
      </w:r>
      <w:r w:rsidR="0008510B" w:rsidRPr="000D3EEE">
        <w:rPr>
          <w:rFonts w:hAnsi="Times New Roman" w:ascii="Times New Roman"/>
          <w:noProof w:val="false"/>
          <w:szCs w:val="24"/>
        </w:rPr>
        <w:t>čar</w:t>
      </w:r>
      <w:r w:rsidR="008A6E15" w:rsidRPr="000D3EEE">
        <w:rPr>
          <w:rFonts w:hAnsi="Times New Roman" w:ascii="Times New Roman"/>
          <w:noProof w:val="false"/>
          <w:szCs w:val="24"/>
        </w:rPr>
        <w:t>:</w:t>
      </w:r>
    </w:p>
    <w:p w:rsidRDefault="003B3439" w:rsidP="00824A92" w:rsidR="007F4776">
      <w:pPr>
        <w:rPr>
          <w:noProof w:val="false"/>
        </w:rPr>
      </w:pPr>
      <w:r>
        <w:rPr>
          <w:rFonts w:hAnsi="Times New Roman" w:ascii="Times New Roman"/>
          <w:noProof w:val="false"/>
          <w:szCs w:val="24"/>
        </w:rPr>
        <w:t>RAZLUČNI VJEROVNIK 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E34ED1">
        <w:rPr>
          <w:rFonts w:hAnsi="Times New Roman" w:ascii="Times New Roman"/>
          <w:noProof w:val="false"/>
          <w:szCs w:val="24"/>
        </w:rPr>
        <w:t>Matea Bizjak</w:t>
      </w:r>
      <w:r w:rsidR="00FC4B0D">
        <w:rPr>
          <w:rFonts w:hAnsi="Times New Roman" w:ascii="Times New Roman"/>
          <w:noProof w:val="false"/>
          <w:szCs w:val="24"/>
        </w:rPr>
        <w:tab/>
      </w:r>
      <w:r w:rsidR="00FC4B0D">
        <w:rPr>
          <w:rFonts w:hAnsi="Times New Roman" w:ascii="Times New Roman"/>
          <w:noProof w:val="false"/>
          <w:szCs w:val="24"/>
        </w:rPr>
        <w:tab/>
      </w:r>
      <w:r w:rsidR="00FC4B0D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 xml:space="preserve">      </w:t>
      </w:r>
    </w:p>
    <w:sectPr w:rsidSect="00FF4C77" w:rsidR="007F4776">
      <w:headerReference w:type="even" r:id="rId11"/>
      <w:headerReference w:type="default" r:id="rId12"/>
      <w:pgSz w:h="16838" w:w="11906"/>
      <w:pgMar w:gutter="0" w:footer="720" w:header="720" w:left="1418" w:bottom="0" w:right="991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AFD" w:rsidR="002A7AFD">
      <w:r>
        <w:separator/>
      </w:r>
    </w:p>
  </w:endnote>
  <w:endnote w:id="0" w:type="continuationSeparator">
    <w:p w:rsidRDefault="002A7AFD" w:rsidR="002A7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AFD" w:rsidR="002A7AFD">
      <w:r>
        <w:separator/>
      </w:r>
    </w:p>
  </w:footnote>
  <w:footnote w:id="0" w:type="continuationSeparator">
    <w:p w:rsidRDefault="002A7AFD" w:rsidR="002A7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A92">
      <w:rPr>
        <w:rStyle w:val="Brojstranice"/>
      </w:rPr>
      <w:t>2</w: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B4E8B"/>
    <w:multiLevelType w:val="hybridMultilevel"/>
    <w:tmpl w:val="87D21334"/>
    <w:lvl w:tplc="D1C28B2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6510866"/>
    <w:multiLevelType w:val="hybridMultilevel"/>
    <w:tmpl w:val="B920955E"/>
    <w:lvl w:tplc="0A944F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F47D01"/>
    <w:multiLevelType w:val="hybridMultilevel"/>
    <w:tmpl w:val="50DEBE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937"/>
    <w:multiLevelType w:val="hybridMultilevel"/>
    <w:tmpl w:val="F52880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760488"/>
    <w:multiLevelType w:val="hybridMultilevel"/>
    <w:tmpl w:val="2BFE1DA2"/>
    <w:lvl w:tplc="07EEB1E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52624525"/>
    <w:multiLevelType w:val="hybridMultilevel"/>
    <w:tmpl w:val="10D03EC2"/>
    <w:lvl w:tplc="C24A1C5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7EA5523"/>
    <w:multiLevelType w:val="hybridMultilevel"/>
    <w:tmpl w:val="EC6EF0E2"/>
    <w:lvl w:tplc="F12E0E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79D"/>
    <w:rsid w:val="0001498A"/>
    <w:rsid w:val="000329EE"/>
    <w:rsid w:val="00037672"/>
    <w:rsid w:val="00041274"/>
    <w:rsid w:val="00076CA1"/>
    <w:rsid w:val="000777CE"/>
    <w:rsid w:val="0008510B"/>
    <w:rsid w:val="0009759A"/>
    <w:rsid w:val="00097DB3"/>
    <w:rsid w:val="000A75D2"/>
    <w:rsid w:val="000B1623"/>
    <w:rsid w:val="000B201B"/>
    <w:rsid w:val="000D3EEE"/>
    <w:rsid w:val="000D429B"/>
    <w:rsid w:val="000E38A5"/>
    <w:rsid w:val="001004DF"/>
    <w:rsid w:val="001030F3"/>
    <w:rsid w:val="00111DE5"/>
    <w:rsid w:val="001125C5"/>
    <w:rsid w:val="00124D3D"/>
    <w:rsid w:val="001404D7"/>
    <w:rsid w:val="0014133E"/>
    <w:rsid w:val="00143DED"/>
    <w:rsid w:val="00173FCE"/>
    <w:rsid w:val="00184AAB"/>
    <w:rsid w:val="0019166E"/>
    <w:rsid w:val="001939DA"/>
    <w:rsid w:val="001E50BC"/>
    <w:rsid w:val="00213F01"/>
    <w:rsid w:val="00215F42"/>
    <w:rsid w:val="00223192"/>
    <w:rsid w:val="0023311C"/>
    <w:rsid w:val="0023644D"/>
    <w:rsid w:val="002366DA"/>
    <w:rsid w:val="002421A8"/>
    <w:rsid w:val="00273DE5"/>
    <w:rsid w:val="00295840"/>
    <w:rsid w:val="002A7AFD"/>
    <w:rsid w:val="002B1C5A"/>
    <w:rsid w:val="002B590A"/>
    <w:rsid w:val="002C3E8F"/>
    <w:rsid w:val="002F10F6"/>
    <w:rsid w:val="002F61FC"/>
    <w:rsid w:val="003079DC"/>
    <w:rsid w:val="00310F75"/>
    <w:rsid w:val="003346B9"/>
    <w:rsid w:val="0034315E"/>
    <w:rsid w:val="00361F1C"/>
    <w:rsid w:val="003646AA"/>
    <w:rsid w:val="003B3439"/>
    <w:rsid w:val="003B4FCD"/>
    <w:rsid w:val="003C6FEC"/>
    <w:rsid w:val="003D36B7"/>
    <w:rsid w:val="003E02E5"/>
    <w:rsid w:val="003F037C"/>
    <w:rsid w:val="003F2FB7"/>
    <w:rsid w:val="00406279"/>
    <w:rsid w:val="00426C2B"/>
    <w:rsid w:val="004374E5"/>
    <w:rsid w:val="00472588"/>
    <w:rsid w:val="00480F80"/>
    <w:rsid w:val="00482C36"/>
    <w:rsid w:val="004831C5"/>
    <w:rsid w:val="004965D6"/>
    <w:rsid w:val="004A5284"/>
    <w:rsid w:val="004A6BA5"/>
    <w:rsid w:val="004B56CA"/>
    <w:rsid w:val="004D2C4B"/>
    <w:rsid w:val="004D4824"/>
    <w:rsid w:val="004E09D5"/>
    <w:rsid w:val="004E66D8"/>
    <w:rsid w:val="004E7FEB"/>
    <w:rsid w:val="00500166"/>
    <w:rsid w:val="00511C88"/>
    <w:rsid w:val="0052793A"/>
    <w:rsid w:val="00535885"/>
    <w:rsid w:val="00540317"/>
    <w:rsid w:val="00542365"/>
    <w:rsid w:val="005659BC"/>
    <w:rsid w:val="00570444"/>
    <w:rsid w:val="00573248"/>
    <w:rsid w:val="00583A64"/>
    <w:rsid w:val="005A692B"/>
    <w:rsid w:val="005C3EB4"/>
    <w:rsid w:val="005D3D0C"/>
    <w:rsid w:val="005D498B"/>
    <w:rsid w:val="005E1C2D"/>
    <w:rsid w:val="005E4293"/>
    <w:rsid w:val="00632810"/>
    <w:rsid w:val="00633C48"/>
    <w:rsid w:val="0063533C"/>
    <w:rsid w:val="0066187D"/>
    <w:rsid w:val="006806D5"/>
    <w:rsid w:val="006A3AFE"/>
    <w:rsid w:val="006A45DE"/>
    <w:rsid w:val="006B7824"/>
    <w:rsid w:val="006E3AAE"/>
    <w:rsid w:val="006F33CB"/>
    <w:rsid w:val="006F4BFB"/>
    <w:rsid w:val="006F565F"/>
    <w:rsid w:val="00703FEB"/>
    <w:rsid w:val="00715A5E"/>
    <w:rsid w:val="0072206F"/>
    <w:rsid w:val="00723C46"/>
    <w:rsid w:val="007266A4"/>
    <w:rsid w:val="00734406"/>
    <w:rsid w:val="0077206C"/>
    <w:rsid w:val="00780179"/>
    <w:rsid w:val="007811EE"/>
    <w:rsid w:val="00783081"/>
    <w:rsid w:val="007A1B23"/>
    <w:rsid w:val="007D653C"/>
    <w:rsid w:val="007D722A"/>
    <w:rsid w:val="007E29C4"/>
    <w:rsid w:val="007F0089"/>
    <w:rsid w:val="007F1622"/>
    <w:rsid w:val="007F4776"/>
    <w:rsid w:val="00804A47"/>
    <w:rsid w:val="00812070"/>
    <w:rsid w:val="008171C6"/>
    <w:rsid w:val="00823AA3"/>
    <w:rsid w:val="00824A92"/>
    <w:rsid w:val="00841526"/>
    <w:rsid w:val="008470A6"/>
    <w:rsid w:val="00862592"/>
    <w:rsid w:val="008676F6"/>
    <w:rsid w:val="00874B1E"/>
    <w:rsid w:val="008917E0"/>
    <w:rsid w:val="00892937"/>
    <w:rsid w:val="008A6E15"/>
    <w:rsid w:val="008C3A7B"/>
    <w:rsid w:val="008D7AFE"/>
    <w:rsid w:val="008E06AD"/>
    <w:rsid w:val="008E479A"/>
    <w:rsid w:val="008E72E1"/>
    <w:rsid w:val="008F363D"/>
    <w:rsid w:val="008F7071"/>
    <w:rsid w:val="009015B4"/>
    <w:rsid w:val="00902F96"/>
    <w:rsid w:val="0091457B"/>
    <w:rsid w:val="00974D9F"/>
    <w:rsid w:val="009816E2"/>
    <w:rsid w:val="00984A5C"/>
    <w:rsid w:val="009A3A6B"/>
    <w:rsid w:val="009A4B1C"/>
    <w:rsid w:val="009C486A"/>
    <w:rsid w:val="009C61CA"/>
    <w:rsid w:val="009F7A85"/>
    <w:rsid w:val="00A006F7"/>
    <w:rsid w:val="00A42319"/>
    <w:rsid w:val="00A437BF"/>
    <w:rsid w:val="00A528BA"/>
    <w:rsid w:val="00A55881"/>
    <w:rsid w:val="00A6628B"/>
    <w:rsid w:val="00A77F2A"/>
    <w:rsid w:val="00A83396"/>
    <w:rsid w:val="00A909F2"/>
    <w:rsid w:val="00A90B05"/>
    <w:rsid w:val="00AA0011"/>
    <w:rsid w:val="00AA3A0D"/>
    <w:rsid w:val="00AC68B4"/>
    <w:rsid w:val="00AC6CDD"/>
    <w:rsid w:val="00AD4A60"/>
    <w:rsid w:val="00AD7FA0"/>
    <w:rsid w:val="00AF6E48"/>
    <w:rsid w:val="00B12E5C"/>
    <w:rsid w:val="00B35CFD"/>
    <w:rsid w:val="00B422E8"/>
    <w:rsid w:val="00B427D0"/>
    <w:rsid w:val="00B6273C"/>
    <w:rsid w:val="00B62BB3"/>
    <w:rsid w:val="00B7591A"/>
    <w:rsid w:val="00B961C0"/>
    <w:rsid w:val="00BA0F6E"/>
    <w:rsid w:val="00BB6E67"/>
    <w:rsid w:val="00BB7552"/>
    <w:rsid w:val="00BC79BB"/>
    <w:rsid w:val="00BD17A9"/>
    <w:rsid w:val="00BD4A52"/>
    <w:rsid w:val="00BD6281"/>
    <w:rsid w:val="00BE18D2"/>
    <w:rsid w:val="00BE59CB"/>
    <w:rsid w:val="00C02850"/>
    <w:rsid w:val="00C02D30"/>
    <w:rsid w:val="00C1077F"/>
    <w:rsid w:val="00C22197"/>
    <w:rsid w:val="00C33381"/>
    <w:rsid w:val="00C3614A"/>
    <w:rsid w:val="00C53856"/>
    <w:rsid w:val="00C67329"/>
    <w:rsid w:val="00C67B2A"/>
    <w:rsid w:val="00C724E0"/>
    <w:rsid w:val="00C75DEA"/>
    <w:rsid w:val="00CA16FC"/>
    <w:rsid w:val="00CA21AB"/>
    <w:rsid w:val="00CB0594"/>
    <w:rsid w:val="00CB2044"/>
    <w:rsid w:val="00CB2A27"/>
    <w:rsid w:val="00CC1DD1"/>
    <w:rsid w:val="00CD2644"/>
    <w:rsid w:val="00CD5C5E"/>
    <w:rsid w:val="00CE2ABC"/>
    <w:rsid w:val="00CF4CC5"/>
    <w:rsid w:val="00CF5F36"/>
    <w:rsid w:val="00D04BD9"/>
    <w:rsid w:val="00D307FD"/>
    <w:rsid w:val="00D367FB"/>
    <w:rsid w:val="00D51209"/>
    <w:rsid w:val="00D52287"/>
    <w:rsid w:val="00D52E14"/>
    <w:rsid w:val="00D63CC2"/>
    <w:rsid w:val="00D7658E"/>
    <w:rsid w:val="00D8193A"/>
    <w:rsid w:val="00D82092"/>
    <w:rsid w:val="00DA3A35"/>
    <w:rsid w:val="00DA5E70"/>
    <w:rsid w:val="00DB1CD3"/>
    <w:rsid w:val="00DC372A"/>
    <w:rsid w:val="00E006C3"/>
    <w:rsid w:val="00E10287"/>
    <w:rsid w:val="00E172D3"/>
    <w:rsid w:val="00E341AF"/>
    <w:rsid w:val="00E34ED1"/>
    <w:rsid w:val="00E6471E"/>
    <w:rsid w:val="00E67050"/>
    <w:rsid w:val="00E725DA"/>
    <w:rsid w:val="00E75A04"/>
    <w:rsid w:val="00E8045C"/>
    <w:rsid w:val="00E84D71"/>
    <w:rsid w:val="00E92821"/>
    <w:rsid w:val="00E9379D"/>
    <w:rsid w:val="00EC4C61"/>
    <w:rsid w:val="00ED234C"/>
    <w:rsid w:val="00EE329E"/>
    <w:rsid w:val="00EE4D9E"/>
    <w:rsid w:val="00EF3839"/>
    <w:rsid w:val="00F07A0E"/>
    <w:rsid w:val="00F10CB9"/>
    <w:rsid w:val="00F121E6"/>
    <w:rsid w:val="00F13CFC"/>
    <w:rsid w:val="00F17B18"/>
    <w:rsid w:val="00F6338F"/>
    <w:rsid w:val="00F73390"/>
    <w:rsid w:val="00F750F8"/>
    <w:rsid w:val="00F75ECD"/>
    <w:rsid w:val="00F831A0"/>
    <w:rsid w:val="00FC32D7"/>
    <w:rsid w:val="00FC4B0D"/>
    <w:rsid w:val="00FD44E3"/>
    <w:rsid w:val="00FD52F6"/>
    <w:rsid w:val="00FE2ED8"/>
    <w:rsid w:val="00FF29CB"/>
    <w:rsid w:val="00FF4C77"/>
    <w:rsid w:val="00FF567E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77F2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77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2018.</izvorni_sadrzaj>
    <derivirana_varijabla naziv="DomainObject.StvarniPocetakDatum_1">11. listopada 2018.</derivirana_varijabla>
  </DomainObject.StvarniPocetakDatum>
  <DomainObject.StvarniZavrsetakDatum>
    <izvorni_sadrzaj>11. listopada 2018.</izvorni_sadrzaj>
    <derivirana_varijabla naziv="DomainObject.StvarniZavrsetakDatum_1">11. listopada 2018.</derivirana_varijabla>
  </DomainObject.StvarniZavrsetakDatum>
  <DomainObject.PlaniraniZavrsetakDatum>
    <izvorni_sadrzaj>11. listopada 2018.</izvorni_sadrzaj>
    <derivirana_varijabla naziv="DomainObject.PlaniraniZavrsetakDatum_1">11. listopada 2018.</derivirana_varijabla>
  </DomainObject.PlaniraniZavrsetakDatum>
  <DomainObject.PlaniraniPocetakDatum>
    <izvorni_sadrzaj>11. listopada 2018.</izvorni_sadrzaj>
    <derivirana_varijabla naziv="DomainObject.PlaniraniPocetakDatum_1">11. listopada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10:16</izvorni_sadrzaj>
    <derivirana_varijabla naziv="DomainObject.StvarniZavrsetakVrijeme_1">10:16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St-126/2015-75</izvorni_sadrzaj>
    <derivirana_varijabla naziv="DomainObject.Zapisnik.Oznaka_1">St-126/2015-75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St-126/2015-75</izvorni_sadrzaj>
    <derivirana_varijabla naziv="DomainObject.PoslovniBrojDokumenta_1">St-126/2015-75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59C4E-FB19-4052-B01B-A6DC6D3F9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225</properties:Words>
  <properties:Characters>1248</properties:Characters>
  <properties:Lines>52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,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2018-10-05T09:37:00Z</dcterms:created>
  <dc:creator>x</dc:creator>
  <cp:lastModifiedBy>Matea Bizjak</cp:lastModifiedBy>
  <cp:lastPrinted>2018-06-26T08:04:00Z</cp:lastPrinted>
  <dcterms:modified xmlns:xsi="http://www.w3.org/2001/XMLSchema-instance" xsi:type="dcterms:W3CDTF">2018-10-11T08:17:00Z</dcterms:modified>
  <cp:revision>8</cp:revision>
  <dc:title>,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St-126/2015-75 / Zapisnik - Ročište za dražbu (St-126-15-zapisnik-6.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