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b14b" w14:paraId="c56b14b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9D6016">
        <w:rPr>
          <w:b/>
        </w:rPr>
        <w:t>992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19179A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71318D" w:rsidRPr="0071318D">
        <w:t xml:space="preserve"> </w:t>
      </w:r>
      <w:r w:rsidR="0019179A">
        <w:t xml:space="preserve">ANITA KALINIĆ j.d.o.o., Split, Put Sv. Ižidora 126, OIB: 58755121625, </w:t>
      </w:r>
      <w:r w:rsidR="007F41AD">
        <w:t>dana 1</w:t>
      </w:r>
      <w:r w:rsidR="0019179A">
        <w:t>7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19179A">
        <w:t xml:space="preserve">ANITA KALINIĆ j.d.o.o., Split, Put Sv. Ižidora 126, OIB: 58755121625, </w:t>
      </w:r>
      <w:r w:rsidR="007F41AD">
        <w:t xml:space="preserve">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19179A">
        <w:t>7</w:t>
      </w:r>
      <w:r w:rsidR="007F41AD">
        <w:t>. siječnja 2018</w:t>
      </w:r>
      <w:r w:rsidR="007E310B">
        <w:t>.g. u 1</w:t>
      </w:r>
      <w:r w:rsidR="0019179A">
        <w:t>4</w:t>
      </w:r>
      <w:r w:rsidR="005B5DD0">
        <w:t>,</w:t>
      </w:r>
      <w:r w:rsidR="0019179A">
        <w:t>30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CE76F6">
        <w:t>Marina Mamić</w:t>
      </w:r>
      <w:r w:rsidR="00CE76F6" w:rsidRPr="0097630A">
        <w:t>,</w:t>
      </w:r>
      <w:r w:rsidR="00CE76F6">
        <w:t xml:space="preserve"> Kruge 9., Zagreb, OIB: 12021589075.</w:t>
      </w:r>
    </w:p>
    <w:p w:rsidRDefault="00CE76F6" w:rsidP="00AD31EC" w:rsidR="00CE76F6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19179A">
        <w:t xml:space="preserve">ANITA KALINIĆ j.d.o.o., Split, Put Sv. Ižidora 126, OIB: 58755121625,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F74C36">
        <w:t>8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9D6016">
        <w:t>1114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>dostavljenih podataka razvidno je da dužnik nema nikakve imovi</w:t>
      </w:r>
      <w:r w:rsidR="00CE76F6">
        <w:t>ne koja bi činila stečajnu masu</w:t>
      </w:r>
      <w:r w:rsidR="009D6016">
        <w:t>.</w:t>
      </w:r>
      <w:r w:rsidR="00CE76F6">
        <w:t xml:space="preserve"> </w:t>
      </w:r>
      <w:r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9D6016">
        <w:t>22</w:t>
      </w:r>
      <w:r w:rsidR="00987A3F" w:rsidRPr="0097630A">
        <w:t xml:space="preserve">. </w:t>
      </w:r>
      <w:r w:rsidR="00AD31EC">
        <w:t>prosinca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F74C36">
        <w:t>2</w:t>
      </w:r>
      <w:r w:rsidR="009D6016">
        <w:t>2</w:t>
      </w:r>
      <w:r w:rsidR="00987A3F" w:rsidRPr="0097630A">
        <w:t>.</w:t>
      </w:r>
      <w:r w:rsidR="005362A0">
        <w:t xml:space="preserve"> </w:t>
      </w:r>
      <w:r w:rsidR="00AD31EC">
        <w:t>prosinca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19179A">
        <w:rPr>
          <w:b/>
        </w:rPr>
        <w:t>7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0F9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9D6016">
          <w:t>992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179A"/>
    <w:rsid w:val="00192D18"/>
    <w:rsid w:val="001A206E"/>
    <w:rsid w:val="001B09BC"/>
    <w:rsid w:val="001E068E"/>
    <w:rsid w:val="00200E7B"/>
    <w:rsid w:val="00204E1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00F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B5DD0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016"/>
    <w:rsid w:val="009D62FB"/>
    <w:rsid w:val="00A040A9"/>
    <w:rsid w:val="00A21486"/>
    <w:rsid w:val="00A35577"/>
    <w:rsid w:val="00A86EA4"/>
    <w:rsid w:val="00A95917"/>
    <w:rsid w:val="00AB5815"/>
    <w:rsid w:val="00AC76A5"/>
    <w:rsid w:val="00AD31EC"/>
    <w:rsid w:val="00AD68CB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E76F6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0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0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0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0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0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0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0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0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ANITA KALINIĆ j.d.o.o. za trgovinu i građenje</izvorni_sadrzaj>
    <derivirana_varijabla naziv="DomainObject.Predmet.ProtustrankaFormated_1">  ANITA KALINIĆ j.d.o.o. za trgovinu i građenje</derivirana_varijabla>
  </DomainObject.Predmet.ProtustrankaFormated>
  <DomainObject.Predmet.ProtustrankaFormatedOIB>
    <izvorni_sadrzaj>  ANITA KALINIĆ j.d.o.o. za trgovinu i građenje, OIB 58755121625</izvorni_sadrzaj>
    <derivirana_varijabla naziv="DomainObject.Predmet.ProtustrankaFormatedOIB_1">  ANITA KALINIĆ j.d.o.o. za trgovinu i građenje, OIB 58755121625</derivirana_varijabla>
  </DomainObject.Predmet.ProtustrankaFormatedOIB>
  <DomainObject.Predmet.ProtustrankaFormatedWithAdress>
    <izvorni_sadrzaj> ANITA KALINIĆ j.d.o.o. za trgovinu i građenje, Put Sv. Ižidora 126, 21000 Split</izvorni_sadrzaj>
    <derivirana_varijabla naziv="DomainObject.Predmet.ProtustrankaFormatedWithAdress_1"> ANITA KALINIĆ j.d.o.o. za trgovinu i građenje, Put Sv. Ižidora 126, 21000 Split</derivirana_varijabla>
  </DomainObject.Predmet.ProtustrankaFormatedWithAdress>
  <DomainObject.Predmet.ProtustrankaFormatedWithAdressOIB>
    <izvorni_sadrzaj> ANITA KALINIĆ j.d.o.o. za trgovinu i građenje, OIB 58755121625, Put Sv. Ižidora 126, 21000 Split</izvorni_sadrzaj>
    <derivirana_varijabla naziv="DomainObject.Predmet.ProtustrankaFormatedWithAdressOIB_1"> ANITA KALINIĆ j.d.o.o. za trgovinu i građenje, OIB 58755121625, Put Sv. Ižidora 126, 21000 Split</derivirana_varijabla>
  </DomainObject.Predmet.ProtustrankaFormatedWithAdressOIB>
  <DomainObject.Predmet.ProtustrankaWithAdress>
    <izvorni_sadrzaj>ANITA KALINIĆ j.d.o.o. za trgovinu i građenje Put Sv. Ižidora 126, 21000 Split</izvorni_sadrzaj>
    <derivirana_varijabla naziv="DomainObject.Predmet.ProtustrankaWithAdress_1">ANITA KALINIĆ j.d.o.o. za trgovinu i građenje Put Sv. Ižidora 126, 21000 Split</derivirana_varijabla>
  </DomainObject.Predmet.ProtustrankaWithAdress>
  <DomainObject.Predmet.ProtustrankaWithAdressOIB>
    <izvorni_sadrzaj>ANITA KALINIĆ j.d.o.o. za trgovinu i građenje, OIB 58755121625, Put Sv. Ižidora 126, 21000 Split</izvorni_sadrzaj>
    <derivirana_varijabla naziv="DomainObject.Predmet.ProtustrankaWithAdressOIB_1">ANITA KALINIĆ j.d.o.o. za trgovinu i građenje, OIB 58755121625, Put Sv. Ižidora 126, 21000 Split</derivirana_varijabla>
  </DomainObject.Predmet.ProtustrankaWithAdressOIB>
  <DomainObject.Predmet.ProtustrankaNazivFormated>
    <izvorni_sadrzaj>ANITA KALINIĆ j.d.o.o. za trgovinu i građenje</izvorni_sadrzaj>
    <derivirana_varijabla naziv="DomainObject.Predmet.ProtustrankaNazivFormated_1">ANITA KALINIĆ j.d.o.o. za trgovinu i građenje</derivirana_varijabla>
  </DomainObject.Predmet.ProtustrankaNazivFormated>
  <DomainObject.Predmet.ProtustrankaNazivFormatedOIB>
    <izvorni_sadrzaj>ANITA KALINIĆ j.d.o.o. za trgovinu i građenje, OIB 58755121625</izvorni_sadrzaj>
    <derivirana_varijabla naziv="DomainObject.Predmet.ProtustrankaNazivFormatedOIB_1">ANITA KALINIĆ j.d.o.o. za trgovinu i građenje, OIB 58755121625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15961.28</izvorni_sadrzaj>
    <derivirana_varijabla naziv="DomainObject.Predmet.TrenutnaVrijednost_1">15961.28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ANITA KALINIĆ j.d.o.o. za trgovinu i građenje</item>
    </izvorni_sadrzaj>
    <derivirana_varijabla naziv="DomainObject.Predmet.ProtuStrankaListFormated_1">
      <item>ANITA KALINIĆ j.d.o.o. za trgovinu i građenje</item>
    </derivirana_varijabla>
  </DomainObject.Predmet.ProtuStrankaListFormated>
  <DomainObject.Predmet.ProtuStrankaListFormatedOIB>
    <izvorni_sadrzaj>
      <item>ANITA KALINIĆ j.d.o.o. za trgovinu i građenje, OIB 58755121625</item>
    </izvorni_sadrzaj>
    <derivirana_varijabla naziv="DomainObject.Predmet.ProtuStrankaListFormatedOIB_1">
      <item>ANITA KALINIĆ j.d.o.o. za trgovinu i građenje, OIB 58755121625</item>
    </derivirana_varijabla>
  </DomainObject.Predmet.ProtuStrankaListFormatedOIB>
  <DomainObject.Predmet.ProtuStrankaListFormatedWithAdress>
    <izvorni_sadrzaj>
      <item>ANITA KALINIĆ j.d.o.o. za trgovinu i građenje, Put Sv. Ižidora 126, 21000 Split</item>
    </izvorni_sadrzaj>
    <derivirana_varijabla naziv="DomainObject.Predmet.ProtuStrankaListFormatedWithAdress_1">
      <item>ANITA KALINIĆ j.d.o.o. za trgovinu i građenje, Put Sv. Ižidora 126, 21000 Split</item>
    </derivirana_varijabla>
  </DomainObject.Predmet.ProtuStrankaListFormatedWithAdress>
  <DomainObject.Predmet.ProtuStrankaListFormatedWithAdressOIB>
    <izvorni_sadrzaj>
      <item>ANITA KALINIĆ j.d.o.o. za trgovinu i građenje, OIB 58755121625, Put Sv. Ižidora 126, 21000 Split</item>
    </izvorni_sadrzaj>
    <derivirana_varijabla naziv="DomainObject.Predmet.ProtuStrankaListFormatedWithAdressOIB_1">
      <item>ANITA KALINIĆ j.d.o.o. za trgovinu i građenje, OIB 58755121625, Put Sv. Ižidora 126, 21000 Split</item>
    </derivirana_varijabla>
  </DomainObject.Predmet.ProtuStrankaListFormatedWithAdressOIB>
  <DomainObject.Predmet.ProtuStrankaListNazivFormated>
    <izvorni_sadrzaj>
      <item>ANITA KALINIĆ j.d.o.o. za trgovinu i građenje</item>
    </izvorni_sadrzaj>
    <derivirana_varijabla naziv="DomainObject.Predmet.ProtuStrankaListNazivFormated_1">
      <item>ANITA KALINIĆ j.d.o.o. za trgovinu i građenje</item>
    </derivirana_varijabla>
  </DomainObject.Predmet.ProtuStrankaListNazivFormated>
  <DomainObject.Predmet.ProtuStrankaListNazivFormatedOIB>
    <izvorni_sadrzaj>
      <item>ANITA KALINIĆ j.d.o.o. za trgovinu i građenje, OIB 58755121625</item>
    </izvorni_sadrzaj>
    <derivirana_varijabla naziv="DomainObject.Predmet.ProtuStrankaListNazivFormatedOIB_1">
      <item>ANITA KALINIĆ j.d.o.o. za trgovinu i građenje, OIB 58755121625</item>
    </derivirana_varijabla>
  </DomainObject.Predmet.ProtuStrankaListNazivFormatedOIB>
  <DomainObject.Predmet.OstaliListFormated>
    <izvorni_sadrzaj>
      <item>Anita Kalinić</item>
    </izvorni_sadrzaj>
    <derivirana_varijabla naziv="DomainObject.Predmet.OstaliListFormated_1">
      <item>Anita Kalinić</item>
    </derivirana_varijabla>
  </DomainObject.Predmet.OstaliListFormated>
  <DomainObject.Predmet.OstaliListFormatedOIB>
    <izvorni_sadrzaj>
      <item>Anita Kalinić, OIB 67586231872</item>
    </izvorni_sadrzaj>
    <derivirana_varijabla naziv="DomainObject.Predmet.OstaliListFormatedOIB_1">
      <item>Anita Kalinić, OIB 67586231872</item>
    </derivirana_varijabla>
  </DomainObject.Predmet.OstaliListFormatedOIB>
  <DomainObject.Predmet.OstaliListFormatedWithAdress>
    <izvorni_sadrzaj>
      <item>Anita Kalinić, Put Sv. Ižidora 126, 21000 Split</item>
    </izvorni_sadrzaj>
    <derivirana_varijabla naziv="DomainObject.Predmet.OstaliListFormatedWithAdress_1">
      <item>Anita Kalinić, Put Sv. Ižidora 126, 21000 Split</item>
    </derivirana_varijabla>
  </DomainObject.Predmet.OstaliListFormatedWithAdress>
  <DomainObject.Predmet.OstaliListFormatedWithAdressOIB>
    <izvorni_sadrzaj>
      <item>Anita Kalinić, OIB 67586231872, Put Sv. Ižidora 126, 21000 Split</item>
    </izvorni_sadrzaj>
    <derivirana_varijabla naziv="DomainObject.Predmet.OstaliListFormatedWithAdressOIB_1">
      <item>Anita Kalinić, OIB 67586231872, Put Sv. Ižidora 126, 21000 Split</item>
    </derivirana_varijabla>
  </DomainObject.Predmet.OstaliListFormatedWithAdressOIB>
  <DomainObject.Predmet.OstaliListNazivFormated>
    <izvorni_sadrzaj>
      <item>Anita Kalinić</item>
    </izvorni_sadrzaj>
    <derivirana_varijabla naziv="DomainObject.Predmet.OstaliListNazivFormated_1">
      <item>Anita Kalinić</item>
    </derivirana_varijabla>
  </DomainObject.Predmet.OstaliListNazivFormated>
  <DomainObject.Predmet.OstaliListNazivFormatedOIB>
    <izvorni_sadrzaj>
      <item>Anita Kalinić, OIB 67586231872</item>
    </izvorni_sadrzaj>
    <derivirana_varijabla naziv="DomainObject.Predmet.OstaliListNazivFormatedOIB_1">
      <item>Anita Kalinić, OIB 67586231872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ANITA KALINIĆ j.d.o.o. za trgovinu i građenje</izvorni_sadrzaj>
    <derivirana_varijabla naziv="DomainObject.Predmet.ProtustrankaIDrugi_1">ANITA KALINIĆ j.d.o.o. za trgovinu i građenje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ANITA KALINIĆ j.d.o.o. za trgovinu i građenje, OIB 58755121625, Put Sv. Ižidora 126, 21000 Split</izvorni_sadrzaj>
    <derivirana_varijabla naziv="DomainObject.Predmet.ProtustrankaIDrugiAdressOIB_1">ANITA KALINIĆ j.d.o.o. za trgovinu i građenje, OIB 58755121625, Put Sv. Ižidora 126,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KALINIĆ j.d.o.o. za trgovinu i građenje</item>
      <item>FINANCIJSKA AGENCIJA, PODRUŽNICA SPLIT</item>
      <item>Anita Kalinić</item>
    </izvorni_sadrzaj>
    <derivirana_varijabla naziv="DomainObject.Predmet.SudioniciListNaziv_1">
      <item>ANITA KALINIĆ j.d.o.o. za trgovinu i građenje</item>
      <item>FINANCIJSKA AGENCIJA, PODRUŽNICA SPLIT</item>
      <item>Anita Kalinić</item>
    </derivirana_varijabla>
  </DomainObject.Predmet.SudioniciListNaziv>
  <DomainObject.Predmet.SudioniciListAdressOIB>
    <izvorni_sadrzaj>
      <item>ANITA KALINIĆ j.d.o.o. za trgovinu i građenje, OIB 58755121625, Put Sv. Ižidora 126,21000 Split</item>
      <item>FINANCIJSKA AGENCIJA, PODRUŽNICA SPLIT, OIB 85821130368, Mažuranićevo šetalište 24b,21000 Split</item>
      <item>Anita Kalinić, OIB 67586231872, Put Sv. Ižidora 126,21000 Split</item>
    </izvorni_sadrzaj>
    <derivirana_varijabla naziv="DomainObject.Predmet.SudioniciListAdressOIB_1">
      <item>ANITA KALINIĆ j.d.o.o. za trgovinu i građenje, OIB 58755121625, Put Sv. Ižidora 126,21000 Split</item>
      <item>FINANCIJSKA AGENCIJA, PODRUŽNICA SPLIT, OIB 85821130368, Mažuranićevo šetalište 24b,21000 Split</item>
      <item>Anita Kalinić, OIB 67586231872, Put Sv. Ižidora 126,21000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58755121625</item>
      <item>, OIB 85821130368</item>
      <item>, OIB 67586231872</item>
    </izvorni_sadrzaj>
    <derivirana_varijabla naziv="DomainObject.Predmet.SudioniciListNazivOIB_1">
      <item>, OIB 58755121625</item>
      <item>, OIB 85821130368</item>
      <item>, OIB 67586231872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3370</properties:Characters>
  <properties:Lines>95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2018-01-17T10:55:00Z</dcterms:created>
  <dc:creator>stanka grcic</dc:creator>
  <cp:lastModifiedBy>Mara Marčinko</cp:lastModifiedBy>
  <cp:lastPrinted>2018-01-17T13:16:00Z</cp:lastPrinted>
  <dcterms:modified xmlns:xsi="http://www.w3.org/2001/XMLSchema-instance" xsi:type="dcterms:W3CDTF">2018-01-17T13:18:00Z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