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da13" w14:paraId="681da13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2001A2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</w:p>
    <w:p w:rsidRDefault="002001A2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>
      <w:pPr>
        <w:pStyle w:val="Bezproreda"/>
        <w:jc w:val="both"/>
      </w:pPr>
    </w:p>
    <w:p w:rsidRDefault="00410CD4" w:rsidP="00017C4B" w:rsidR="00410CD4" w:rsidRPr="00D9779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D97792">
        <w:t>89. St-</w:t>
      </w:r>
      <w:r>
        <w:t>3131/18-4</w:t>
      </w: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D05142">
        <w:rPr>
          <w:rFonts w:eastAsia="Calibri"/>
        </w:rPr>
        <w:t xml:space="preserve"> </w:t>
      </w:r>
      <w:r w:rsidR="00410CD4">
        <w:rPr>
          <w:rFonts w:eastAsia="Calibri"/>
        </w:rPr>
        <w:t>MARTINA-MAT j.d.o.o., Brdovec</w:t>
      </w:r>
      <w:r w:rsidR="00D05142">
        <w:rPr>
          <w:rFonts w:eastAsia="Calibri"/>
        </w:rPr>
        <w:t xml:space="preserve">, </w:t>
      </w:r>
      <w:r w:rsidR="00410CD4">
        <w:rPr>
          <w:rFonts w:eastAsia="Calibri"/>
        </w:rPr>
        <w:t>Ilije Gregorića 79</w:t>
      </w:r>
      <w:r w:rsidR="00D05142">
        <w:rPr>
          <w:rFonts w:eastAsia="Calibri"/>
        </w:rPr>
        <w:t xml:space="preserve">, </w:t>
      </w:r>
      <w:r w:rsidR="00CF3A3F" w:rsidRPr="00D97792">
        <w:rPr>
          <w:rFonts w:eastAsia="Calibri"/>
        </w:rPr>
        <w:t xml:space="preserve">OIB: </w:t>
      </w:r>
      <w:r w:rsidR="00410CD4">
        <w:rPr>
          <w:rFonts w:eastAsia="Calibri"/>
        </w:rPr>
        <w:t>74691615116</w:t>
      </w:r>
      <w:r w:rsidR="00CF3A3F" w:rsidRPr="00D97792">
        <w:rPr>
          <w:rFonts w:eastAsia="Calibri"/>
        </w:rPr>
        <w:t xml:space="preserve">, </w:t>
      </w:r>
      <w:r w:rsidR="00410CD4">
        <w:rPr>
          <w:rFonts w:eastAsia="Calibri"/>
        </w:rPr>
        <w:t>7</w:t>
      </w:r>
      <w:r w:rsidRPr="00D97792">
        <w:rPr>
          <w:rFonts w:eastAsia="Calibri"/>
        </w:rPr>
        <w:t xml:space="preserve">. </w:t>
      </w:r>
      <w:r w:rsidR="00410CD4">
        <w:rPr>
          <w:rFonts w:eastAsia="Calibri"/>
        </w:rPr>
        <w:t>veljače</w:t>
      </w:r>
      <w:r w:rsidR="00D05142">
        <w:rPr>
          <w:rFonts w:eastAsia="Calibri"/>
        </w:rPr>
        <w:t xml:space="preserve"> 201</w:t>
      </w:r>
      <w:r w:rsidR="00410CD4">
        <w:rPr>
          <w:rFonts w:eastAsia="Calibri"/>
        </w:rPr>
        <w:t>9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410CD4">
        <w:rPr>
          <w:rFonts w:eastAsia="Calibri"/>
        </w:rPr>
        <w:t xml:space="preserve">MARTINA-MAT j.d.o.o., Brdovec, Ilije Gregorića 79, </w:t>
      </w:r>
      <w:r w:rsidR="00410CD4" w:rsidRPr="00D97792">
        <w:rPr>
          <w:rFonts w:eastAsia="Calibri"/>
        </w:rPr>
        <w:t xml:space="preserve">OIB: </w:t>
      </w:r>
      <w:r w:rsidR="00410CD4">
        <w:rPr>
          <w:rFonts w:eastAsia="Calibri"/>
        </w:rPr>
        <w:t>74691615116</w:t>
      </w:r>
      <w:r w:rsidRPr="00D97792">
        <w:rPr>
          <w:rFonts w:eastAsia="Calibri"/>
        </w:rPr>
        <w:t>.</w:t>
      </w:r>
    </w:p>
    <w:p w:rsidRDefault="00743385" w:rsidP="00617DC4" w:rsidR="00743385" w:rsidRPr="00D97792">
      <w:pPr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410CD4">
        <w:rPr>
          <w:rFonts w:eastAsia="Calibri"/>
        </w:rPr>
        <w:t xml:space="preserve">MARTINA-MAT j.d.o.o., Brdovec, Ilije Gregorića 79, </w:t>
      </w:r>
      <w:r w:rsidR="00410CD4" w:rsidRPr="00D97792">
        <w:rPr>
          <w:rFonts w:eastAsia="Calibri"/>
        </w:rPr>
        <w:t xml:space="preserve">OIB: </w:t>
      </w:r>
      <w:r w:rsidR="00410CD4">
        <w:rPr>
          <w:rFonts w:eastAsia="Calibri"/>
        </w:rPr>
        <w:t>74691615116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>Dužnik je uz podn</w:t>
      </w:r>
      <w:r w:rsidR="00410CD4">
        <w:t>esak od 6</w:t>
      </w:r>
      <w:r w:rsidR="00A94933" w:rsidRPr="00D97792">
        <w:t xml:space="preserve">. </w:t>
      </w:r>
      <w:r w:rsidR="00410CD4">
        <w:t>veljače</w:t>
      </w:r>
      <w:r w:rsidR="00E62F7A" w:rsidRPr="00D97792">
        <w:t xml:space="preserve"> </w:t>
      </w:r>
      <w:r w:rsidR="00D05142">
        <w:t>201</w:t>
      </w:r>
      <w:r w:rsidR="00410CD4">
        <w:t>9</w:t>
      </w:r>
      <w:r w:rsidR="00A94933" w:rsidRPr="00D97792">
        <w:t xml:space="preserve">. dostavio </w:t>
      </w:r>
      <w:r w:rsidR="00410CD4">
        <w:t xml:space="preserve">Očevidnik o redoslijedu plaćanja s obračunatom kamatom </w:t>
      </w:r>
      <w:r w:rsidR="00D05142">
        <w:t>Financijske agencij</w:t>
      </w:r>
      <w:r w:rsidR="00410CD4">
        <w:t>e od 6</w:t>
      </w:r>
      <w:r w:rsidR="00A94933" w:rsidRPr="00D97792">
        <w:t xml:space="preserve">. </w:t>
      </w:r>
      <w:r w:rsidR="00410CD4">
        <w:t>veljače</w:t>
      </w:r>
      <w:r w:rsidR="00D05142">
        <w:t xml:space="preserve"> 201</w:t>
      </w:r>
      <w:r w:rsidR="00410CD4">
        <w:t>9</w:t>
      </w:r>
      <w:r w:rsidR="005011AB" w:rsidRPr="00D97792">
        <w:t xml:space="preserve">. (list </w:t>
      </w:r>
      <w:r w:rsidR="00410CD4">
        <w:t>5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B4536B" w:rsidP="00017C4B" w:rsidR="00B4536B">
      <w:pPr>
        <w:pStyle w:val="Bezproreda"/>
        <w:jc w:val="both"/>
      </w:pPr>
    </w:p>
    <w:p w:rsidRDefault="00410CD4" w:rsidP="00017C4B" w:rsidR="00410CD4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410CD4">
        <w:t>7</w:t>
      </w:r>
      <w:r w:rsidR="006B7521" w:rsidRPr="00D97792">
        <w:t xml:space="preserve">. </w:t>
      </w:r>
      <w:r w:rsidR="00410CD4">
        <w:t>veljače</w:t>
      </w:r>
      <w:r w:rsidR="00A11B02" w:rsidRPr="00D97792">
        <w:t xml:space="preserve"> </w:t>
      </w:r>
      <w:r w:rsidR="00900561" w:rsidRPr="00D97792">
        <w:t>2</w:t>
      </w:r>
      <w:r w:rsidR="00D05142">
        <w:t>01</w:t>
      </w:r>
      <w:r w:rsidR="00410CD4">
        <w:t>9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C44C23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F624FD" w:rsidP="00017C4B" w:rsidR="00F624FD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C44C23" w:rsidP="007B64C7" w:rsidR="00C44C23">
      <w:pPr>
        <w:ind w:firstLine="708" w:left="3540"/>
        <w:jc w:val="right"/>
      </w:pPr>
      <w:r>
        <w:t>Za točnost otpravka-ovlašteni službenik:</w:t>
      </w:r>
    </w:p>
    <w:p w:rsidRDefault="00C44C23" w:rsidP="007B64C7" w:rsidR="00C44C23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D3725E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4C23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D3725E">
      <w:t xml:space="preserve">  </w:t>
    </w:r>
    <w:r w:rsidR="00410CD4">
      <w:t>89. St-3131/18</w:t>
    </w:r>
    <w:r w:rsidR="00D05142">
      <w:t>-</w:t>
    </w:r>
    <w:r w:rsidR="00410CD4">
      <w:t>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1A2" w:rsidR="00017C4B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001A2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10CD4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093D"/>
    <w:rsid w:val="006D30B9"/>
    <w:rsid w:val="00743385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44C23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3725E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624FD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3131</izvorni_sadrzaj>
    <derivirana_varijabla naziv="DomainObject.Predmet.Broj_1">3131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St-3131/2018</izvorni_sadrzaj>
    <derivirana_varijabla naziv="DomainObject.Predmet.OznakaBroj_1">St-3131/2018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MARTINA-MAT j.d.o.o. za usluge zastupanog po punomoćniku Martina Bulić</izvorni_sadrzaj>
    <derivirana_varijabla naziv="DomainObject.Predmet.ProtustrankaFormated_1">  MARTINA-MAT j.d.o.o. za usluge zastupanog po punomoćniku Martina Bulić</derivirana_varijabla>
  </DomainObject.Predmet.ProtustrankaFormated>
  <DomainObject.Predmet.ProtustrankaFormatedOIB>
    <izvorni_sadrzaj>  MARTINA-MAT j.d.o.o. za usluge, OIB 74691615116 zastupanog po punomoćniku Martina Bulić</izvorni_sadrzaj>
    <derivirana_varijabla naziv="DomainObject.Predmet.ProtustrankaFormatedOIB_1">  MARTINA-MAT j.d.o.o. za usluge, OIB 74691615116 zastupanog po punomoćniku Martina Bulić</derivirana_varijabla>
  </DomainObject.Predmet.ProtustrankaFormatedOIB>
  <DomainObject.Predmet.ProtustrankaFormatedWithAdress>
    <izvorni_sadrzaj> MARTINA-MAT j.d.o.o. za usluge, Ilije Gregorića 79, 10291 Brdovec zastupanog po punomoćniku Martina Bulić</izvorni_sadrzaj>
    <derivirana_varijabla naziv="DomainObject.Predmet.ProtustrankaFormatedWithAdress_1"> MARTINA-MAT j.d.o.o. za usluge, Ilije Gregorića 79, 10291 Brdovec zastupanog po punomoćniku Martina Bulić</derivirana_varijabla>
  </DomainObject.Predmet.ProtustrankaFormatedWithAdress>
  <DomainObject.Predmet.ProtustrankaFormatedWithAdressOIB>
    <izvorni_sadrzaj> MARTINA-MAT j.d.o.o. za usluge, OIB 74691615116, Ilije Gregorića 79, 10291 Brdovec zastupanog po punomoćniku Martina Bulić</izvorni_sadrzaj>
    <derivirana_varijabla naziv="DomainObject.Predmet.ProtustrankaFormatedWithAdressOIB_1"> MARTINA-MAT j.d.o.o. za usluge, OIB 74691615116, Ilije Gregorića 79, 10291 Brdovec zastupanog po punomoćniku Martina Bulić</derivirana_varijabla>
  </DomainObject.Predmet.ProtustrankaFormatedWithAdressOIB>
  <DomainObject.Predmet.ProtustrankaWithAdress>
    <izvorni_sadrzaj>MARTINA-MAT j.d.o.o. za usluge Ilije Gregorića 79, 10291 Brdovec</izvorni_sadrzaj>
    <derivirana_varijabla naziv="DomainObject.Predmet.ProtustrankaWithAdress_1">MARTINA-MAT j.d.o.o. za usluge Ilije Gregorića 79, 10291 Brdovec</derivirana_varijabla>
  </DomainObject.Predmet.ProtustrankaWithAdress>
  <DomainObject.Predmet.ProtustrankaWithAdressOIB>
    <izvorni_sadrzaj>MARTINA-MAT j.d.o.o. za usluge, OIB 74691615116, Ilije Gregorića 79, 10291 Brdovec</izvorni_sadrzaj>
    <derivirana_varijabla naziv="DomainObject.Predmet.ProtustrankaWithAdressOIB_1">MARTINA-MAT j.d.o.o. za usluge, OIB 74691615116, Ilije Gregorića 79, 10291 Brdovec</derivirana_varijabla>
  </DomainObject.Predmet.ProtustrankaWithAdressOIB>
  <DomainObject.Predmet.ProtustrankaNazivFormated>
    <izvorni_sadrzaj>MARTINA-MAT j.d.o.o. za usluge</izvorni_sadrzaj>
    <derivirana_varijabla naziv="DomainObject.Predmet.ProtustrankaNazivFormated_1">MARTINA-MAT j.d.o.o. za usluge</derivirana_varijabla>
  </DomainObject.Predmet.ProtustrankaNazivFormated>
  <DomainObject.Predmet.ProtustrankaNazivFormatedOIB>
    <izvorni_sadrzaj>MARTINA-MAT j.d.o.o. za usluge, OIB 74691615116</izvorni_sadrzaj>
    <derivirana_varijabla naziv="DomainObject.Predmet.ProtustrankaNazivFormatedOIB_1">MARTINA-MAT j.d.o.o. za usluge, OIB 74691615116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MARTINA-MAT j.d.o.o. za usluge zastupanog po punomoćniku Martina Bulić</item>
    </izvorni_sadrzaj>
    <derivirana_varijabla naziv="DomainObject.Predmet.ProtuStrankaListFormated_1">
      <item>MARTINA-MAT j.d.o.o. za usluge zastupanog po punomoćniku Martina Bulić</item>
    </derivirana_varijabla>
  </DomainObject.Predmet.ProtuStrankaListFormated>
  <DomainObject.Predmet.ProtuStrankaListFormatedOIB>
    <izvorni_sadrzaj>
      <item>MARTINA-MAT j.d.o.o. za usluge, OIB 74691615116 zastupanog po punomoćniku Martina Bulić</item>
    </izvorni_sadrzaj>
    <derivirana_varijabla naziv="DomainObject.Predmet.ProtuStrankaListFormatedOIB_1">
      <item>MARTINA-MAT j.d.o.o. za usluge, OIB 74691615116 zastupanog po punomoćniku Martina Bulić</item>
    </derivirana_varijabla>
  </DomainObject.Predmet.ProtuStrankaListFormatedOIB>
  <DomainObject.Predmet.ProtuStrankaListFormatedWithAdress>
    <izvorni_sadrzaj>
      <item>MARTINA-MAT j.d.o.o. za usluge, Ilije Gregorića 79, 10291 Brdovec zastupanog po punomoćniku Martina Bulić</item>
    </izvorni_sadrzaj>
    <derivirana_varijabla naziv="DomainObject.Predmet.ProtuStrankaListFormatedWithAdress_1">
      <item>MARTINA-MAT j.d.o.o. za usluge, Ilije Gregorića 79, 10291 Brdovec zastupanog po punomoćniku Martina Bulić</item>
    </derivirana_varijabla>
  </DomainObject.Predmet.ProtuStrankaListFormatedWithAdress>
  <DomainObject.Predmet.ProtuStrankaListFormatedWithAdressOIB>
    <izvorni_sadrzaj>
      <item>MARTINA-MAT j.d.o.o. za usluge, OIB 74691615116, Ilije Gregorića 79, 10291 Brdovec zastupanog po punomoćniku Martina Bulić</item>
    </izvorni_sadrzaj>
    <derivirana_varijabla naziv="DomainObject.Predmet.ProtuStrankaListFormatedWithAdressOIB_1">
      <item>MARTINA-MAT j.d.o.o. za usluge, OIB 74691615116, Ilije Gregorića 79, 10291 Brdovec zastupanog po punomoćniku Martina Bulić</item>
    </derivirana_varijabla>
  </DomainObject.Predmet.ProtuStrankaListFormatedWithAdressOIB>
  <DomainObject.Predmet.ProtuStrankaListNazivFormated>
    <izvorni_sadrzaj>
      <item>MARTINA-MAT j.d.o.o. za usluge</item>
    </izvorni_sadrzaj>
    <derivirana_varijabla naziv="DomainObject.Predmet.ProtuStrankaListNazivFormated_1">
      <item>MARTINA-MAT j.d.o.o. za usluge</item>
    </derivirana_varijabla>
  </DomainObject.Predmet.ProtuStrankaListNazivFormated>
  <DomainObject.Predmet.ProtuStrankaListNazivFormatedOIB>
    <izvorni_sadrzaj>
      <item>MARTINA-MAT j.d.o.o. za usluge, OIB 74691615116</item>
    </izvorni_sadrzaj>
    <derivirana_varijabla naziv="DomainObject.Predmet.ProtuStrankaListNazivFormatedOIB_1">
      <item>MARTINA-MAT j.d.o.o. za usluge, OIB 74691615116</item>
    </derivirana_varijabla>
  </DomainObject.Predmet.ProtuStrankaListNazivFormatedOIB>
  <DomainObject.Predmet.OstaliListFormated>
    <izvorni_sadrzaj>
      <item>Martina Bulić punomoćnica sudionika u postupku MARTINA-MAT j.d.o.o. za usluge</item>
    </izvorni_sadrzaj>
    <derivirana_varijabla naziv="DomainObject.Predmet.OstaliListFormated_1">
      <item>Martina Bulić punomoćnica sudionika u postupku MARTINA-MAT j.d.o.o. za usluge</item>
    </derivirana_varijabla>
  </DomainObject.Predmet.OstaliListFormated>
  <DomainObject.Predmet.OstaliListFormatedOIB>
    <izvorni_sadrzaj>
      <item>Martina Bulić, OIB 98505591829 punomoćnica sudionika u postupku MARTINA-MAT j.d.o.o. za usluge</item>
    </izvorni_sadrzaj>
    <derivirana_varijabla naziv="DomainObject.Predmet.OstaliListFormatedOIB_1">
      <item>Martina Bulić, OIB 98505591829 punomoćnica sudionika u postupku MARTINA-MAT j.d.o.o. za usluge</item>
    </derivirana_varijabla>
  </DomainObject.Predmet.OstaliListFormatedOIB>
  <DomainObject.Predmet.OstaliListFormatedWithAdress>
    <izvorni_sadrzaj>
      <item>Martina Bulić, Ulica Ilije Gregorića 79, 10291 Brdovec punomoćnica sudionika u postupku MARTINA-MAT j.d.o.o. za usluge</item>
    </izvorni_sadrzaj>
    <derivirana_varijabla naziv="DomainObject.Predmet.OstaliListFormatedWithAdress_1">
      <item>Martina Bulić, Ulica Ilije Gregorića 79, 10291 Brdovec punomoćnica sudionika u postupku MARTINA-MAT j.d.o.o. za usluge</item>
    </derivirana_varijabla>
  </DomainObject.Predmet.OstaliListFormatedWithAdress>
  <DomainObject.Predmet.OstaliListFormatedWithAdressOIB>
    <izvorni_sadrzaj>
      <item>Martina Bulić, OIB 98505591829, Ulica Ilije Gregorića 79, 10291 Brdovec punomoćnica sudionika u postupku MARTINA-MAT j.d.o.o. za usluge</item>
    </izvorni_sadrzaj>
    <derivirana_varijabla naziv="DomainObject.Predmet.OstaliListFormatedWithAdressOIB_1">
      <item>Martina Bulić, OIB 98505591829, Ulica Ilije Gregorića 79, 10291 Brdovec punomoćnica sudionika u postupku MARTINA-MAT j.d.o.o. za usluge</item>
    </derivirana_varijabla>
  </DomainObject.Predmet.OstaliListFormatedWithAdressOIB>
  <DomainObject.Predmet.OstaliListNazivFormated>
    <izvorni_sadrzaj>
      <item>Martina Bulić</item>
    </izvorni_sadrzaj>
    <derivirana_varijabla naziv="DomainObject.Predmet.OstaliListNazivFormated_1">
      <item>Martina Bulić</item>
    </derivirana_varijabla>
  </DomainObject.Predmet.OstaliListNazivFormated>
  <DomainObject.Predmet.OstaliListNazivFormatedOIB>
    <izvorni_sadrzaj>
      <item>Martina Bulić, OIB 98505591829</item>
    </izvorni_sadrzaj>
    <derivirana_varijabla naziv="DomainObject.Predmet.OstaliListNazivFormatedOIB_1">
      <item>Martina Bulić, OIB 98505591829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MARTINA-MAT j.d.o.o. za usluge</izvorni_sadrzaj>
    <derivirana_varijabla naziv="DomainObject.Predmet.ProtustrankaIDrugi_1">MARTINA-MAT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MARTINA-MAT j.d.o.o. za usluge, OIB 74691615116, Ilije Gregorića 79, 10291 Brdovec</izvorni_sadrzaj>
    <derivirana_varijabla naziv="DomainObject.Predmet.ProtustrankaIDrugiAdressOIB_1">MARTINA-MAT j.d.o.o. za usluge, OIB 74691615116, Ilije Gregorića 79,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MARTINA-MAT j.d.o.o. za usluge</item>
      <item>Martina Bulić</item>
    </izvorni_sadrzaj>
    <derivirana_varijabla naziv="DomainObject.Predmet.SudioniciListNaziv_1">
      <item>FINA Regionalni centar Zagreb</item>
      <item>MARTINA-MAT j.d.o.o. za usluge</item>
      <item>Martina Bulić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MARTINA-MAT j.d.o.o. za usluge, OIB 74691615116, Ilije Gregorića 79,10291 Brdovec</item>
      <item>Martina Bulić, OIB 98505591829, Ulica Ilije Gregorića 79,10291 Brdovec</item>
    </izvorni_sadrzaj>
    <derivirana_varijabla naziv="DomainObject.Predmet.SudioniciListAdressOIB_1">
      <item>FINA Regionalni centar Zagreb, OIB 85821130368, Trg svibanjskih žrtava 1995. 1,10000 Zagreb</item>
      <item>MARTINA-MAT j.d.o.o. za usluge, OIB 74691615116, Ilije Gregorića 79,10291 Brdovec</item>
      <item>Martina Bulić, OIB 98505591829, Ulica Ilije Gregorića 79,10291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74691615116</item>
      <item>, OIB 98505591829</item>
    </izvorni_sadrzaj>
    <derivirana_varijabla naziv="DomainObject.Predmet.SudioniciListNazivOIB_1">
      <item>, OIB 85821130368</item>
      <item>, OIB 74691615116</item>
      <item>, OIB 98505591829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1922</properties:Characters>
  <properties:Lines>57</properties:Lines>
  <properties:Paragraphs>21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2019-02-07T10:24:00Z</cp:lastPrinted>
  <dcterms:modified xmlns:xsi="http://www.w3.org/2001/XMLSchema-instance" xsi:type="dcterms:W3CDTF">2019-02-07T10:24:00Z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rješenje-odbaćaj-redovni-nema preth. čl.110 i povrat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