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1d11" w14:paraId="b981d11" w:rsidRDefault="00C220FB" w:rsidP="00302F87" w:rsidR="00302F87" w:rsidRPr="00365623">
      <w:pPr>
        <w:jc w:val="both"/>
        <w15:collapsed w:val="false"/>
      </w:pPr>
      <w:r w:rsidRPr="00365623"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 w:rsidRPr="00365623">
        <w:t xml:space="preserve">     </w:t>
      </w:r>
    </w:p>
    <w:p w:rsidRDefault="00302F87" w:rsidP="00302F87" w:rsidR="003D1A94" w:rsidRPr="00365623">
      <w:pPr>
        <w:jc w:val="both"/>
      </w:pPr>
      <w:r w:rsidRPr="00365623">
        <w:tab/>
      </w:r>
      <w:r w:rsidRPr="00365623">
        <w:tab/>
      </w:r>
      <w:r w:rsidRPr="00365623">
        <w:tab/>
      </w:r>
      <w:r w:rsidRPr="00365623">
        <w:tab/>
      </w:r>
      <w:r w:rsidRPr="00365623">
        <w:tab/>
      </w:r>
      <w:r w:rsidRPr="00365623">
        <w:tab/>
      </w:r>
      <w:r w:rsidRPr="00365623">
        <w:tab/>
      </w:r>
      <w:r w:rsidRPr="00365623">
        <w:tab/>
      </w:r>
      <w:r w:rsidRPr="00365623">
        <w:tab/>
      </w:r>
      <w:r w:rsidRPr="00365623">
        <w:tab/>
      </w:r>
    </w:p>
    <w:p w:rsidRDefault="003D1A94" w:rsidP="00302F87" w:rsidR="003D1A94" w:rsidRPr="00365623">
      <w:pPr>
        <w:jc w:val="both"/>
      </w:pPr>
    </w:p>
    <w:p w:rsidRDefault="003D1A94" w:rsidP="00302F87" w:rsidR="003D1A94" w:rsidRPr="00365623">
      <w:pPr>
        <w:jc w:val="both"/>
      </w:pPr>
    </w:p>
    <w:p w:rsidRDefault="0026563D" w:rsidP="0026563D" w:rsidR="00302F87" w:rsidRPr="00365623">
      <w:pPr>
        <w:ind w:left="6372"/>
        <w:jc w:val="both"/>
      </w:pPr>
      <w:r w:rsidRPr="00365623">
        <w:t xml:space="preserve">       </w:t>
      </w:r>
      <w:proofErr w:type="spellStart"/>
      <w:r w:rsidRPr="00365623">
        <w:t>Posl</w:t>
      </w:r>
      <w:proofErr w:type="spellEnd"/>
      <w:r w:rsidRPr="00365623">
        <w:t xml:space="preserve">. br. </w:t>
      </w:r>
      <w:proofErr w:type="spellStart"/>
      <w:r w:rsidRPr="00365623">
        <w:t>Sp</w:t>
      </w:r>
      <w:proofErr w:type="spellEnd"/>
      <w:r w:rsidRPr="00365623">
        <w:t>-</w:t>
      </w:r>
      <w:r w:rsidR="00365623">
        <w:t>8/2017</w:t>
      </w:r>
    </w:p>
    <w:p w:rsidRDefault="00302F87" w:rsidP="00302F87" w:rsidR="00302F87" w:rsidRPr="00365623">
      <w:pPr>
        <w:jc w:val="both"/>
      </w:pPr>
    </w:p>
    <w:p w:rsidRDefault="003D1A94" w:rsidP="00302F87" w:rsidR="003D1A94" w:rsidRPr="00365623">
      <w:pPr>
        <w:jc w:val="both"/>
      </w:pPr>
    </w:p>
    <w:p w:rsidRDefault="00302F87" w:rsidP="00302F87" w:rsidR="00302F87" w:rsidRPr="003656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65623">
        <w:rPr>
          <w:rFonts w:cs="Times New Roman" w:hAnsi="Times New Roman" w:ascii="Times New Roman"/>
          <w:sz w:val="24"/>
          <w:szCs w:val="24"/>
        </w:rPr>
        <w:tab/>
      </w:r>
    </w:p>
    <w:p w:rsidRDefault="00C220FB" w:rsidP="00302F87" w:rsidR="00C220FB" w:rsidRPr="00365623">
      <w:pPr>
        <w:ind w:firstLine="708"/>
        <w:jc w:val="both"/>
      </w:pPr>
    </w:p>
    <w:p w:rsidRDefault="00A77EEA" w:rsidP="00302F87" w:rsidR="00302F87" w:rsidRPr="00365623">
      <w:pPr>
        <w:ind w:firstLine="708"/>
        <w:jc w:val="both"/>
      </w:pPr>
      <w:r w:rsidRPr="00365623">
        <w:t>Općinski sud u Puli-Pola p</w:t>
      </w:r>
      <w:r w:rsidR="009C2193" w:rsidRPr="00365623">
        <w:t xml:space="preserve">o sucu toga suda Saši </w:t>
      </w:r>
      <w:proofErr w:type="spellStart"/>
      <w:r w:rsidR="009C2193" w:rsidRPr="00365623">
        <w:t>Javoranu</w:t>
      </w:r>
      <w:proofErr w:type="spellEnd"/>
      <w:r w:rsidRPr="00365623">
        <w:t>, kao sucu pojedincu, povodom</w:t>
      </w:r>
      <w:r w:rsidR="00565A78" w:rsidRPr="00365623">
        <w:t xml:space="preserve"> prijedloga Dina </w:t>
      </w:r>
      <w:proofErr w:type="spellStart"/>
      <w:r w:rsidR="00565A78" w:rsidRPr="00365623">
        <w:t>Tomišić</w:t>
      </w:r>
      <w:proofErr w:type="spellEnd"/>
      <w:r w:rsidR="00565A78" w:rsidRPr="00365623">
        <w:t xml:space="preserve"> iz </w:t>
      </w:r>
      <w:proofErr w:type="spellStart"/>
      <w:r w:rsidR="00565A78" w:rsidRPr="00365623">
        <w:t>Svetvinčenta</w:t>
      </w:r>
      <w:proofErr w:type="spellEnd"/>
      <w:r w:rsidR="00565A78" w:rsidRPr="00365623">
        <w:t xml:space="preserve">, </w:t>
      </w:r>
      <w:proofErr w:type="spellStart"/>
      <w:r w:rsidR="00565A78" w:rsidRPr="00365623">
        <w:t>Salambati</w:t>
      </w:r>
      <w:proofErr w:type="spellEnd"/>
      <w:r w:rsidR="00565A78" w:rsidRPr="00365623">
        <w:t xml:space="preserve"> 3, OIB: 15590474493</w:t>
      </w:r>
      <w:r w:rsidRPr="00365623">
        <w:t>, za otvaranje p</w:t>
      </w:r>
      <w:r w:rsidR="009C2193" w:rsidRPr="00365623">
        <w:t xml:space="preserve">ostupka stečaja </w:t>
      </w:r>
      <w:r w:rsidR="00565A78" w:rsidRPr="00365623">
        <w:t>potrošača, dana 17</w:t>
      </w:r>
      <w:r w:rsidR="009C2193" w:rsidRPr="00365623">
        <w:t>. srpnja 2018</w:t>
      </w:r>
      <w:r w:rsidR="00726B34" w:rsidRPr="00365623">
        <w:t>.</w:t>
      </w:r>
      <w:r w:rsidR="009C2193" w:rsidRPr="00365623">
        <w:t xml:space="preserve"> godine</w:t>
      </w:r>
      <w:r w:rsidR="00726B34" w:rsidRPr="00365623">
        <w:t xml:space="preserve">, </w:t>
      </w:r>
      <w:r w:rsidR="007843C4" w:rsidRPr="00365623">
        <w:t>donosi</w:t>
      </w:r>
    </w:p>
    <w:p w:rsidRDefault="00302F87" w:rsidP="00302F87" w:rsidR="00302F87" w:rsidRPr="00365623">
      <w:pPr>
        <w:ind w:firstLine="708"/>
        <w:jc w:val="both"/>
      </w:pPr>
    </w:p>
    <w:p w:rsidRDefault="00302F87" w:rsidP="00302F87" w:rsidR="00302F87" w:rsidRPr="003656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3656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65623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 w:rsidRPr="003656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3656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5623">
        <w:rPr>
          <w:rFonts w:cs="Times New Roman" w:hAnsi="Times New Roman" w:ascii="Times New Roman"/>
          <w:sz w:val="24"/>
          <w:szCs w:val="24"/>
        </w:rPr>
        <w:t xml:space="preserve">1) </w:t>
      </w:r>
      <w:r w:rsidR="00A72FD7" w:rsidRPr="00365623">
        <w:rPr>
          <w:rFonts w:cs="Times New Roman" w:hAnsi="Times New Roman" w:ascii="Times New Roman"/>
          <w:sz w:val="24"/>
          <w:szCs w:val="24"/>
        </w:rPr>
        <w:t xml:space="preserve">Poziva se </w:t>
      </w:r>
      <w:r w:rsidR="00565A78" w:rsidRPr="00365623">
        <w:rPr>
          <w:rFonts w:cs="Times New Roman" w:hAnsi="Times New Roman" w:ascii="Times New Roman"/>
          <w:sz w:val="24"/>
          <w:szCs w:val="24"/>
        </w:rPr>
        <w:t xml:space="preserve">Dina </w:t>
      </w:r>
      <w:proofErr w:type="spellStart"/>
      <w:r w:rsidR="00565A78" w:rsidRPr="00365623">
        <w:rPr>
          <w:rFonts w:cs="Times New Roman" w:hAnsi="Times New Roman" w:ascii="Times New Roman"/>
          <w:sz w:val="24"/>
          <w:szCs w:val="24"/>
        </w:rPr>
        <w:t>Tomišić</w:t>
      </w:r>
      <w:proofErr w:type="spellEnd"/>
      <w:r w:rsidR="00565A78" w:rsidRPr="00365623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="00565A78" w:rsidRPr="00365623">
        <w:rPr>
          <w:rFonts w:cs="Times New Roman" w:hAnsi="Times New Roman" w:ascii="Times New Roman"/>
          <w:sz w:val="24"/>
          <w:szCs w:val="24"/>
        </w:rPr>
        <w:t>Svetvinčenta</w:t>
      </w:r>
      <w:proofErr w:type="spellEnd"/>
      <w:r w:rsidR="00565A78" w:rsidRPr="0036562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565A78" w:rsidRPr="00365623">
        <w:rPr>
          <w:rFonts w:cs="Times New Roman" w:hAnsi="Times New Roman" w:ascii="Times New Roman"/>
          <w:sz w:val="24"/>
          <w:szCs w:val="24"/>
        </w:rPr>
        <w:t>Salambati</w:t>
      </w:r>
      <w:proofErr w:type="spellEnd"/>
      <w:r w:rsidR="00565A78" w:rsidRPr="00365623">
        <w:rPr>
          <w:rFonts w:cs="Times New Roman" w:hAnsi="Times New Roman" w:ascii="Times New Roman"/>
          <w:sz w:val="24"/>
          <w:szCs w:val="24"/>
        </w:rPr>
        <w:t xml:space="preserve"> 3, OIB: 15590474493</w:t>
      </w:r>
      <w:r w:rsidR="004F4F1C" w:rsidRPr="00365623">
        <w:rPr>
          <w:rFonts w:cs="Times New Roman" w:hAnsi="Times New Roman" w:ascii="Times New Roman"/>
          <w:sz w:val="24"/>
          <w:szCs w:val="24"/>
        </w:rPr>
        <w:t xml:space="preserve">, </w:t>
      </w:r>
      <w:r w:rsidR="00DB257F" w:rsidRPr="00365623">
        <w:rPr>
          <w:rFonts w:cs="Times New Roman" w:hAnsi="Times New Roman" w:ascii="Times New Roman"/>
          <w:sz w:val="24"/>
          <w:szCs w:val="24"/>
        </w:rPr>
        <w:t>da u</w:t>
      </w:r>
      <w:r w:rsidR="00087424" w:rsidRPr="00365623">
        <w:rPr>
          <w:rFonts w:cs="Times New Roman" w:hAnsi="Times New Roman" w:ascii="Times New Roman"/>
          <w:sz w:val="24"/>
          <w:szCs w:val="24"/>
        </w:rPr>
        <w:t xml:space="preserve"> roku od </w:t>
      </w:r>
      <w:r w:rsidR="00EF1FC8" w:rsidRPr="00365623">
        <w:rPr>
          <w:rFonts w:cs="Times New Roman" w:hAnsi="Times New Roman" w:ascii="Times New Roman"/>
          <w:sz w:val="24"/>
          <w:szCs w:val="24"/>
        </w:rPr>
        <w:t>30</w:t>
      </w:r>
      <w:r w:rsidR="00087424" w:rsidRPr="00365623">
        <w:rPr>
          <w:rFonts w:cs="Times New Roman" w:hAnsi="Times New Roman" w:ascii="Times New Roman"/>
          <w:sz w:val="24"/>
          <w:szCs w:val="24"/>
        </w:rPr>
        <w:t xml:space="preserve"> dana</w:t>
      </w:r>
      <w:r w:rsidR="00F806AF">
        <w:rPr>
          <w:rFonts w:cs="Times New Roman" w:hAnsi="Times New Roman" w:ascii="Times New Roman"/>
          <w:sz w:val="24"/>
          <w:szCs w:val="24"/>
        </w:rPr>
        <w:t xml:space="preserve"> od dana primitka ovog zaključka </w:t>
      </w:r>
      <w:r w:rsidR="00087424" w:rsidRPr="00365623">
        <w:rPr>
          <w:rFonts w:cs="Times New Roman" w:hAnsi="Times New Roman" w:ascii="Times New Roman"/>
          <w:sz w:val="24"/>
          <w:szCs w:val="24"/>
        </w:rPr>
        <w:t xml:space="preserve">predujmi </w:t>
      </w:r>
      <w:r w:rsidR="00F4509A"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365623">
        <w:rPr>
          <w:rFonts w:cs="Times New Roman" w:hAnsi="Times New Roman" w:ascii="Times New Roman"/>
          <w:sz w:val="24"/>
          <w:szCs w:val="24"/>
        </w:rPr>
        <w:t>troš</w:t>
      </w:r>
      <w:r w:rsidR="00F4509A" w:rsidRPr="00365623">
        <w:rPr>
          <w:rFonts w:cs="Times New Roman" w:hAnsi="Times New Roman" w:ascii="Times New Roman"/>
          <w:sz w:val="24"/>
          <w:szCs w:val="24"/>
        </w:rPr>
        <w:t>kove  postupka na</w:t>
      </w:r>
      <w:r w:rsidR="00726B34"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365623">
        <w:rPr>
          <w:rFonts w:cs="Times New Roman" w:hAnsi="Times New Roman" w:ascii="Times New Roman"/>
          <w:sz w:val="24"/>
          <w:szCs w:val="24"/>
        </w:rPr>
        <w:t>žiro</w:t>
      </w:r>
      <w:r w:rsidR="0026563D"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65623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365623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365623">
        <w:rPr>
          <w:rFonts w:cs="Times New Roman" w:hAnsi="Times New Roman" w:ascii="Times New Roman"/>
          <w:sz w:val="24"/>
          <w:szCs w:val="24"/>
        </w:rPr>
        <w:t>poziv</w:t>
      </w:r>
      <w:r w:rsidR="00F4509A" w:rsidRPr="00365623">
        <w:rPr>
          <w:rFonts w:cs="Times New Roman" w:hAnsi="Times New Roman" w:ascii="Times New Roman"/>
          <w:sz w:val="24"/>
          <w:szCs w:val="24"/>
        </w:rPr>
        <w:t>om</w:t>
      </w:r>
      <w:r w:rsidR="007843C4" w:rsidRPr="00365623">
        <w:rPr>
          <w:rFonts w:cs="Times New Roman" w:hAnsi="Times New Roman" w:ascii="Times New Roman"/>
          <w:sz w:val="24"/>
          <w:szCs w:val="24"/>
        </w:rPr>
        <w:t xml:space="preserve"> na broj </w:t>
      </w:r>
      <w:r w:rsidR="004F4F1C" w:rsidRPr="00365623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365623">
        <w:rPr>
          <w:rFonts w:cs="Times New Roman" w:hAnsi="Times New Roman" w:ascii="Times New Roman"/>
          <w:sz w:val="24"/>
          <w:szCs w:val="24"/>
        </w:rPr>
        <w:t>-</w:t>
      </w:r>
      <w:r w:rsidR="00565A78" w:rsidRPr="00365623">
        <w:rPr>
          <w:rFonts w:cs="Times New Roman" w:hAnsi="Times New Roman" w:ascii="Times New Roman"/>
          <w:b/>
          <w:sz w:val="24"/>
          <w:szCs w:val="24"/>
        </w:rPr>
        <w:t>8</w:t>
      </w:r>
      <w:r w:rsidRPr="00365623">
        <w:rPr>
          <w:rFonts w:cs="Times New Roman" w:hAnsi="Times New Roman" w:ascii="Times New Roman"/>
          <w:b/>
          <w:sz w:val="24"/>
          <w:szCs w:val="24"/>
        </w:rPr>
        <w:t>-</w:t>
      </w:r>
      <w:r w:rsidR="004F4F1C" w:rsidRPr="00365623">
        <w:rPr>
          <w:rFonts w:cs="Times New Roman" w:hAnsi="Times New Roman" w:ascii="Times New Roman"/>
          <w:b/>
          <w:sz w:val="24"/>
          <w:szCs w:val="24"/>
        </w:rPr>
        <w:t>17</w:t>
      </w:r>
      <w:r w:rsidR="00F4509A" w:rsidRPr="00365623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365623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365623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365623">
        <w:rPr>
          <w:rFonts w:cs="Times New Roman" w:hAnsi="Times New Roman" w:ascii="Times New Roman"/>
          <w:sz w:val="24"/>
          <w:szCs w:val="24"/>
        </w:rPr>
        <w:t>te</w:t>
      </w:r>
      <w:r w:rsidR="007843C4" w:rsidRPr="00365623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365623">
        <w:rPr>
          <w:rFonts w:cs="Times New Roman" w:hAnsi="Times New Roman" w:ascii="Times New Roman"/>
          <w:sz w:val="24"/>
          <w:szCs w:val="24"/>
        </w:rPr>
        <w:t xml:space="preserve"> u spis pozivom na broj spisa, ili da kod nadležnog Ureda državne uprave zatraži oslobađanje od plaćanja troškova postupka</w:t>
      </w:r>
      <w:r w:rsidR="00F4509A" w:rsidRPr="00365623">
        <w:rPr>
          <w:rFonts w:cs="Times New Roman" w:hAnsi="Times New Roman" w:ascii="Times New Roman"/>
          <w:sz w:val="24"/>
          <w:szCs w:val="24"/>
        </w:rPr>
        <w:t xml:space="preserve"> te dokaz o istome dostavi u sudski spis</w:t>
      </w:r>
      <w:r w:rsidR="00087424" w:rsidRPr="00365623">
        <w:rPr>
          <w:rFonts w:cs="Times New Roman" w:hAnsi="Times New Roman" w:ascii="Times New Roman"/>
          <w:sz w:val="24"/>
          <w:szCs w:val="24"/>
        </w:rPr>
        <w:t>.</w:t>
      </w:r>
    </w:p>
    <w:p w:rsidRDefault="007843C4" w:rsidP="007843C4" w:rsidR="007843C4" w:rsidRPr="003656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 w:rsidRPr="003656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5623">
        <w:rPr>
          <w:rFonts w:cs="Times New Roman" w:hAnsi="Times New Roman" w:ascii="Times New Roman"/>
          <w:sz w:val="24"/>
          <w:szCs w:val="24"/>
        </w:rPr>
        <w:t xml:space="preserve">2) </w:t>
      </w:r>
      <w:r w:rsidR="0026563D" w:rsidRPr="00365623">
        <w:rPr>
          <w:rFonts w:cs="Times New Roman" w:hAnsi="Times New Roman" w:ascii="Times New Roman"/>
          <w:sz w:val="24"/>
          <w:szCs w:val="24"/>
        </w:rPr>
        <w:t>Ako potrošač nije</w:t>
      </w:r>
      <w:r w:rsidR="007843C4" w:rsidRPr="00365623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 w:rsidRPr="003656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65623"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 w:rsidRPr="00365623">
        <w:rPr>
          <w:rFonts w:cs="Times New Roman" w:hAnsi="Times New Roman" w:ascii="Times New Roman"/>
          <w:sz w:val="24"/>
          <w:szCs w:val="24"/>
        </w:rPr>
        <w:t>da se troškovi postupka predujme</w:t>
      </w:r>
      <w:r w:rsidRPr="00365623"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 w:rsidRPr="003656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 w:rsidRPr="003656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5623">
        <w:rPr>
          <w:rFonts w:cs="Times New Roman" w:hAnsi="Times New Roman" w:ascii="Times New Roman"/>
          <w:sz w:val="24"/>
          <w:szCs w:val="24"/>
        </w:rPr>
        <w:t xml:space="preserve">3) </w:t>
      </w:r>
      <w:r w:rsidR="007843C4" w:rsidRPr="00365623">
        <w:rPr>
          <w:rFonts w:cs="Times New Roman" w:hAnsi="Times New Roman" w:ascii="Times New Roman"/>
          <w:sz w:val="24"/>
          <w:szCs w:val="24"/>
        </w:rPr>
        <w:t>Ako</w:t>
      </w:r>
      <w:r w:rsidR="003D6A1D"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65623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65623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65623">
        <w:rPr>
          <w:rFonts w:cs="Times New Roman" w:hAnsi="Times New Roman" w:ascii="Times New Roman"/>
          <w:sz w:val="24"/>
          <w:szCs w:val="24"/>
        </w:rPr>
        <w:t xml:space="preserve">u </w:t>
      </w:r>
      <w:r w:rsidR="003D6A1D"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65623">
        <w:rPr>
          <w:rFonts w:cs="Times New Roman" w:hAnsi="Times New Roman" w:ascii="Times New Roman"/>
          <w:sz w:val="24"/>
          <w:szCs w:val="24"/>
        </w:rPr>
        <w:t>mogućnosti</w:t>
      </w:r>
      <w:r w:rsidR="003D6A1D"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65623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365623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 w:rsidRPr="003656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65623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 w:rsidRPr="00365623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</w:t>
      </w:r>
      <w:r w:rsidR="00565A78" w:rsidRPr="00365623">
        <w:rPr>
          <w:rFonts w:cs="Times New Roman" w:hAnsi="Times New Roman" w:ascii="Times New Roman"/>
          <w:sz w:val="24"/>
          <w:szCs w:val="24"/>
        </w:rPr>
        <w:t xml:space="preserve"> na način da dostavi dokaz da je podnio zahtjev za odobravanje korištenja pravne pomoći i to na  propisnom obrascu za potrebe sudskog postupka (a ne izvansudskog) odnosno da u istom roku dostavi pravomoćno rješenje </w:t>
      </w:r>
      <w:r w:rsidR="003D6A1D"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565A78" w:rsidRPr="00365623">
        <w:rPr>
          <w:rFonts w:cs="Times New Roman" w:hAnsi="Times New Roman" w:ascii="Times New Roman"/>
          <w:sz w:val="24"/>
          <w:szCs w:val="24"/>
        </w:rPr>
        <w:t xml:space="preserve"> kojim mu se odobrava besplatna pravna pomoć od strane nadležnog tijela</w:t>
      </w:r>
      <w:r w:rsidR="00F806AF">
        <w:rPr>
          <w:rFonts w:cs="Times New Roman" w:hAnsi="Times New Roman" w:ascii="Times New Roman"/>
          <w:sz w:val="24"/>
          <w:szCs w:val="24"/>
        </w:rPr>
        <w:t xml:space="preserve"> u postupku pred sudom</w:t>
      </w:r>
      <w:r w:rsidR="00565A78" w:rsidRPr="00365623">
        <w:rPr>
          <w:rFonts w:cs="Times New Roman" w:hAnsi="Times New Roman" w:ascii="Times New Roman"/>
          <w:sz w:val="24"/>
          <w:szCs w:val="24"/>
        </w:rPr>
        <w:t>, u protivnom će se odbaciti prijedlog za otvaranje postupka stečaja potrošača primijeniti čl. 23 Zakona o stečaju potrošača u svezi s čl. 114 st 5 Stečajnog zakona</w:t>
      </w:r>
      <w:r w:rsidR="003D6A1D" w:rsidRPr="00365623">
        <w:rPr>
          <w:rFonts w:cs="Times New Roman" w:hAnsi="Times New Roman" w:ascii="Times New Roman"/>
          <w:sz w:val="24"/>
          <w:szCs w:val="24"/>
        </w:rPr>
        <w:t>.</w:t>
      </w:r>
    </w:p>
    <w:p w:rsidRDefault="000D6715" w:rsidP="003D6A1D" w:rsidR="000D6715" w:rsidRPr="003656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 w:rsidRPr="00365623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5A78" w:rsidP="0026563D" w:rsidR="00302F87" w:rsidRPr="003656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65623">
        <w:rPr>
          <w:rFonts w:cs="Times New Roman" w:hAnsi="Times New Roman" w:ascii="Times New Roman"/>
          <w:sz w:val="24"/>
          <w:szCs w:val="24"/>
        </w:rPr>
        <w:t>U Puli, 17</w:t>
      </w:r>
      <w:r w:rsidR="00ED097B" w:rsidRPr="00365623">
        <w:rPr>
          <w:rFonts w:cs="Times New Roman" w:hAnsi="Times New Roman" w:ascii="Times New Roman"/>
          <w:sz w:val="24"/>
          <w:szCs w:val="24"/>
        </w:rPr>
        <w:t>. srpnja 2018</w:t>
      </w:r>
      <w:r w:rsidR="00A77EEA" w:rsidRPr="00365623">
        <w:rPr>
          <w:rFonts w:cs="Times New Roman" w:hAnsi="Times New Roman" w:ascii="Times New Roman"/>
          <w:sz w:val="24"/>
          <w:szCs w:val="24"/>
        </w:rPr>
        <w:t>.</w:t>
      </w:r>
      <w:r w:rsidR="00ED097B" w:rsidRPr="0036562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585404" w:rsidP="00585404" w:rsidR="00585404" w:rsidRPr="00365623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 w:rsidRPr="00365623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 w:rsidRPr="00365623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365623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 w:rsidRPr="00365623">
        <w:rPr>
          <w:rFonts w:cs="Times New Roman" w:hAnsi="Times New Roman" w:ascii="Times New Roman"/>
          <w:sz w:val="24"/>
          <w:szCs w:val="24"/>
        </w:rPr>
        <w:t xml:space="preserve">   </w:t>
      </w:r>
      <w:r w:rsidR="00302F87" w:rsidRPr="00365623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 w:rsidRPr="003656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 w:rsidRPr="00365623">
        <w:rPr>
          <w:rFonts w:cs="Times New Roman" w:hAnsi="Times New Roman" w:ascii="Times New Roman"/>
          <w:sz w:val="24"/>
          <w:szCs w:val="24"/>
        </w:rPr>
        <w:t xml:space="preserve">      </w:t>
      </w:r>
      <w:r w:rsidRPr="00365623">
        <w:rPr>
          <w:rFonts w:cs="Times New Roman" w:hAnsi="Times New Roman" w:ascii="Times New Roman"/>
          <w:sz w:val="24"/>
          <w:szCs w:val="24"/>
        </w:rPr>
        <w:t xml:space="preserve"> </w:t>
      </w:r>
      <w:r w:rsidR="00AC7C69" w:rsidRPr="00365623">
        <w:rPr>
          <w:rFonts w:cs="Times New Roman" w:hAnsi="Times New Roman" w:ascii="Times New Roman"/>
          <w:sz w:val="24"/>
          <w:szCs w:val="24"/>
        </w:rPr>
        <w:tab/>
        <w:t xml:space="preserve">Saša </w:t>
      </w:r>
      <w:proofErr w:type="spellStart"/>
      <w:r w:rsidR="00AC7C69" w:rsidRPr="00365623">
        <w:rPr>
          <w:rFonts w:cs="Times New Roman" w:hAnsi="Times New Roman" w:ascii="Times New Roman"/>
          <w:sz w:val="24"/>
          <w:szCs w:val="24"/>
        </w:rPr>
        <w:t>Javoran</w:t>
      </w:r>
      <w:proofErr w:type="spellEnd"/>
      <w:r w:rsidR="00A77EEA" w:rsidRPr="00365623">
        <w:rPr>
          <w:rFonts w:cs="Times New Roman" w:hAnsi="Times New Roman" w:ascii="Times New Roman"/>
          <w:sz w:val="24"/>
          <w:szCs w:val="24"/>
        </w:rPr>
        <w:t>,v.r</w:t>
      </w:r>
      <w:bookmarkStart w:name="_GoBack" w:id="0"/>
      <w:bookmarkEnd w:id="0"/>
      <w:r w:rsidR="00A77EEA" w:rsidRPr="00365623">
        <w:rPr>
          <w:rFonts w:cs="Times New Roman" w:hAnsi="Times New Roman" w:ascii="Times New Roman"/>
          <w:sz w:val="24"/>
          <w:szCs w:val="24"/>
        </w:rPr>
        <w:t>.</w:t>
      </w:r>
    </w:p>
    <w:p w:rsidRDefault="000F5C8A" w:rsidP="003D6A1D" w:rsidR="000F5C8A" w:rsidRPr="003656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</w:r>
      <w:r w:rsidRPr="00365623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365623">
      <w:pPr>
        <w:jc w:val="both"/>
      </w:pPr>
      <w:r w:rsidRPr="00365623">
        <w:t>UPUTA O PRAVNOM LIJEKU:</w:t>
      </w:r>
    </w:p>
    <w:p w:rsidRDefault="003D6A1D" w:rsidP="00302F87" w:rsidR="003D6A1D" w:rsidRPr="00365623">
      <w:pPr>
        <w:jc w:val="both"/>
      </w:pPr>
      <w:r w:rsidRPr="00365623">
        <w:t>Protiv ovog zaključka nije dopuštena žalba.</w:t>
      </w:r>
    </w:p>
    <w:p w:rsidRDefault="003D6A1D" w:rsidP="00302F87" w:rsidR="003D6A1D" w:rsidRPr="00365623">
      <w:pPr>
        <w:jc w:val="both"/>
      </w:pPr>
    </w:p>
    <w:p w:rsidRDefault="003D6A1D" w:rsidP="00302F87" w:rsidR="003D6A1D" w:rsidRPr="00365623">
      <w:pPr>
        <w:jc w:val="both"/>
      </w:pPr>
      <w:r w:rsidRPr="00365623">
        <w:t>Dna:</w:t>
      </w:r>
    </w:p>
    <w:p w:rsidRDefault="003D6A1D" w:rsidP="00302F87" w:rsidR="003D6A1D" w:rsidRPr="00365623">
      <w:pPr>
        <w:jc w:val="both"/>
      </w:pPr>
      <w:r w:rsidRPr="00365623">
        <w:t>-Potrošač</w:t>
      </w:r>
      <w:r w:rsidR="00AC7C69" w:rsidRPr="00365623">
        <w:t xml:space="preserve"> </w:t>
      </w:r>
      <w:r w:rsidR="00565A78" w:rsidRPr="00365623">
        <w:t xml:space="preserve"> Dina </w:t>
      </w:r>
      <w:proofErr w:type="spellStart"/>
      <w:r w:rsidR="00565A78" w:rsidRPr="00365623">
        <w:t>Tomišić</w:t>
      </w:r>
      <w:proofErr w:type="spellEnd"/>
    </w:p>
    <w:p w:rsidRDefault="003D6A1D" w:rsidP="00302F87" w:rsidR="003D6A1D" w:rsidRPr="00365623">
      <w:pPr>
        <w:jc w:val="both"/>
      </w:pPr>
      <w:r w:rsidRPr="00365623">
        <w:t>-e-Oglasna ploča suda – 8 dana</w:t>
      </w:r>
    </w:p>
    <w:p w:rsidRDefault="00E05E67" w:rsidP="00F806AF" w:rsidR="00F806AF" w:rsidRPr="00365623">
      <w:pPr>
        <w:jc w:val="both"/>
        <w:rPr>
          <w:i/>
        </w:rPr>
      </w:pPr>
      <w:r w:rsidRPr="00365623">
        <w:tab/>
      </w:r>
      <w:r w:rsidRPr="00365623">
        <w:tab/>
      </w:r>
      <w:r w:rsidRPr="00365623">
        <w:tab/>
      </w:r>
      <w:r w:rsidRPr="00365623">
        <w:tab/>
      </w:r>
      <w:r w:rsidRPr="00365623">
        <w:tab/>
      </w:r>
      <w:r w:rsidR="00F17B21" w:rsidRPr="00365623">
        <w:tab/>
      </w:r>
      <w:r w:rsidR="00F17B21" w:rsidRPr="00365623">
        <w:tab/>
      </w:r>
      <w:r w:rsidR="00F17B21" w:rsidRPr="00365623">
        <w:tab/>
      </w:r>
      <w:r w:rsidR="00F17B21" w:rsidRPr="00365623">
        <w:tab/>
      </w:r>
      <w:r w:rsidR="00A77EEA" w:rsidRPr="00365623">
        <w:tab/>
      </w:r>
    </w:p>
    <w:p w:rsidRDefault="00A77EEA" w:rsidP="005A6A41" w:rsidR="00A77EEA" w:rsidRPr="00365623">
      <w:pPr>
        <w:jc w:val="both"/>
        <w:rPr>
          <w:i/>
        </w:rPr>
      </w:pPr>
    </w:p>
    <w:sectPr w:rsidSect="006A3CCF" w:rsidR="00A77EEA" w:rsidRPr="00365623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490" w:rsidR="00F24490">
      <w:r>
        <w:separator/>
      </w:r>
    </w:p>
  </w:endnote>
  <w:endnote w:id="0" w:type="continuationSeparator">
    <w:p w:rsidRDefault="00F24490" w:rsidR="00F24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490" w:rsidR="00F24490">
      <w:r>
        <w:separator/>
      </w:r>
    </w:p>
  </w:footnote>
  <w:footnote w:id="0" w:type="continuationSeparator">
    <w:p w:rsidRDefault="00F24490" w:rsidR="00F244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2D9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0ACE"/>
    <w:rsid w:val="002B385D"/>
    <w:rsid w:val="002C01DC"/>
    <w:rsid w:val="002E33A1"/>
    <w:rsid w:val="002E3440"/>
    <w:rsid w:val="002E507E"/>
    <w:rsid w:val="002E55AF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65623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3F51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4F4F1C"/>
    <w:rsid w:val="00506962"/>
    <w:rsid w:val="00510FA6"/>
    <w:rsid w:val="00526973"/>
    <w:rsid w:val="005463D0"/>
    <w:rsid w:val="00550E49"/>
    <w:rsid w:val="005544B1"/>
    <w:rsid w:val="00554DBC"/>
    <w:rsid w:val="00565A78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B4224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2193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2FD7"/>
    <w:rsid w:val="00A760FC"/>
    <w:rsid w:val="00A77EEA"/>
    <w:rsid w:val="00A93577"/>
    <w:rsid w:val="00AA4113"/>
    <w:rsid w:val="00AC0F22"/>
    <w:rsid w:val="00AC7C69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42959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679FA"/>
    <w:rsid w:val="00C808F2"/>
    <w:rsid w:val="00C84404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45619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097B"/>
    <w:rsid w:val="00ED3B25"/>
    <w:rsid w:val="00EE55CA"/>
    <w:rsid w:val="00EE7B1E"/>
    <w:rsid w:val="00EF1FC8"/>
    <w:rsid w:val="00F00F3B"/>
    <w:rsid w:val="00F043D6"/>
    <w:rsid w:val="00F0644E"/>
    <w:rsid w:val="00F176E1"/>
    <w:rsid w:val="00F17B21"/>
    <w:rsid w:val="00F24490"/>
    <w:rsid w:val="00F43455"/>
    <w:rsid w:val="00F4509A"/>
    <w:rsid w:val="00F52306"/>
    <w:rsid w:val="00F53E17"/>
    <w:rsid w:val="00F61568"/>
    <w:rsid w:val="00F62F06"/>
    <w:rsid w:val="00F65C3E"/>
    <w:rsid w:val="00F779FA"/>
    <w:rsid w:val="00F806AF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0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0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E1DDD-A236-480C-8735-77BE1AE11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1685</properties:Characters>
  <properties:Lines>14</properties:Lines>
  <properties:Paragraphs>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2018-07-17T07:30:00Z</dcterms:created>
  <dc:creator>shorvat4</dc:creator>
  <cp:lastModifiedBy>Evelina Kavalko</cp:lastModifiedBy>
  <cp:lastPrinted>2018-07-17T07:36:00Z</cp:lastPrinted>
  <dcterms:modified xmlns:xsi="http://www.w3.org/2001/XMLSchema-instance" xsi:type="dcterms:W3CDTF">2018-07-17T07:36:00Z</dcterms:modified>
  <cp:revision>5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Sp-18/2017-7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