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3f82" w14:paraId="a0e3f82" w:rsidRDefault="00CC152E" w:rsidP="005D2E27" w:rsidR="005D2E27">
      <w:pPr>
        <w:jc w:val="both"/>
        <w15:collapsed w:val="false"/>
        <w:rPr>
          <w:lang w:val="it-IT"/>
        </w:rPr>
      </w:pPr>
      <w:bookmarkStart w:name="_GoBack" w:id="0"/>
      <w:bookmarkEnd w:id="0"/>
      <w:r>
        <w:t xml:space="preserve"> </w:t>
      </w:r>
      <w:r w:rsidR="005D2E27">
        <w:rPr>
          <w:rFonts w:eastAsiaTheme="minorHAnsi"/>
          <w:noProof/>
        </w:rPr>
        <w:t xml:space="preserve">                    </w:t>
      </w:r>
      <w:r w:rsidR="005D2E27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2E27">
        <w:rPr>
          <w:bCs/>
          <w:lang w:val="it-IT"/>
        </w:rPr>
        <w:tab/>
      </w:r>
      <w:r w:rsidR="005D2E27">
        <w:rPr>
          <w:bCs/>
          <w:lang w:val="it-IT"/>
        </w:rPr>
        <w:tab/>
        <w:t xml:space="preserve">                             </w:t>
      </w:r>
    </w:p>
    <w:p w:rsidRDefault="005D2E27" w:rsidP="005D2E27" w:rsidR="005D2E27">
      <w:pPr>
        <w:jc w:val="both"/>
        <w:rPr>
          <w:lang w:val="it-IT"/>
        </w:rPr>
      </w:pPr>
      <w:r>
        <w:rPr>
          <w:lang w:val="it-IT"/>
        </w:rPr>
        <w:t xml:space="preserve">       REPUBLIKA HRVATSKA</w:t>
      </w:r>
    </w:p>
    <w:p w:rsidRDefault="005D2E27" w:rsidP="005D2E27" w:rsidR="005D2E27">
      <w:pPr>
        <w:jc w:val="both"/>
        <w:rPr>
          <w:lang w:val="it-IT"/>
        </w:rPr>
      </w:pPr>
      <w:r>
        <w:rPr>
          <w:lang w:val="pt-BR"/>
        </w:rPr>
        <w:t>TRGOVA</w:t>
      </w:r>
      <w:r>
        <w:rPr>
          <w:lang w:val="it-IT"/>
        </w:rPr>
        <w:t>Č</w:t>
      </w:r>
      <w:r>
        <w:rPr>
          <w:lang w:val="pt-BR"/>
        </w:rPr>
        <w:t>KI SUD U VARA</w:t>
      </w:r>
      <w:r>
        <w:rPr>
          <w:lang w:val="it-IT"/>
        </w:rPr>
        <w:t>Ž</w:t>
      </w:r>
      <w:r>
        <w:rPr>
          <w:lang w:val="pt-BR"/>
        </w:rPr>
        <w:t>DINU</w:t>
      </w:r>
    </w:p>
    <w:p w:rsidRDefault="005D2E27" w:rsidP="005D2E27" w:rsidR="005D2E27">
      <w:pPr>
        <w:rPr>
          <w:rFonts w:eastAsiaTheme="minorHAnsi"/>
          <w:lang w:eastAsia="en-US"/>
        </w:rPr>
      </w:pPr>
      <w:r>
        <w:rPr>
          <w:lang w:val="it-IT"/>
        </w:rPr>
        <w:t xml:space="preserve">                  </w:t>
      </w:r>
    </w:p>
    <w:p w:rsidRDefault="00CC152E" w:rsidP="00CC152E" w:rsidR="00CC152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</w:p>
    <w:p w:rsidRDefault="00CC152E" w:rsidP="00CC152E" w:rsidR="00806091">
      <w:pPr>
        <w:rPr>
          <w:color w:val="FFFFFF"/>
        </w:rPr>
      </w:pPr>
      <w:r>
        <w:t xml:space="preserve">    </w:t>
      </w:r>
      <w:r>
        <w:rPr>
          <w:color w:val="FFFFFF"/>
        </w:rPr>
        <w:t xml:space="preserve">Varaždin, braće </w:t>
      </w:r>
    </w:p>
    <w:p w:rsidRDefault="00CC152E" w:rsidP="00CC152E" w:rsidR="00CC152E">
      <w:pPr>
        <w:jc w:val="center"/>
      </w:pPr>
      <w:r>
        <w:t>R E P U B L I K A  H R V A T S K A</w:t>
      </w:r>
    </w:p>
    <w:p w:rsidRDefault="00CC152E" w:rsidP="00CC152E" w:rsidR="00CC152E"/>
    <w:p w:rsidRDefault="00CC152E" w:rsidP="00CC152E" w:rsidR="00CC152E">
      <w:pPr>
        <w:jc w:val="center"/>
      </w:pPr>
      <w:r>
        <w:t>R J E Š E NJ E</w:t>
      </w:r>
    </w:p>
    <w:p w:rsidRDefault="00CC152E" w:rsidP="00CC152E" w:rsidR="00CC152E"/>
    <w:p w:rsidRDefault="00806091" w:rsidP="00CC152E" w:rsidR="00806091"/>
    <w:p w:rsidRDefault="00CC152E" w:rsidP="00CC152E" w:rsidR="00CC152E" w:rsidRPr="00996FB7">
      <w:pPr>
        <w:tabs>
          <w:tab w:pos="0" w:val="left"/>
        </w:tabs>
        <w:jc w:val="both"/>
      </w:pPr>
      <w:r>
        <w:tab/>
      </w:r>
      <w:r w:rsidRPr="00996FB7">
        <w:t xml:space="preserve">Trgovački sud u Varaždinu po sucu toga suda Kseniji Flack Makitan, kao </w:t>
      </w:r>
      <w:r w:rsidR="00806091">
        <w:t xml:space="preserve">sucu, u stečajnom predmetu koji se vodi nad </w:t>
      </w:r>
      <w:r w:rsidRPr="00996FB7">
        <w:t>dužnikom LEGURA j.d.o.o.</w:t>
      </w:r>
      <w:r w:rsidR="00806091">
        <w:t xml:space="preserve"> u stečaju</w:t>
      </w:r>
      <w:r w:rsidRPr="00996FB7">
        <w:t xml:space="preserve">, </w:t>
      </w:r>
      <w:proofErr w:type="spellStart"/>
      <w:r w:rsidRPr="00996FB7">
        <w:t>Novakovec</w:t>
      </w:r>
      <w:proofErr w:type="spellEnd"/>
      <w:r w:rsidRPr="00996FB7">
        <w:t xml:space="preserve">, Selska 1, OIB: 01360528337, dana </w:t>
      </w:r>
      <w:r w:rsidR="00996FB7" w:rsidRPr="00996FB7">
        <w:t>24. travnja</w:t>
      </w:r>
      <w:r w:rsidRPr="00996FB7">
        <w:t xml:space="preserve"> 201</w:t>
      </w:r>
      <w:r w:rsidR="00996FB7" w:rsidRPr="00996FB7">
        <w:t>7</w:t>
      </w:r>
      <w:r w:rsidRPr="00996FB7">
        <w:t>. godine</w:t>
      </w:r>
    </w:p>
    <w:p w:rsidRDefault="00CC152E" w:rsidP="00CC152E" w:rsidR="00CC152E" w:rsidRPr="00996FB7"/>
    <w:p w:rsidRDefault="00CC152E" w:rsidP="00CC152E" w:rsidR="00CC152E" w:rsidRPr="00996FB7">
      <w:pPr>
        <w:jc w:val="center"/>
      </w:pPr>
      <w:r w:rsidRPr="00996FB7">
        <w:t xml:space="preserve">r i j e š i o  j e           </w:t>
      </w:r>
    </w:p>
    <w:p w:rsidRDefault="00CC152E" w:rsidP="00CC152E" w:rsidR="00CC152E" w:rsidRPr="00996FB7"/>
    <w:p w:rsidRDefault="00CC152E" w:rsidP="00CC152E" w:rsidR="00CC152E" w:rsidRPr="00996FB7">
      <w:pPr>
        <w:jc w:val="both"/>
      </w:pPr>
      <w:r w:rsidRPr="00996FB7">
        <w:tab/>
      </w:r>
      <w:r w:rsidR="00996FB7" w:rsidRPr="00996FB7">
        <w:t xml:space="preserve">Odgađa se ispitno i </w:t>
      </w:r>
      <w:r w:rsidRPr="00996FB7">
        <w:t xml:space="preserve">izvještajno ročište zakazano za dan </w:t>
      </w:r>
      <w:r w:rsidR="00996FB7" w:rsidRPr="00996FB7">
        <w:t>4. svibnja</w:t>
      </w:r>
      <w:r w:rsidRPr="00996FB7">
        <w:t xml:space="preserve"> 201</w:t>
      </w:r>
      <w:r w:rsidR="00996FB7" w:rsidRPr="00996FB7">
        <w:t>7</w:t>
      </w:r>
      <w:r w:rsidRPr="00996FB7">
        <w:t xml:space="preserve">. u </w:t>
      </w:r>
      <w:r w:rsidR="00996FB7" w:rsidRPr="00996FB7">
        <w:t>12,00</w:t>
      </w:r>
      <w:r w:rsidRPr="00996FB7">
        <w:t xml:space="preserve"> sati, a novo ispitno</w:t>
      </w:r>
      <w:r w:rsidR="00996FB7" w:rsidRPr="00996FB7">
        <w:t xml:space="preserve"> i </w:t>
      </w:r>
      <w:r w:rsidRPr="00996FB7">
        <w:t>izvještajno ročište se zakazuje za</w:t>
      </w:r>
    </w:p>
    <w:p w:rsidRDefault="00CC152E" w:rsidP="00CC152E" w:rsidR="00CC152E" w:rsidRPr="00996FB7"/>
    <w:p w:rsidRDefault="00CC152E" w:rsidP="00CC152E" w:rsidR="00CC152E" w:rsidRPr="00996FB7">
      <w:pPr>
        <w:jc w:val="center"/>
        <w:rPr>
          <w:u w:val="single"/>
        </w:rPr>
      </w:pPr>
      <w:r w:rsidRPr="00996FB7">
        <w:rPr>
          <w:u w:val="single"/>
        </w:rPr>
        <w:t xml:space="preserve">dan </w:t>
      </w:r>
      <w:r w:rsidR="00996FB7" w:rsidRPr="00996FB7">
        <w:rPr>
          <w:u w:val="single"/>
        </w:rPr>
        <w:t>30. svibnja 2017</w:t>
      </w:r>
      <w:r w:rsidRPr="00996FB7">
        <w:rPr>
          <w:u w:val="single"/>
        </w:rPr>
        <w:t xml:space="preserve">. u </w:t>
      </w:r>
      <w:r w:rsidR="00996FB7" w:rsidRPr="00996FB7">
        <w:rPr>
          <w:u w:val="single"/>
        </w:rPr>
        <w:t>12,00</w:t>
      </w:r>
      <w:r w:rsidRPr="00996FB7">
        <w:rPr>
          <w:u w:val="single"/>
        </w:rPr>
        <w:t xml:space="preserve"> sati</w:t>
      </w:r>
    </w:p>
    <w:p w:rsidRDefault="00CC152E" w:rsidP="00CC152E" w:rsidR="00CC152E" w:rsidRPr="00996FB7">
      <w:pPr>
        <w:jc w:val="center"/>
        <w:rPr>
          <w:u w:val="single"/>
        </w:rPr>
      </w:pPr>
      <w:r w:rsidRPr="00996FB7">
        <w:rPr>
          <w:u w:val="single"/>
        </w:rPr>
        <w:t>kod ovog suda u Varaž</w:t>
      </w:r>
      <w:r w:rsidR="00996FB7" w:rsidRPr="00996FB7">
        <w:rPr>
          <w:u w:val="single"/>
        </w:rPr>
        <w:t>dinu, Braće Radić 2, soba br. 232</w:t>
      </w:r>
      <w:r w:rsidRPr="00996FB7">
        <w:rPr>
          <w:u w:val="single"/>
        </w:rPr>
        <w:t>/II</w:t>
      </w:r>
    </w:p>
    <w:p w:rsidRDefault="00CC152E" w:rsidP="00CC152E" w:rsidR="00CC152E" w:rsidRPr="00996FB7">
      <w:pPr>
        <w:jc w:val="center"/>
        <w:rPr>
          <w:u w:val="single"/>
        </w:rPr>
      </w:pPr>
    </w:p>
    <w:p w:rsidRDefault="00CC152E" w:rsidP="00CC152E" w:rsidR="00CC152E" w:rsidRPr="00996FB7">
      <w:pPr>
        <w:jc w:val="center"/>
        <w:rPr>
          <w:u w:val="single"/>
        </w:rPr>
      </w:pPr>
    </w:p>
    <w:p w:rsidRDefault="00CC152E" w:rsidP="00CC152E" w:rsidR="00CC152E" w:rsidRPr="00996FB7">
      <w:pPr>
        <w:ind w:firstLine="708"/>
        <w:jc w:val="both"/>
      </w:pPr>
      <w:r w:rsidRPr="00996FB7">
        <w:t>na koje se dostavom ovog rješenja pozivaju:</w:t>
      </w:r>
    </w:p>
    <w:p w:rsidRDefault="00CC152E" w:rsidP="00CC152E" w:rsidR="00CC152E" w:rsidRPr="00996FB7">
      <w:pPr>
        <w:jc w:val="both"/>
      </w:pPr>
    </w:p>
    <w:p w:rsidRDefault="00CC152E" w:rsidP="00CC152E" w:rsidR="00CC152E" w:rsidRPr="00996FB7">
      <w:pPr>
        <w:ind w:left="708"/>
        <w:jc w:val="both"/>
      </w:pPr>
      <w:r w:rsidRPr="00996FB7">
        <w:t>- predlagatelj Financijska agencija, Regionalni centar Zagreb, Podružnica Varaždin, Augusta Cesarca 2, Varaždin, putem e-Oglasne ploče</w:t>
      </w:r>
      <w:r w:rsidR="00806091">
        <w:t xml:space="preserve"> suda,</w:t>
      </w:r>
    </w:p>
    <w:p w:rsidRDefault="00CC152E" w:rsidP="00CC152E" w:rsidR="00CC152E" w:rsidRPr="00996FB7">
      <w:pPr>
        <w:ind w:left="708"/>
        <w:jc w:val="both"/>
      </w:pPr>
      <w:r w:rsidRPr="00996FB7">
        <w:t>-Županijsko državno odvjetništvo</w:t>
      </w:r>
      <w:r w:rsidR="00806091">
        <w:t xml:space="preserve"> u Varaždinu</w:t>
      </w:r>
      <w:r w:rsidRPr="00996FB7">
        <w:t>, Građansko-upravni odjel</w:t>
      </w:r>
      <w:r w:rsidR="00806091">
        <w:t xml:space="preserve"> Varaždin,</w:t>
      </w:r>
    </w:p>
    <w:p w:rsidRDefault="00CC152E" w:rsidP="00CC152E" w:rsidR="00CC152E" w:rsidRPr="00996FB7">
      <w:pPr>
        <w:ind w:left="708"/>
      </w:pPr>
      <w:r w:rsidRPr="00996FB7">
        <w:t>- vjerovnici dužnika, putem e-Oglasne ploča suda</w:t>
      </w:r>
      <w:r w:rsidR="00806091">
        <w:t>,</w:t>
      </w:r>
    </w:p>
    <w:p w:rsidRDefault="00996FB7" w:rsidP="00CC152E" w:rsidR="00CC152E">
      <w:pPr>
        <w:ind w:left="708"/>
      </w:pPr>
      <w:r w:rsidRPr="00996FB7">
        <w:t xml:space="preserve">- stečajni upravitelj Anđelko </w:t>
      </w:r>
      <w:proofErr w:type="spellStart"/>
      <w:r w:rsidRPr="00996FB7">
        <w:t>Stankus</w:t>
      </w:r>
      <w:proofErr w:type="spellEnd"/>
      <w:r w:rsidRPr="00996FB7">
        <w:t xml:space="preserve">, </w:t>
      </w:r>
      <w:proofErr w:type="spellStart"/>
      <w:r w:rsidRPr="00996FB7">
        <w:t>Jalkovec</w:t>
      </w:r>
      <w:proofErr w:type="spellEnd"/>
      <w:r w:rsidRPr="00996FB7">
        <w:t>, B. Radić 20</w:t>
      </w:r>
      <w:r w:rsidR="00806091">
        <w:t>.</w:t>
      </w:r>
    </w:p>
    <w:p w:rsidRDefault="00806091" w:rsidP="00CC152E" w:rsidR="00806091" w:rsidRPr="00996FB7">
      <w:pPr>
        <w:ind w:left="708"/>
      </w:pPr>
    </w:p>
    <w:p w:rsidRDefault="00CC152E" w:rsidP="00CC152E" w:rsidR="00CC152E" w:rsidRPr="00996FB7">
      <w:pPr>
        <w:ind w:left="708"/>
        <w:jc w:val="both"/>
      </w:pPr>
    </w:p>
    <w:p w:rsidRDefault="00CC152E" w:rsidP="00CC152E" w:rsidR="00CC152E" w:rsidRPr="00996FB7">
      <w:pPr>
        <w:jc w:val="center"/>
      </w:pPr>
      <w:r w:rsidRPr="00996FB7">
        <w:t>U Varaždinu</w:t>
      </w:r>
      <w:r w:rsidR="00996FB7" w:rsidRPr="00996FB7">
        <w:t>, 24. travnja 2017</w:t>
      </w:r>
      <w:r w:rsidRPr="00996FB7">
        <w:t xml:space="preserve">.  </w:t>
      </w:r>
    </w:p>
    <w:p w:rsidRDefault="00CC152E" w:rsidP="00CC152E" w:rsidR="00CC152E" w:rsidRPr="00996FB7">
      <w:pPr>
        <w:jc w:val="center"/>
      </w:pPr>
    </w:p>
    <w:p w:rsidRDefault="00CC152E" w:rsidP="00CC152E" w:rsidR="00CC152E" w:rsidRPr="00996FB7">
      <w:pPr>
        <w:jc w:val="center"/>
      </w:pPr>
    </w:p>
    <w:p w:rsidRDefault="005D2E27" w:rsidP="005D2E27" w:rsidR="005D2E27">
      <w:pPr>
        <w:ind w:firstLine="708" w:left="5664"/>
        <w:jc w:val="both"/>
      </w:pPr>
      <w:r>
        <w:t>SUDAC</w:t>
      </w:r>
    </w:p>
    <w:p w:rsidRDefault="005D2E27" w:rsidP="005D2E27" w:rsidR="005D2E27">
      <w:pPr>
        <w:ind w:firstLine="708" w:left="5664"/>
        <w:jc w:val="both"/>
      </w:pPr>
    </w:p>
    <w:p w:rsidRDefault="005D2E27" w:rsidP="005D2E27" w:rsidR="005D2E27">
      <w:pPr>
        <w:ind w:firstLine="708" w:left="4956"/>
        <w:jc w:val="both"/>
      </w:pPr>
      <w:r>
        <w:t>Ksenija Flack-Makitan, v.r.</w:t>
      </w:r>
    </w:p>
    <w:p w:rsidRDefault="005D2E27" w:rsidP="005D2E27" w:rsidR="005D2E27">
      <w:pPr>
        <w:ind w:firstLine="708" w:left="4956"/>
        <w:jc w:val="both"/>
      </w:pPr>
    </w:p>
    <w:p w:rsidRDefault="005D2E27" w:rsidP="005D2E27" w:rsidR="005D2E27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C152E" w:rsidP="00CC152E" w:rsidR="00CC152E">
      <w:pPr>
        <w:ind w:left="4956"/>
        <w:jc w:val="center"/>
      </w:pPr>
    </w:p>
    <w:p w:rsidRDefault="005D2E27" w:rsidP="00CC152E" w:rsidR="005D2E27" w:rsidRPr="00996FB7">
      <w:pPr>
        <w:ind w:left="4956"/>
        <w:jc w:val="center"/>
      </w:pPr>
    </w:p>
    <w:p w:rsidRDefault="00CC152E" w:rsidP="00CC152E" w:rsidR="00CC152E" w:rsidRPr="00996FB7">
      <w:r w:rsidRPr="00996FB7">
        <w:tab/>
      </w:r>
    </w:p>
    <w:p w:rsidRDefault="00CC152E" w:rsidP="00CC152E" w:rsidR="00CC152E" w:rsidRPr="00996FB7">
      <w:r w:rsidRPr="00996FB7">
        <w:t xml:space="preserve">UPUTA O PRAVNOM LIJEKU: </w:t>
      </w:r>
    </w:p>
    <w:p w:rsidRDefault="00CC152E" w:rsidP="00CC152E" w:rsidR="00CC152E" w:rsidRPr="00996FB7">
      <w:pPr>
        <w:jc w:val="both"/>
      </w:pPr>
      <w:r w:rsidRPr="00996FB7">
        <w:t>Protiv ovog rješenja žalba nije dopuštena.</w:t>
      </w:r>
    </w:p>
    <w:p w:rsidRDefault="00996FB7" w:rsidP="00CC152E" w:rsidR="00996FB7" w:rsidRPr="00996FB7">
      <w:pPr>
        <w:jc w:val="both"/>
      </w:pPr>
    </w:p>
    <w:p w:rsidRDefault="00996FB7" w:rsidP="00CC152E" w:rsidR="00996FB7" w:rsidRPr="00996FB7">
      <w:pPr>
        <w:jc w:val="both"/>
      </w:pPr>
    </w:p>
    <w:p w:rsidRDefault="00996FB7" w:rsidP="00CC152E" w:rsidR="00996FB7" w:rsidRPr="00996FB7">
      <w:pPr>
        <w:jc w:val="both"/>
      </w:pPr>
    </w:p>
    <w:p w:rsidRDefault="00CC152E" w:rsidP="00CC152E" w:rsidR="00CC152E" w:rsidRPr="00996FB7"/>
    <w:p w:rsidRDefault="00CC152E" w:rsidP="00CC152E" w:rsidR="00CC152E" w:rsidRPr="00996FB7">
      <w:r w:rsidRPr="00996FB7">
        <w:t>DNA:</w:t>
      </w:r>
    </w:p>
    <w:p w:rsidRDefault="00CC152E" w:rsidP="00CC152E" w:rsidR="00996FB7">
      <w:pPr>
        <w:ind w:left="708"/>
      </w:pPr>
      <w:r w:rsidRPr="00996FB7">
        <w:t xml:space="preserve">- predlagatelj Financijska agencija, Regionalni centar Zagreb, Podružnica Varaždin, </w:t>
      </w:r>
      <w:r w:rsidR="00996FB7">
        <w:t xml:space="preserve"> </w:t>
      </w:r>
    </w:p>
    <w:p w:rsidRDefault="00996FB7" w:rsidP="00CC152E" w:rsidR="00CC152E" w:rsidRPr="00996FB7">
      <w:pPr>
        <w:ind w:left="708"/>
      </w:pPr>
      <w:r>
        <w:t xml:space="preserve">  </w:t>
      </w:r>
      <w:r w:rsidR="00CC152E" w:rsidRPr="00996FB7">
        <w:t>Augusta Cesarca 2, Varaždin, putem e-Oglasne ploče</w:t>
      </w:r>
    </w:p>
    <w:p w:rsidRDefault="00CC152E" w:rsidP="00CC152E" w:rsidR="00CC152E" w:rsidRPr="00996FB7">
      <w:pPr>
        <w:ind w:left="708"/>
      </w:pPr>
      <w:r w:rsidRPr="00996FB7">
        <w:t>-Županijsko državno odvjetništvo, Građansko-upravni odjel</w:t>
      </w:r>
    </w:p>
    <w:p w:rsidRDefault="00CC152E" w:rsidP="00CC152E" w:rsidR="00CC152E" w:rsidRPr="00996FB7">
      <w:pPr>
        <w:ind w:left="708"/>
      </w:pPr>
      <w:r w:rsidRPr="00996FB7">
        <w:t>- vjerovnici dužnika, putem e-Oglasne ploča suda</w:t>
      </w:r>
    </w:p>
    <w:p w:rsidRDefault="00CC152E" w:rsidP="00996FB7" w:rsidR="00CC152E" w:rsidRPr="00996FB7">
      <w:pPr>
        <w:ind w:left="708"/>
      </w:pPr>
      <w:r w:rsidRPr="00996FB7">
        <w:t>- stečajni upravitelj</w:t>
      </w:r>
      <w:r w:rsidR="00996FB7" w:rsidRPr="00996FB7">
        <w:t xml:space="preserve">, Anđelko </w:t>
      </w:r>
      <w:proofErr w:type="spellStart"/>
      <w:r w:rsidR="00996FB7" w:rsidRPr="00996FB7">
        <w:t>Stankus</w:t>
      </w:r>
      <w:proofErr w:type="spellEnd"/>
      <w:r w:rsidR="00996FB7" w:rsidRPr="00996FB7">
        <w:t xml:space="preserve">, </w:t>
      </w:r>
      <w:proofErr w:type="spellStart"/>
      <w:r w:rsidR="00996FB7" w:rsidRPr="00996FB7">
        <w:t>Jalkovec</w:t>
      </w:r>
      <w:proofErr w:type="spellEnd"/>
      <w:r w:rsidR="00996FB7" w:rsidRPr="00996FB7">
        <w:t>, B. Radić 20</w:t>
      </w:r>
    </w:p>
    <w:p w:rsidRDefault="00CC152E" w:rsidP="00CC152E" w:rsidR="00CC152E" w:rsidRPr="00996FB7">
      <w:pPr>
        <w:ind w:left="708"/>
      </w:pPr>
      <w:r w:rsidRPr="00996FB7">
        <w:t>- stečajna e-Oglasna ploča suda</w:t>
      </w:r>
    </w:p>
    <w:p w:rsidRDefault="00CC152E" w:rsidP="00CC152E" w:rsidR="00CC152E" w:rsidRPr="00996FB7">
      <w:pPr>
        <w:jc w:val="both"/>
      </w:pPr>
    </w:p>
    <w:p w:rsidRDefault="00CC152E" w:rsidP="00CC152E" w:rsidR="00CC152E" w:rsidRPr="00996FB7">
      <w:pPr>
        <w:jc w:val="both"/>
      </w:pPr>
    </w:p>
    <w:p w:rsidRDefault="00066EE5" w:rsidR="00066EE5" w:rsidRPr="00996FB7"/>
    <w:sectPr w:rsidSect="00806091" w:rsidR="00066EE5" w:rsidRPr="00996FB7">
      <w:headerReference w:type="default" r:id="rId9"/>
      <w:headerReference w:type="firs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091" w:rsidP="00806091" w:rsidR="00806091">
      <w:r>
        <w:separator/>
      </w:r>
    </w:p>
  </w:endnote>
  <w:endnote w:id="0" w:type="continuationSeparator">
    <w:p w:rsidRDefault="00806091" w:rsidP="00806091" w:rsidR="00806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091" w:rsidP="00806091" w:rsidR="00806091">
      <w:r>
        <w:separator/>
      </w:r>
    </w:p>
  </w:footnote>
  <w:footnote w:id="0" w:type="continuationSeparator">
    <w:p w:rsidRDefault="00806091" w:rsidP="00806091" w:rsidR="00806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091" w:rsidR="00806091">
    <w:pPr>
      <w:pStyle w:val="Zaglavlje"/>
    </w:pPr>
    <w:r>
      <w:rPr>
        <w:rFonts w:eastAsiaTheme="minorHAnsi"/>
        <w:lang w:eastAsia="en-US"/>
      </w:rPr>
      <w:tab/>
    </w:r>
    <w:r>
      <w:rPr>
        <w:rFonts w:eastAsiaTheme="minorHAnsi"/>
        <w:lang w:eastAsia="en-US"/>
      </w:rPr>
      <w:tab/>
      <w:t>Poslovni broj: 5 St-461/16-14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344823"/>
      <w:docPartObj>
        <w:docPartGallery w:val="Page Numbers (Top of Page)"/>
        <w:docPartUnique/>
      </w:docPartObj>
    </w:sdtPr>
    <w:sdtEndPr/>
    <w:sdtContent>
      <w:p w:rsidRDefault="00806091" w:rsidP="00806091" w:rsidR="00806091">
        <w:pPr>
          <w:pStyle w:val="Zaglavlje"/>
          <w:ind w:firstLine="3828" w:left="1836"/>
          <w:jc w:val="center"/>
        </w:pPr>
        <w:r>
          <w:rPr>
            <w:rFonts w:eastAsiaTheme="minorHAnsi"/>
            <w:lang w:eastAsia="en-US"/>
          </w:rPr>
          <w:t>Poslovni broj: 5 St-461/16-14</w:t>
        </w:r>
      </w:p>
    </w:sdtContent>
  </w:sdt>
  <w:p w:rsidRDefault="00806091" w:rsidR="0080609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152E"/>
    <w:rsid w:val="00066EE5"/>
    <w:rsid w:val="004A1BF9"/>
    <w:rsid w:val="005A07FF"/>
    <w:rsid w:val="005D2E27"/>
    <w:rsid w:val="007B484E"/>
    <w:rsid w:val="00806091"/>
    <w:rsid w:val="00996FB7"/>
    <w:rsid w:val="00CC152E"/>
    <w:rsid w:val="00E1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15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15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52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060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609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60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609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15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15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52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060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609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060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609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50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62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502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St-461/2016-14</izvorni_sadrzaj>
    <derivirana_varijabla naziv="DomainObject.Oznaka_1">St-461/2016-14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St-461/2016-14</izvorni_sadrzaj>
    <derivirana_varijabla naziv="DomainObject.PoslovniBrojDokumenta_1">St-461/2016-14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1239</properties:Characters>
  <properties:Lines>59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2017-04-24T07:54:00Z</dcterms:created>
  <dc:creator>Katarina Breški</dc:creator>
  <cp:lastModifiedBy>Lea Rogina</cp:lastModifiedBy>
  <cp:lastPrinted>2017-04-24T10:30:00Z</cp:lastPrinted>
  <dcterms:modified xmlns:xsi="http://www.w3.org/2001/XMLSchema-instance" xsi:type="dcterms:W3CDTF">2017-04-24T10:30:00Z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