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3c40" w14:paraId="60c3c40" w:rsidRDefault="00831802" w:rsidP="00830E89" w:rsidR="00831802" w:rsidRPr="00831802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831802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1802" w:rsidP="00830E89" w:rsidR="00831802" w:rsidRPr="00831802">
      <w:pPr>
        <w:rPr>
          <w:sz w:val="24"/>
          <w:szCs w:val="24"/>
        </w:rPr>
      </w:pPr>
      <w:r w:rsidRPr="00831802">
        <w:rPr>
          <w:rFonts w:eastAsia="MS Mincho"/>
          <w:sz w:val="24"/>
          <w:szCs w:val="24"/>
        </w:rPr>
        <w:t xml:space="preserve">  REPUBLIKA HRVATSKA</w:t>
      </w:r>
    </w:p>
    <w:p w:rsidRDefault="00831802" w:rsidP="00830E89" w:rsidR="00831802" w:rsidRPr="00831802">
      <w:pPr>
        <w:rPr>
          <w:sz w:val="24"/>
          <w:szCs w:val="24"/>
        </w:rPr>
      </w:pPr>
      <w:r w:rsidRPr="00831802">
        <w:rPr>
          <w:rFonts w:eastAsia="MS Mincho"/>
          <w:sz w:val="24"/>
          <w:szCs w:val="24"/>
        </w:rPr>
        <w:t>TRGOVAČKI SUD U RIJECI</w:t>
      </w:r>
    </w:p>
    <w:p w:rsidRDefault="00831802" w:rsidP="00830E89" w:rsidR="00831802" w:rsidRPr="00831802">
      <w:pPr>
        <w:rPr>
          <w:rFonts w:eastAsia="MS Mincho"/>
          <w:sz w:val="24"/>
          <w:szCs w:val="24"/>
        </w:rPr>
      </w:pPr>
      <w:r w:rsidRPr="00831802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831802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EF56CB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E07999">
        <w:rPr>
          <w:sz w:val="24"/>
          <w:szCs w:val="24"/>
        </w:rPr>
        <w:t xml:space="preserve">MAX TRADE j.d.o.o. RIJEKA, KORZO 22, </w:t>
      </w:r>
      <w:r w:rsidR="00E07999" w:rsidRPr="002B06A4">
        <w:rPr>
          <w:sz w:val="24"/>
          <w:szCs w:val="24"/>
        </w:rPr>
        <w:t>OIB:</w:t>
      </w:r>
      <w:r w:rsidR="00E07999">
        <w:rPr>
          <w:sz w:val="24"/>
          <w:szCs w:val="24"/>
        </w:rPr>
        <w:t xml:space="preserve"> 33796313241</w:t>
      </w:r>
      <w:r w:rsidR="00F66F67" w:rsidRPr="002B06A4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D36C82">
        <w:rPr>
          <w:sz w:val="24"/>
          <w:szCs w:val="24"/>
        </w:rPr>
        <w:t>2</w:t>
      </w:r>
      <w:r w:rsidR="00ED789E">
        <w:rPr>
          <w:sz w:val="24"/>
          <w:szCs w:val="24"/>
        </w:rPr>
        <w:t>9</w:t>
      </w:r>
      <w:r w:rsidRPr="002B06A4">
        <w:rPr>
          <w:sz w:val="24"/>
          <w:szCs w:val="24"/>
        </w:rPr>
        <w:t xml:space="preserve">. </w:t>
      </w:r>
      <w:r w:rsidR="00D36C82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6D76C3" w:rsidP="008637C3" w:rsidR="006D76C3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E07999">
        <w:rPr>
          <w:sz w:val="24"/>
          <w:szCs w:val="24"/>
        </w:rPr>
        <w:t xml:space="preserve">MAX TRADE j.d.o.o. RIJEKA, KORZO 22, </w:t>
      </w:r>
      <w:r w:rsidR="00E07999" w:rsidRPr="002B06A4">
        <w:rPr>
          <w:sz w:val="24"/>
          <w:szCs w:val="24"/>
        </w:rPr>
        <w:t>OIB:</w:t>
      </w:r>
      <w:r w:rsidR="00E07999">
        <w:rPr>
          <w:sz w:val="24"/>
          <w:szCs w:val="24"/>
        </w:rPr>
        <w:t xml:space="preserve"> 33796313241</w:t>
      </w:r>
      <w:r w:rsidR="00FA50B8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D36C82">
        <w:rPr>
          <w:sz w:val="24"/>
          <w:szCs w:val="24"/>
        </w:rPr>
        <w:t>čajni postupak otvoren je dana 2</w:t>
      </w:r>
      <w:r w:rsidR="00ED789E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D36C82">
        <w:rPr>
          <w:sz w:val="24"/>
          <w:szCs w:val="24"/>
        </w:rPr>
        <w:t>prosinca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2016. godine u </w:t>
      </w:r>
      <w:r w:rsidR="00935301">
        <w:rPr>
          <w:sz w:val="24"/>
          <w:szCs w:val="24"/>
        </w:rPr>
        <w:t>10</w:t>
      </w:r>
      <w:r>
        <w:rPr>
          <w:sz w:val="24"/>
          <w:szCs w:val="24"/>
        </w:rPr>
        <w:t xml:space="preserve"> sati i </w:t>
      </w:r>
      <w:r w:rsidR="00D36C82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stečajnog upravitelja imenuje se</w:t>
      </w:r>
      <w:r w:rsidR="00ED789E">
        <w:rPr>
          <w:sz w:val="24"/>
          <w:szCs w:val="24"/>
        </w:rPr>
        <w:t xml:space="preserve"> </w:t>
      </w:r>
      <w:r w:rsidR="00935301">
        <w:rPr>
          <w:sz w:val="24"/>
          <w:szCs w:val="24"/>
        </w:rPr>
        <w:t>Domagoj Repač</w:t>
      </w:r>
      <w:r>
        <w:rPr>
          <w:sz w:val="24"/>
          <w:szCs w:val="24"/>
        </w:rPr>
        <w:t xml:space="preserve"> </w:t>
      </w:r>
      <w:r w:rsidR="00ED789E">
        <w:rPr>
          <w:sz w:val="24"/>
          <w:szCs w:val="24"/>
        </w:rPr>
        <w:t>iz</w:t>
      </w:r>
      <w:r w:rsidR="00935301">
        <w:rPr>
          <w:sz w:val="24"/>
          <w:szCs w:val="24"/>
        </w:rPr>
        <w:t xml:space="preserve"> Zagreba</w:t>
      </w:r>
      <w:r w:rsidR="00D36C82">
        <w:rPr>
          <w:sz w:val="24"/>
          <w:szCs w:val="24"/>
        </w:rPr>
        <w:t xml:space="preserve">, </w:t>
      </w:r>
      <w:r w:rsidR="00935301">
        <w:rPr>
          <w:sz w:val="24"/>
          <w:szCs w:val="24"/>
        </w:rPr>
        <w:t>Đorđićeva 24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935301">
        <w:rPr>
          <w:sz w:val="24"/>
          <w:szCs w:val="24"/>
        </w:rPr>
        <w:t>24977406612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E07999">
        <w:rPr>
          <w:sz w:val="24"/>
          <w:szCs w:val="24"/>
        </w:rPr>
        <w:t xml:space="preserve">MAX TRADE j.d.o.o. RIJEKA, KORZO 22, </w:t>
      </w:r>
      <w:r w:rsidR="00E07999" w:rsidRPr="002B06A4">
        <w:rPr>
          <w:sz w:val="24"/>
          <w:szCs w:val="24"/>
        </w:rPr>
        <w:t>OIB:</w:t>
      </w:r>
      <w:r w:rsidR="00E07999">
        <w:rPr>
          <w:sz w:val="24"/>
          <w:szCs w:val="24"/>
        </w:rPr>
        <w:t xml:space="preserve"> 33796313241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ED789E">
        <w:rPr>
          <w:sz w:val="24"/>
          <w:szCs w:val="24"/>
        </w:rPr>
        <w:t>13</w:t>
      </w:r>
      <w:r w:rsidR="00E07999">
        <w:rPr>
          <w:sz w:val="24"/>
          <w:szCs w:val="24"/>
        </w:rPr>
        <w:t>.10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E07999">
        <w:rPr>
          <w:sz w:val="24"/>
          <w:szCs w:val="24"/>
        </w:rPr>
        <w:t xml:space="preserve">MAX TRADE j.d.o.o. RIJEKA, KORZO 22, </w:t>
      </w:r>
      <w:r w:rsidR="00E07999" w:rsidRPr="002B06A4">
        <w:rPr>
          <w:sz w:val="24"/>
          <w:szCs w:val="24"/>
        </w:rPr>
        <w:t>OIB:</w:t>
      </w:r>
      <w:r w:rsidR="00E07999">
        <w:rPr>
          <w:sz w:val="24"/>
          <w:szCs w:val="24"/>
        </w:rPr>
        <w:t xml:space="preserve"> 33796313241</w:t>
      </w:r>
      <w:r w:rsidR="00FA50B8">
        <w:rPr>
          <w:sz w:val="24"/>
          <w:szCs w:val="24"/>
        </w:rPr>
        <w:t>,</w:t>
      </w:r>
      <w:r w:rsidR="00862BFD">
        <w:rPr>
          <w:sz w:val="24"/>
          <w:szCs w:val="24"/>
        </w:rPr>
        <w:t xml:space="preserve">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>n</w:t>
      </w:r>
      <w:r w:rsidR="00F66F67">
        <w:rPr>
          <w:sz w:val="24"/>
          <w:szCs w:val="24"/>
        </w:rPr>
        <w:t xml:space="preserve">ici e-Oglasne ploče suda dana </w:t>
      </w:r>
      <w:r w:rsidR="00ED789E">
        <w:rPr>
          <w:sz w:val="24"/>
          <w:szCs w:val="24"/>
        </w:rPr>
        <w:t>11</w:t>
      </w:r>
      <w:r>
        <w:rPr>
          <w:sz w:val="24"/>
          <w:szCs w:val="24"/>
        </w:rPr>
        <w:t>.</w:t>
      </w:r>
      <w:r w:rsidR="00ED789E">
        <w:rPr>
          <w:sz w:val="24"/>
          <w:szCs w:val="24"/>
        </w:rPr>
        <w:t>11</w:t>
      </w:r>
      <w:r>
        <w:rPr>
          <w:sz w:val="24"/>
          <w:szCs w:val="24"/>
        </w:rPr>
        <w:t>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ED789E">
        <w:rPr>
          <w:sz w:val="24"/>
          <w:szCs w:val="24"/>
        </w:rPr>
        <w:t>29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D36C82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802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1A3A">
      <w:rPr>
        <w:sz w:val="24"/>
        <w:szCs w:val="24"/>
      </w:rPr>
      <w:t>1</w:t>
    </w:r>
    <w:r w:rsidR="00E07999">
      <w:rPr>
        <w:sz w:val="24"/>
        <w:szCs w:val="24"/>
      </w:rPr>
      <w:t>463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D76C3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1802"/>
    <w:rsid w:val="008367D5"/>
    <w:rsid w:val="00862BFD"/>
    <w:rsid w:val="008637C3"/>
    <w:rsid w:val="00864A7B"/>
    <w:rsid w:val="0088555C"/>
    <w:rsid w:val="00885604"/>
    <w:rsid w:val="00894F0F"/>
    <w:rsid w:val="008A0387"/>
    <w:rsid w:val="008A1981"/>
    <w:rsid w:val="008B08C4"/>
    <w:rsid w:val="008B5323"/>
    <w:rsid w:val="008F52D2"/>
    <w:rsid w:val="00935301"/>
    <w:rsid w:val="00990968"/>
    <w:rsid w:val="0099798F"/>
    <w:rsid w:val="009C0731"/>
    <w:rsid w:val="009E00BD"/>
    <w:rsid w:val="00A237C8"/>
    <w:rsid w:val="00A273BA"/>
    <w:rsid w:val="00A324CA"/>
    <w:rsid w:val="00A85111"/>
    <w:rsid w:val="00A872B4"/>
    <w:rsid w:val="00AA120F"/>
    <w:rsid w:val="00AB75B5"/>
    <w:rsid w:val="00AF1EB0"/>
    <w:rsid w:val="00B23893"/>
    <w:rsid w:val="00B26026"/>
    <w:rsid w:val="00B32559"/>
    <w:rsid w:val="00BA00AD"/>
    <w:rsid w:val="00BB79EE"/>
    <w:rsid w:val="00BF055F"/>
    <w:rsid w:val="00C1530A"/>
    <w:rsid w:val="00C64BA3"/>
    <w:rsid w:val="00C7229D"/>
    <w:rsid w:val="00CA4A0F"/>
    <w:rsid w:val="00CA6554"/>
    <w:rsid w:val="00CA7EA1"/>
    <w:rsid w:val="00CB5AA2"/>
    <w:rsid w:val="00D116F8"/>
    <w:rsid w:val="00D11E0B"/>
    <w:rsid w:val="00D12DD2"/>
    <w:rsid w:val="00D2182C"/>
    <w:rsid w:val="00D249BB"/>
    <w:rsid w:val="00D36C82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07999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D789E"/>
    <w:rsid w:val="00EF56CB"/>
    <w:rsid w:val="00F04295"/>
    <w:rsid w:val="00F15304"/>
    <w:rsid w:val="00F66F67"/>
    <w:rsid w:val="00F90928"/>
    <w:rsid w:val="00F916C2"/>
    <w:rsid w:val="00FA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8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80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8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8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8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80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8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8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St-1463/2016</izvorni_sadrzaj>
    <derivirana_varijabla naziv="DomainObject.Predmet.OznakaBroj_1">St-1463/2016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 TRADE jednostavno društvo s ograničenom odgovornošću za trgovinu i usluge</izvorni_sadrzaj>
    <derivirana_varijabla naziv="DomainObject.Predmet.ProtustrankaFormated_1">  MAX TRADE jednostavno društvo s ograničenom odgovornošću za trgovinu i usluge</derivirana_varijabla>
  </DomainObject.Predmet.ProtustrankaFormated>
  <DomainObject.Predmet.ProtustrankaFormatedOIB>
    <izvorni_sadrzaj>  MAX TRADE jednostavno društvo s ograničenom odgovornošću za trgovinu i usluge, OIB 33796313241</izvorni_sadrzaj>
    <derivirana_varijabla naziv="DomainObject.Predmet.ProtustrankaFormatedOIB_1">  MAX TRADE jednostavno društvo s ograničenom odgovornošću za trgovinu i usluge, OIB 33796313241</derivirana_varijabla>
  </DomainObject.Predmet.ProtustrankaFormatedOIB>
  <DomainObject.Predmet.ProtustrankaFormatedWithAdress>
    <izvorni_sadrzaj> MAX TRADE jednostavno društvo s ograničenom odgovornošću za trgovinu i usluge, Korzo 22, 51000 Rijeka</izvorni_sadrzaj>
    <derivirana_varijabla naziv="DomainObject.Predmet.ProtustrankaFormatedWithAdress_1"> MAX TRADE jednostavno društvo s ograničenom odgovornošću za trgovinu i usluge, Korzo 22, 51000 Rijeka</derivirana_varijabla>
  </DomainObject.Predmet.ProtustrankaFormatedWithAdress>
  <DomainObject.Predmet.ProtustrankaFormatedWithAdressOIB>
    <izvorni_sadrzaj> MAX TRADE jednostavno društvo s ograničenom odgovornošću za trgovinu i usluge, OIB 33796313241, Korzo 22, 51000 Rijeka</izvorni_sadrzaj>
    <derivirana_varijabla naziv="DomainObject.Predmet.ProtustrankaFormatedWithAdressOIB_1"> MAX TRADE jednostavno društvo s ograničenom odgovornošću za trgovinu i usluge, OIB 33796313241, Korzo 22, 51000 Rijeka</derivirana_varijabla>
  </DomainObject.Predmet.ProtustrankaFormatedWithAdressOIB>
  <DomainObject.Predmet.ProtustrankaWithAdress>
    <izvorni_sadrzaj>MAX TRADE jednostavno društvo s ograničenom odgovornošću za trgovinu i usluge Korzo 22, 51000 Rijeka</izvorni_sadrzaj>
    <derivirana_varijabla naziv="DomainObject.Predmet.ProtustrankaWithAdress_1">MAX TRADE jednostavno društvo s ograničenom odgovornošću za trgovinu i usluge Korzo 22, 51000 Rijeka</derivirana_varijabla>
  </DomainObject.Predmet.ProtustrankaWithAdress>
  <DomainObject.Predmet.ProtustrankaWithAdressOIB>
    <izvorni_sadrzaj>MAX TRADE jednostavno društvo s ograničenom odgovornošću za trgovinu i usluge, OIB 33796313241, Korzo 22, 51000 Rijeka</izvorni_sadrzaj>
    <derivirana_varijabla naziv="DomainObject.Predmet.ProtustrankaWithAdressOIB_1">MAX TRADE jednostavno društvo s ograničenom odgovornošću za trgovinu i usluge, OIB 33796313241, Korzo 22, 51000 Rijeka</derivirana_varijabla>
  </DomainObject.Predmet.ProtustrankaWithAdressOIB>
  <DomainObject.Predmet.ProtustrankaNazivFormated>
    <izvorni_sadrzaj>MAX TRADE jednostavno društvo s ograničenom odgovornošću za trgovinu i usluge</izvorni_sadrzaj>
    <derivirana_varijabla naziv="DomainObject.Predmet.ProtustrankaNazivFormated_1">MAX TRADE jednostavno društvo s ograničenom odgovornošću za trgovinu i usluge</derivirana_varijabla>
  </DomainObject.Predmet.ProtustrankaNazivFormated>
  <DomainObject.Predmet.ProtustrankaNazivFormatedOIB>
    <izvorni_sadrzaj>MAX TRADE jednostavno društvo s ograničenom odgovornošću za trgovinu i usluge, OIB 33796313241</izvorni_sadrzaj>
    <derivirana_varijabla naziv="DomainObject.Predmet.ProtustrankaNazivFormatedOIB_1">MAX TRADE jednostavno društvo s ograničenom odgovornošću za trgovinu i usluge, OIB 33796313241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MAX TRADE jednostavno društvo s ograničenom odgovornošću za trgovinu i usluge</item>
    </izvorni_sadrzaj>
    <derivirana_varijabla naziv="DomainObject.Predmet.ProtuStrankaListFormated_1">
      <item>MAX TRADE jednostavno društvo s ograničenom odgovornošću za trgovinu i usluge</item>
    </derivirana_varijabla>
  </DomainObject.Predmet.ProtuStrankaListFormated>
  <DomainObject.Predmet.ProtuStrankaListFormatedOIB>
    <izvorni_sadrzaj>
      <item>MAX TRADE jednostavno društvo s ograničenom odgovornošću za trgovinu i usluge, OIB 33796313241</item>
    </izvorni_sadrzaj>
    <derivirana_varijabla naziv="DomainObject.Predmet.ProtuStrankaListFormatedOIB_1">
      <item>MAX TRADE jednostavno društvo s ograničenom odgovornošću za trgovinu i usluge, OIB 33796313241</item>
    </derivirana_varijabla>
  </DomainObject.Predmet.ProtuStrankaListFormatedOIB>
  <DomainObject.Predmet.ProtuStrankaListFormatedWithAdress>
    <izvorni_sadrzaj>
      <item>MAX TRADE jednostavno društvo s ograničenom odgovornošću za trgovinu i usluge, Korzo 22, 51000 Rijeka</item>
    </izvorni_sadrzaj>
    <derivirana_varijabla naziv="DomainObject.Predmet.ProtuStrankaListFormatedWithAdress_1">
      <item>MAX TRADE jednostavno društvo s ograničenom odgovornošću za trgovinu i usluge, Korzo 22, 51000 Rijeka</item>
    </derivirana_varijabla>
  </DomainObject.Predmet.ProtuStrankaListFormatedWithAdress>
  <DomainObject.Predmet.ProtuStrankaListFormatedWithAdressOIB>
    <izvorni_sadrzaj>
      <item>MAX TRADE jednostavno društvo s ograničenom odgovornošću za trgovinu i usluge, OIB 33796313241, Korzo 22, 51000 Rijeka</item>
    </izvorni_sadrzaj>
    <derivirana_varijabla naziv="DomainObject.Predmet.ProtuStrankaListFormatedWithAdressOIB_1">
      <item>MAX TRADE jednostavno društvo s ograničenom odgovornošću za trgovinu i usluge, OIB 33796313241, Korzo 22, 51000 Rijeka</item>
    </derivirana_varijabla>
  </DomainObject.Predmet.ProtuStrankaListFormatedWithAdressOIB>
  <DomainObject.Predmet.ProtuStrankaListNazivFormated>
    <izvorni_sadrzaj>
      <item>MAX TRADE jednostavno društvo s ograničenom odgovornošću za trgovinu i usluge</item>
    </izvorni_sadrzaj>
    <derivirana_varijabla naziv="DomainObject.Predmet.ProtuStrankaListNazivFormated_1">
      <item>MAX TRADE jednostavno društvo s ograničenom odgovornošću za trgovinu i usluge</item>
    </derivirana_varijabla>
  </DomainObject.Predmet.ProtuStrankaListNazivFormated>
  <DomainObject.Predmet.ProtuStrankaListNazivFormatedOIB>
    <izvorni_sadrzaj>
      <item>MAX TRADE jednostavno društvo s ograničenom odgovornošću za trgovinu i usluge, OIB 33796313241</item>
    </izvorni_sadrzaj>
    <derivirana_varijabla naziv="DomainObject.Predmet.ProtuStrankaListNazivFormatedOIB_1">
      <item>MAX TRADE jednostavno društvo s ograničenom odgovornošću za trgovinu i usluge, OIB 33796313241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MAX TRADE jednostavno društvo s ograničenom odgovornošću za trgovinu i usluge</izvorni_sadrzaj>
    <derivirana_varijabla naziv="DomainObject.Predmet.ProtustrankaIDrugi_1">MAX TRADE jednostavno društvo s ograničenom odgovornošću za trgovinu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MAX TRADE jednostavno društvo s ograničenom odgovornošću za trgovinu i usluge, OIB 33796313241, Korzo 22, 51000 Rijeka</izvorni_sadrzaj>
    <derivirana_varijabla naziv="DomainObject.Predmet.ProtustrankaIDrugiAdressOIB_1">MAX TRADE jednostavno društvo s ograničenom odgovornošću za trgovinu i usluge, OIB 33796313241, Korzo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MAX TRADE jednostavno društvo s ograničenom odgovornošću za trgovinu i usluge</item>
    </izvorni_sadrzaj>
    <derivirana_varijabla naziv="DomainObject.Predmet.SudioniciListNaziv_1">
      <item>FINA  Rijeka</item>
      <item>MAX TRADE jednostavno društvo s ograničenom odgovornošću za trgovinu i usluge</item>
    </derivirana_varijabla>
  </DomainObject.Predmet.SudioniciListNaziv>
  <DomainObject.Predmet.SudioniciListAdressOIB>
    <izvorni_sadrzaj>
      <item>FINA  Rijeka, OIB 85821130368, Frana Kurelca 8,51000 Rijeka</item>
      <item>MAX TRADE jednostavno društvo s ograničenom odgovornošću za trgovinu i usluge, OIB 33796313241, Korzo 22,51000 Rijeka</item>
    </izvorni_sadrzaj>
    <derivirana_varijabla naziv="DomainObject.Predmet.SudioniciListAdressOIB_1">
      <item>FINA  Rijeka, OIB 85821130368, Frana Kurelca 8,51000 Rijeka</item>
      <item>MAX TRADE jednostavno društvo s ograničenom odgovornošću za trgovinu i usluge, OIB 33796313241, Korzo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33796313241</item>
    </izvorni_sadrzaj>
    <derivirana_varijabla naziv="DomainObject.Predmet.SudioniciListNazivOIB_1">
      <item>, OIB 85821130368</item>
      <item>, OIB 33796313241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2389</properties:Characters>
  <properties:Lines>80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2016-12-27T12:35:00Z</dcterms:created>
  <dc:creator>Željka Matovina</dc:creator>
  <cp:lastModifiedBy>Ankica Rabar</cp:lastModifiedBy>
  <cp:lastPrinted>2016-12-27T12:35:00Z</cp:lastPrinted>
  <dcterms:modified xmlns:xsi="http://www.w3.org/2001/XMLSchema-instance" xsi:type="dcterms:W3CDTF">2016-12-29T07:45:00Z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