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1935" w14:paraId="f33193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9500F8" w:rsidRPr="009500F8">
        <w:t>MIJAČ PROJEKT d.o.o., OIB: 0</w:t>
      </w:r>
      <w:r w:rsidR="009500F8">
        <w:t>3703682799, Split, Slavićeva 15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3B3B9B">
        <w:t>9</w:t>
      </w:r>
      <w:r w:rsidR="00DC0A39">
        <w:t>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500F8" w:rsidRPr="009500F8">
        <w:t>MIJAČ PROJEKT d.o.o., OIB: 0</w:t>
      </w:r>
      <w:r w:rsidR="009500F8">
        <w:t>3703682799, Split, Slavićeva 15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9500F8">
        <w:t>691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9500F8">
        <w:t>19.840,78</w:t>
      </w:r>
      <w:r w:rsidR="003B3B9B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3B3B9B">
        <w:t>9</w:t>
      </w:r>
      <w:r w:rsidR="00DC0A39">
        <w:t>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9500F8">
      <w:t>1852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27493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B9B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0F8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137B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439A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1852</izvorni_sadrzaj>
    <derivirana_varijabla naziv="DomainObject.Predmet.Broj_1">1852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St-1852/2015</izvorni_sadrzaj>
    <derivirana_varijabla naziv="DomainObject.Predmet.OznakaBroj_1">St-1852/2015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MIJAČ PROJEKT d.o.o. za projektiranje, arheologiju, geologiju i usluge</izvorni_sadrzaj>
    <derivirana_varijabla naziv="DomainObject.Predmet.ProtustrankaFormated_1">  MIJAČ PROJEKT d.o.o. za projektiranje, arheologiju, geologiju i usluge</derivirana_varijabla>
  </DomainObject.Predmet.ProtustrankaFormated>
  <DomainObject.Predmet.ProtustrankaFormatedOIB>
    <izvorni_sadrzaj>  MIJAČ PROJEKT d.o.o. za projektiranje, arheologiju, geologiju i usluge, OIB 03703682799</izvorni_sadrzaj>
    <derivirana_varijabla naziv="DomainObject.Predmet.ProtustrankaFormatedOIB_1">  MIJAČ PROJEKT d.o.o. za projektiranje, arheologiju, geologiju i usluge, OIB 03703682799</derivirana_varijabla>
  </DomainObject.Predmet.ProtustrankaFormatedOIB>
  <DomainObject.Predmet.ProtustrankaFormatedWithAdress>
    <izvorni_sadrzaj> MIJAČ PROJEKT d.o.o. za projektiranje, arheologiju, geologiju i usluge, Slavićeva 15, 21000 Split</izvorni_sadrzaj>
    <derivirana_varijabla naziv="DomainObject.Predmet.ProtustrankaFormatedWithAdress_1"> MIJAČ PROJEKT d.o.o. za projektiranje, arheologiju, geologiju i usluge, Slavićeva 15, 21000 Split</derivirana_varijabla>
  </DomainObject.Predmet.ProtustrankaFormatedWithAdress>
  <DomainObject.Predmet.ProtustrankaFormatedWithAdressOIB>
    <izvorni_sadrzaj> MIJAČ PROJEKT d.o.o. za projektiranje, arheologiju, geologiju i usluge, OIB 03703682799, Slavićeva 15, 21000 Split</izvorni_sadrzaj>
    <derivirana_varijabla naziv="DomainObject.Predmet.ProtustrankaFormatedWithAdressOIB_1"> MIJAČ PROJEKT d.o.o. za projektiranje, arheologiju, geologiju i usluge, OIB 03703682799, Slavićeva 15, 21000 Split</derivirana_varijabla>
  </DomainObject.Predmet.ProtustrankaFormatedWithAdressOIB>
  <DomainObject.Predmet.ProtustrankaWithAdress>
    <izvorni_sadrzaj>MIJAČ PROJEKT d.o.o. za projektiranje, arheologiju, geologiju i usluge Slavićeva 15, 21000 Split</izvorni_sadrzaj>
    <derivirana_varijabla naziv="DomainObject.Predmet.ProtustrankaWithAdress_1">MIJAČ PROJEKT d.o.o. za projektiranje, arheologiju, geologiju i usluge Slavićeva 15, 21000 Split</derivirana_varijabla>
  </DomainObject.Predmet.ProtustrankaWithAdress>
  <DomainObject.Predmet.ProtustrankaWithAdressOIB>
    <izvorni_sadrzaj>MIJAČ PROJEKT d.o.o. za projektiranje, arheologiju, geologiju i usluge, OIB 03703682799, Slavićeva 15, 21000 Split</izvorni_sadrzaj>
    <derivirana_varijabla naziv="DomainObject.Predmet.ProtustrankaWithAdressOIB_1">MIJAČ PROJEKT d.o.o. za projektiranje, arheologiju, geologiju i usluge, OIB 03703682799, Slavićeva 15, 21000 Split</derivirana_varijabla>
  </DomainObject.Predmet.ProtustrankaWithAdressOIB>
  <DomainObject.Predmet.ProtustrankaNazivFormated>
    <izvorni_sadrzaj>MIJAČ PROJEKT d.o.o. za projektiranje, arheologiju, geologiju i usluge</izvorni_sadrzaj>
    <derivirana_varijabla naziv="DomainObject.Predmet.ProtustrankaNazivFormated_1">MIJAČ PROJEKT d.o.o. za projektiranje, arheologiju, geologiju i usluge</derivirana_varijabla>
  </DomainObject.Predmet.ProtustrankaNazivFormated>
  <DomainObject.Predmet.ProtustrankaNazivFormatedOIB>
    <izvorni_sadrzaj>MIJAČ PROJEKT d.o.o. za projektiranje, arheologiju, geologiju i usluge, OIB 03703682799</izvorni_sadrzaj>
    <derivirana_varijabla naziv="DomainObject.Predmet.ProtustrankaNazivFormatedOIB_1">MIJAČ PROJEKT d.o.o. za projektiranje, arheologiju, geologiju i usluge, OIB 03703682799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19840.78</izvorni_sadrzaj>
    <derivirana_varijabla naziv="DomainObject.Predmet.TrenutnaVrijednost_1">19840.78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MIJAČ PROJEKT d.o.o. za projektiranje, arheologiju, geologiju i usluge</item>
    </izvorni_sadrzaj>
    <derivirana_varijabla naziv="DomainObject.Predmet.ProtuStrankaListFormated_1">
      <item>MIJAČ PROJEKT d.o.o. za projektiranje, arheologiju, geologiju i usluge</item>
    </derivirana_varijabla>
  </DomainObject.Predmet.ProtuStrankaListFormated>
  <DomainObject.Predmet.ProtuStrankaListFormatedOIB>
    <izvorni_sadrzaj>
      <item>MIJAČ PROJEKT d.o.o. za projektiranje, arheologiju, geologiju i usluge, OIB 03703682799</item>
    </izvorni_sadrzaj>
    <derivirana_varijabla naziv="DomainObject.Predmet.ProtuStrankaListFormatedOIB_1">
      <item>MIJAČ PROJEKT d.o.o. za projektiranje, arheologiju, geologiju i usluge, OIB 03703682799</item>
    </derivirana_varijabla>
  </DomainObject.Predmet.ProtuStrankaListFormatedOIB>
  <DomainObject.Predmet.ProtuStrankaListFormatedWithAdress>
    <izvorni_sadrzaj>
      <item>MIJAČ PROJEKT d.o.o. za projektiranje, arheologiju, geologiju i usluge, Slavićeva 15, 21000 Split</item>
    </izvorni_sadrzaj>
    <derivirana_varijabla naziv="DomainObject.Predmet.ProtuStrankaListFormatedWithAdress_1">
      <item>MIJAČ PROJEKT d.o.o. za projektiranje, arheologiju, geologiju i usluge, Slavićeva 15, 21000 Split</item>
    </derivirana_varijabla>
  </DomainObject.Predmet.ProtuStrankaListFormatedWithAdress>
  <DomainObject.Predmet.ProtuStrankaListFormatedWithAdressOIB>
    <izvorni_sadrzaj>
      <item>MIJAČ PROJEKT d.o.o. za projektiranje, arheologiju, geologiju i usluge, OIB 03703682799, Slavićeva 15, 21000 Split</item>
    </izvorni_sadrzaj>
    <derivirana_varijabla naziv="DomainObject.Predmet.ProtuStrankaListFormatedWithAdressOIB_1">
      <item>MIJAČ PROJEKT d.o.o. za projektiranje, arheologiju, geologiju i usluge, OIB 03703682799, Slavićeva 15, 21000 Split</item>
    </derivirana_varijabla>
  </DomainObject.Predmet.ProtuStrankaListFormatedWithAdressOIB>
  <DomainObject.Predmet.ProtuStrankaListNazivFormated>
    <izvorni_sadrzaj>
      <item>MIJAČ PROJEKT d.o.o. za projektiranje, arheologiju, geologiju i usluge</item>
    </izvorni_sadrzaj>
    <derivirana_varijabla naziv="DomainObject.Predmet.ProtuStrankaListNazivFormated_1">
      <item>MIJAČ PROJEKT d.o.o. za projektiranje, arheologiju, geologiju i usluge</item>
    </derivirana_varijabla>
  </DomainObject.Predmet.ProtuStrankaListNazivFormated>
  <DomainObject.Predmet.ProtuStrankaListNazivFormatedOIB>
    <izvorni_sadrzaj>
      <item>MIJAČ PROJEKT d.o.o. za projektiranje, arheologiju, geologiju i usluge, OIB 03703682799</item>
    </izvorni_sadrzaj>
    <derivirana_varijabla naziv="DomainObject.Predmet.ProtuStrankaListNazivFormatedOIB_1">
      <item>MIJAČ PROJEKT d.o.o. za projektiranje, arheologiju, geologiju i usluge, OIB 03703682799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MIJAČ PROJEKT d.o.o. za projektiranje, arheologiju, geologiju i usluge</izvorni_sadrzaj>
    <derivirana_varijabla naziv="DomainObject.Predmet.ProtustrankaIDrugi_1">MIJAČ PROJEKT d.o.o. za projektiranje, arheologiju, geologiju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MIJAČ PROJEKT d.o.o. za projektiranje, arheologiju, geologiju i usluge, OIB 03703682799, Slavićeva 15, 21000 Split</izvorni_sadrzaj>
    <derivirana_varijabla naziv="DomainObject.Predmet.ProtustrankaIDrugiAdressOIB_1">MIJAČ PROJEKT d.o.o. za projektiranje, arheologiju, geologiju i usluge, OIB 03703682799, Slavićeva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MIJAČ PROJEKT d.o.o. za projektiranje, arheologiju, geologiju i usluge</item>
      <item>FINANCIJSKA AGENCIJA,RC SPLIT</item>
    </izvorni_sadrzaj>
    <derivirana_varijabla naziv="DomainObject.Predmet.SudioniciListNaziv_1">
      <item>MIJAČ PROJEKT d.o.o. za projektiranje, arheologiju, geologiju i usluge</item>
      <item>FINANCIJSKA AGENCIJA,RC SPLIT</item>
    </derivirana_varijabla>
  </DomainObject.Predmet.SudioniciListNaziv>
  <DomainObject.Predmet.SudioniciListAdressOIB>
    <izvorni_sadrzaj>
      <item>MIJAČ PROJEKT d.o.o. za projektiranje, arheologiju, geologiju i usluge, OIB 03703682799, Slavićeva 15,21000 Split</item>
      <item>FINANCIJSKA AGENCIJA,RC SPLIT, OIB 85821130368, Mažuranićevo šetalište 24b,21000 Split</item>
    </izvorni_sadrzaj>
    <derivirana_varijabla naziv="DomainObject.Predmet.SudioniciListAdressOIB_1">
      <item>MIJAČ PROJEKT d.o.o. za projektiranje, arheologiju, geologiju i usluge, OIB 03703682799, Slavićeva 15,21000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03703682799</item>
      <item>, OIB 85821130368</item>
    </izvorni_sadrzaj>
    <derivirana_varijabla naziv="DomainObject.Predmet.SudioniciListNazivOIB_1">
      <item>, OIB 03703682799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79E69-125A-4A00-8EED-3FFF1BA4E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322</properties:Words>
  <properties:Characters>1804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2017-03-09T07:42:00Z</dcterms:created>
  <dc:creator>nmarkovic</dc:creator>
  <cp:lastModifiedBy>Katarina Mikulić</cp:lastModifiedBy>
  <cp:lastPrinted>2017-03-09T07:42:00Z</cp:lastPrinted>
  <dcterms:modified xmlns:xsi="http://www.w3.org/2001/XMLSchema-instance" xsi:type="dcterms:W3CDTF">2017-03-09T08:16:00Z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