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aabf" w14:paraId="5b9aabf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6D073F" w:rsidP="00064FF2" w:rsidR="004A3868" w:rsidRPr="00064FF2">
      <w:pPr>
        <w:ind w:firstLine="708"/>
        <w:jc w:val="both"/>
      </w:pPr>
      <w:r>
        <w:t>Trgovački sud u Osijeku, po sudskoj savjetnici 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8F0B11">
        <w:t>Financijske agencije, Regionalnog centra Zagreb, OIB: 85821130368, Zagreb, Trg svibanjskih žrtava 1995. 1</w:t>
      </w:r>
      <w:r w:rsidR="00064FF2">
        <w:t>,</w:t>
      </w:r>
      <w:r w:rsidR="004A3868"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8F0B11">
        <w:t>INTERVENTUS GRUPA d.o.o. za građenje, trgovinu i usluge, MBS: 080636587, OIB: 16082848626, Sesvete, Tupekova 15</w:t>
      </w:r>
      <w:r w:rsidR="007A3732">
        <w:t>,</w:t>
      </w:r>
      <w:r w:rsidR="00250413">
        <w:t xml:space="preserve"> </w:t>
      </w:r>
      <w:r w:rsidR="00DE47ED">
        <w:t>1</w:t>
      </w:r>
      <w:r w:rsidR="008F0B11">
        <w:t>5</w:t>
      </w:r>
      <w:r w:rsidR="002100A8">
        <w:t xml:space="preserve">. </w:t>
      </w:r>
      <w:r w:rsidR="007A3732">
        <w:t>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EE02E2" w:rsidP="00EC7990" w:rsidR="00EE02E2">
      <w:pPr>
        <w:tabs>
          <w:tab w:pos="6180" w:val="left"/>
        </w:tabs>
        <w:rPr>
          <w:b/>
        </w:rPr>
      </w:pPr>
    </w:p>
    <w:p w:rsidRDefault="00B75497" w:rsidP="008D21F8" w:rsidR="004A3868">
      <w:pPr>
        <w:jc w:val="center"/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EE02E2" w:rsidP="008D21F8" w:rsidR="00EE02E2">
      <w:pPr>
        <w:jc w:val="center"/>
      </w:pPr>
    </w:p>
    <w:p w:rsidRDefault="00EE02E2" w:rsidP="00EE02E2" w:rsidR="00EE02E2">
      <w:pPr>
        <w:ind w:firstLine="720"/>
        <w:jc w:val="both"/>
      </w:pPr>
    </w:p>
    <w:p w:rsidRDefault="00EE02E2" w:rsidP="00EE02E2" w:rsidR="00EE02E2" w:rsidRPr="008D21F8">
      <w:pPr>
        <w:ind w:firstLine="720"/>
        <w:jc w:val="both"/>
        <w:rPr>
          <w:bCs/>
        </w:rPr>
      </w:pPr>
      <w:r>
        <w:t xml:space="preserve">Obustavlja se skraćeni stečajni postupak nad stečajnim dužnikom INTERVENTUS GRUPA d.o.o. za građenje, trgovinu i usluge, MBS: 080636587, OIB: 16082848626, Sesvete, Tupekova 15 i odbacuje zahtjev  </w:t>
      </w:r>
      <w:r w:rsidRPr="00245C77">
        <w:t>Financijske agencije, OIB: 85821130368, Regionalnog centra Zagreb, Zagreb, Trg svibanjskih žrtava 1995. 1</w:t>
      </w:r>
      <w:r>
        <w:t>, za provedbu skraćenog stečajnog postupka</w:t>
      </w:r>
    </w:p>
    <w:p w:rsidRDefault="00301A4D" w:rsidP="00301A4D" w:rsidR="00301A4D">
      <w:pPr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8F0B11" w:rsidP="00AF119A" w:rsidR="005C39A5">
      <w:pPr>
        <w:ind w:firstLine="720"/>
        <w:jc w:val="both"/>
      </w:pPr>
      <w:r>
        <w:t xml:space="preserve">Trgovački sud u Zagrebu </w:t>
      </w:r>
      <w:r w:rsidR="00EE02E2">
        <w:t>15. siječnja 2018</w:t>
      </w:r>
      <w:r>
        <w:t>. zaprimio je zahtjev Financijske agencije, Regionalnog centra Zagreb, za provedbu skraćenog stečajnog postupka, Klasa: 110-07/1</w:t>
      </w:r>
      <w:r w:rsidR="00EE02E2">
        <w:t>8-01/04, Ur.broj: 04-06-18</w:t>
      </w:r>
      <w:r>
        <w:t>-</w:t>
      </w:r>
      <w:r w:rsidR="00EE02E2">
        <w:t>177</w:t>
      </w:r>
      <w:r>
        <w:t xml:space="preserve"> od </w:t>
      </w:r>
      <w:r w:rsidR="00EE02E2">
        <w:t>12. siječnja</w:t>
      </w:r>
      <w:r>
        <w:t xml:space="preserve"> 201</w:t>
      </w:r>
      <w:r w:rsidR="00EE02E2">
        <w:t>8</w:t>
      </w:r>
      <w:r>
        <w:t>.</w:t>
      </w:r>
      <w:r w:rsidR="00665E74">
        <w:t xml:space="preserve"> nad stečajnim dužnikom </w:t>
      </w:r>
      <w:r>
        <w:t>INTERVENTUS GRUPA d.o.o. za građenje, trgovinu i usluge, MBS: 080636587, OIB: 16082848626, Sesvete, Tupekova 15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8F0B11" w:rsidP="008F0B11" w:rsidR="008F0B11">
      <w:pPr>
        <w:ind w:firstLine="720"/>
        <w:jc w:val="both"/>
      </w:pPr>
      <w: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E02E2">
        <w:t>9</w:t>
      </w:r>
      <w:r>
        <w:t>. travnja 2018.</w:t>
      </w:r>
    </w:p>
    <w:p w:rsidRDefault="008F0B11" w:rsidP="008F0B11" w:rsidR="008F0B11">
      <w:pPr>
        <w:ind w:firstLine="720"/>
        <w:jc w:val="both"/>
      </w:pPr>
    </w:p>
    <w:p w:rsidRDefault="00751C69" w:rsidP="00751C69" w:rsidR="00751C69">
      <w:pPr>
        <w:jc w:val="both"/>
        <w:rPr>
          <w:bCs/>
        </w:rPr>
      </w:pPr>
    </w:p>
    <w:p w:rsidRDefault="00751C69" w:rsidP="00751C69" w:rsidR="00751C69">
      <w:pPr>
        <w:ind w:firstLine="1428"/>
        <w:jc w:val="both"/>
        <w:rPr>
          <w:bCs/>
        </w:rPr>
      </w:pPr>
      <w:r>
        <w:rPr>
          <w:bCs/>
        </w:rPr>
        <w:t xml:space="preserve">Dana </w:t>
      </w:r>
      <w:r w:rsidR="00F7441D">
        <w:rPr>
          <w:bCs/>
        </w:rPr>
        <w:t>14. lipnja</w:t>
      </w:r>
      <w:r>
        <w:rPr>
          <w:bCs/>
        </w:rPr>
        <w:t xml:space="preserve"> 2018. zaprimljen je podnesak</w:t>
      </w:r>
      <w:r w:rsidR="00E26A2A">
        <w:rPr>
          <w:bCs/>
        </w:rPr>
        <w:t xml:space="preserve"> sa Potvrdom o blokadi računa i novčanih sredstava ovršenika</w:t>
      </w:r>
      <w:r>
        <w:rPr>
          <w:bCs/>
        </w:rPr>
        <w:t xml:space="preserve"> Financijske agencije, Sektora poslovne mreže, </w:t>
      </w:r>
      <w:r w:rsidR="00F7441D">
        <w:rPr>
          <w:bCs/>
        </w:rPr>
        <w:t xml:space="preserve">RC </w:t>
      </w:r>
      <w:r>
        <w:rPr>
          <w:bCs/>
        </w:rPr>
        <w:t>Zagreb,</w:t>
      </w:r>
      <w:r w:rsidR="00F7441D">
        <w:rPr>
          <w:bCs/>
        </w:rPr>
        <w:t xml:space="preserve"> Klasa: 120-11/18-01/1, Ur.broj: 08-206-18</w:t>
      </w:r>
      <w:r>
        <w:rPr>
          <w:bCs/>
        </w:rPr>
        <w:t xml:space="preserve"> od </w:t>
      </w:r>
      <w:r w:rsidR="00F7441D">
        <w:rPr>
          <w:bCs/>
        </w:rPr>
        <w:t>12. lipnja</w:t>
      </w:r>
      <w:r>
        <w:rPr>
          <w:bCs/>
        </w:rPr>
        <w:t xml:space="preserve"> 2018., iz kojeg je razvidno da</w:t>
      </w:r>
      <w:r w:rsidR="002A199E">
        <w:rPr>
          <w:bCs/>
        </w:rPr>
        <w:t xml:space="preserve"> je na računima i novčanim sredstvima ovršenika, ovdje stečajnog dužnika,  na dan izdavanja Potvrde</w:t>
      </w:r>
      <w:r w:rsidR="004410EB">
        <w:rPr>
          <w:bCs/>
        </w:rPr>
        <w:t xml:space="preserve"> evidentirano 0 dana neprekidne blokade i da nepodmirene obveze na dan njezina izdavanja iznose</w:t>
      </w:r>
      <w:r>
        <w:rPr>
          <w:bCs/>
        </w:rPr>
        <w:t xml:space="preserve"> 0,00 kuna. </w:t>
      </w:r>
    </w:p>
    <w:p w:rsidRDefault="00751C69" w:rsidP="00751C69" w:rsidR="00751C69">
      <w:pPr>
        <w:jc w:val="both"/>
        <w:rPr>
          <w:bCs/>
        </w:rPr>
      </w:pPr>
    </w:p>
    <w:p w:rsidRDefault="00751C69" w:rsidP="00751C69" w:rsidR="00751C69">
      <w:pPr>
        <w:ind w:firstLine="1428"/>
        <w:jc w:val="both"/>
        <w:rPr>
          <w:bCs/>
        </w:rPr>
      </w:pPr>
      <w:r>
        <w:rPr>
          <w:bCs/>
        </w:rPr>
        <w:t>Odredbom čl. 5. st. 1. i 2. SZ-a propisano je da se stečajni postupak može otvoriti ako sud utvrdi postojanje stečajnog razloga, kao i da su stečajni razlozi nesposobnost za plaćanje i prezaduženost.</w:t>
      </w:r>
    </w:p>
    <w:p w:rsidRDefault="00751C69" w:rsidP="00751C69" w:rsidR="00751C69">
      <w:pPr>
        <w:ind w:firstLine="720"/>
        <w:jc w:val="both"/>
        <w:rPr>
          <w:bCs/>
        </w:rPr>
      </w:pPr>
    </w:p>
    <w:p w:rsidRDefault="00751C69" w:rsidP="00751C69" w:rsidR="00751C69">
      <w:pPr>
        <w:ind w:firstLine="1428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51C69" w:rsidP="00751C69" w:rsidR="00751C69">
      <w:pPr>
        <w:ind w:firstLine="720"/>
        <w:jc w:val="both"/>
        <w:rPr>
          <w:bCs/>
        </w:rPr>
      </w:pPr>
    </w:p>
    <w:p w:rsidRDefault="00751C69" w:rsidP="00751C69" w:rsidR="00751C69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</w:t>
      </w:r>
    </w:p>
    <w:p w:rsidRDefault="008F0B11" w:rsidP="008F0B11" w:rsidR="008F0B11">
      <w:pPr>
        <w:ind w:firstLine="720"/>
        <w:jc w:val="both"/>
      </w:pPr>
    </w:p>
    <w:p w:rsidRDefault="008F0B11" w:rsidP="008F0B11" w:rsidR="008F0B11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2B7A7D">
        <w:rPr>
          <w:bCs/>
        </w:rPr>
        <w:t>1</w:t>
      </w:r>
      <w:r w:rsidR="008F0B11">
        <w:rPr>
          <w:bCs/>
        </w:rPr>
        <w:t>5</w:t>
      </w:r>
      <w:r w:rsidR="004F475A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C313BB" w:rsidP="00C313BB" w:rsidR="00C313BB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F0B11" w:rsidP="008F0B11" w:rsidR="008F0B11">
      <w:pPr>
        <w:numPr>
          <w:ilvl w:val="0"/>
          <w:numId w:val="2"/>
        </w:numPr>
        <w:jc w:val="both"/>
      </w:pPr>
      <w:r>
        <w:t>FINA, RC Zagreb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751C69" w:rsidR="006832C3">
      <w:pPr>
        <w:numPr>
          <w:ilvl w:val="0"/>
          <w:numId w:val="2"/>
        </w:numPr>
        <w:jc w:val="both"/>
      </w:pPr>
      <w:r>
        <w:t xml:space="preserve">e-oglasna ploča 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C313BB">
        <w:t>6</w:t>
      </w:r>
      <w:r w:rsidR="00764E8D">
        <w:t>. srpnja</w:t>
      </w:r>
      <w:r w:rsidR="005966C9">
        <w:t xml:space="preserve"> 2018</w:t>
      </w:r>
      <w:r>
        <w:t>.</w:t>
      </w: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71A" w:rsidP="004A3868" w:rsidR="00FD671A">
      <w:r>
        <w:separator/>
      </w:r>
    </w:p>
  </w:endnote>
  <w:endnote w:id="0" w:type="continuationSeparator">
    <w:p w:rsidRDefault="00FD671A" w:rsidP="004A3868" w:rsidR="00FD6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71A" w:rsidP="004A3868" w:rsidR="00FD671A">
      <w:r>
        <w:separator/>
      </w:r>
    </w:p>
  </w:footnote>
  <w:footnote w:id="0" w:type="continuationSeparator">
    <w:p w:rsidRDefault="00FD671A" w:rsidP="004A3868" w:rsidR="00FD67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86E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</w:t>
    </w:r>
    <w:r w:rsidR="00D949B9">
      <w:t>330</w:t>
    </w:r>
    <w:r w:rsidR="00530BA1">
      <w:t>/2018-</w:t>
    </w:r>
    <w:r w:rsidR="00D949B9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D949B9">
      <w:t>330</w:t>
    </w:r>
    <w:r>
      <w:t>/2018-</w:t>
    </w:r>
    <w:r w:rsidR="00D949B9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A199E"/>
    <w:rsid w:val="002B7A7D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4F44"/>
    <w:rsid w:val="003E6FCE"/>
    <w:rsid w:val="00401554"/>
    <w:rsid w:val="00401CDC"/>
    <w:rsid w:val="004410EB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D073F"/>
    <w:rsid w:val="006F0A36"/>
    <w:rsid w:val="00702C71"/>
    <w:rsid w:val="00704DE2"/>
    <w:rsid w:val="00710662"/>
    <w:rsid w:val="00726845"/>
    <w:rsid w:val="00727922"/>
    <w:rsid w:val="0073733B"/>
    <w:rsid w:val="00741F8F"/>
    <w:rsid w:val="00745795"/>
    <w:rsid w:val="00751C69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F0BE4"/>
    <w:rsid w:val="007F551F"/>
    <w:rsid w:val="008041DE"/>
    <w:rsid w:val="00816035"/>
    <w:rsid w:val="00822F74"/>
    <w:rsid w:val="0085567C"/>
    <w:rsid w:val="008A2342"/>
    <w:rsid w:val="008A49DF"/>
    <w:rsid w:val="008C7588"/>
    <w:rsid w:val="008D21F8"/>
    <w:rsid w:val="008F0B11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5251C"/>
    <w:rsid w:val="00A64667"/>
    <w:rsid w:val="00A819D4"/>
    <w:rsid w:val="00AA0272"/>
    <w:rsid w:val="00AB5CD8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146D5"/>
    <w:rsid w:val="00C313BB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86E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60121"/>
    <w:rsid w:val="00D61AB8"/>
    <w:rsid w:val="00D658F8"/>
    <w:rsid w:val="00D71932"/>
    <w:rsid w:val="00D726D6"/>
    <w:rsid w:val="00D949B9"/>
    <w:rsid w:val="00DB1856"/>
    <w:rsid w:val="00DB399A"/>
    <w:rsid w:val="00DB4537"/>
    <w:rsid w:val="00DE47ED"/>
    <w:rsid w:val="00DE4EC1"/>
    <w:rsid w:val="00DE571A"/>
    <w:rsid w:val="00DE7EA8"/>
    <w:rsid w:val="00E17C16"/>
    <w:rsid w:val="00E26A2A"/>
    <w:rsid w:val="00E3303B"/>
    <w:rsid w:val="00E36EAC"/>
    <w:rsid w:val="00E3703B"/>
    <w:rsid w:val="00E54CCC"/>
    <w:rsid w:val="00E54D5A"/>
    <w:rsid w:val="00E55445"/>
    <w:rsid w:val="00E670CC"/>
    <w:rsid w:val="00E75A98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EE02E2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7441D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  <w:rsid w:val="00FD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INTERVENTUS GRUPA d.o.o.</izvorni_sadrzaj>
    <derivirana_varijabla naziv="DomainObject.Predmet.ProtustrankaFormated_1">  INTERVENTUS GRUPA d.o.o.</derivirana_varijabla>
  </DomainObject.Predmet.ProtustrankaFormated>
  <DomainObject.Predmet.ProtustrankaFormatedOIB>
    <izvorni_sadrzaj>  INTERVENTUS GRUPA d.o.o., OIB 16082848626</izvorni_sadrzaj>
    <derivirana_varijabla naziv="DomainObject.Predmet.ProtustrankaFormatedOIB_1">  INTERVENTUS GRUPA d.o.o., OIB 16082848626</derivirana_varijabla>
  </DomainObject.Predmet.ProtustrankaFormatedOIB>
  <DomainObject.Predmet.ProtustrankaFormatedWithAdress>
    <izvorni_sadrzaj> INTERVENTUS GRUPA d.o.o., Tupekova 15, 10360 Sesvete</izvorni_sadrzaj>
    <derivirana_varijabla naziv="DomainObject.Predmet.ProtustrankaFormatedWithAdress_1"> INTERVENTUS GRUPA d.o.o., Tupekova 15, 10360 Sesvete</derivirana_varijabla>
  </DomainObject.Predmet.ProtustrankaFormatedWithAdress>
  <DomainObject.Predmet.ProtustrankaFormatedWithAdressOIB>
    <izvorni_sadrzaj> INTERVENTUS GRUPA d.o.o., OIB 16082848626, Tupekova 15, 10360 Sesvete</izvorni_sadrzaj>
    <derivirana_varijabla naziv="DomainObject.Predmet.ProtustrankaFormatedWithAdressOIB_1"> INTERVENTUS GRUPA d.o.o., OIB 16082848626, Tupekova 15, 10360 Sesvete</derivirana_varijabla>
  </DomainObject.Predmet.ProtustrankaFormatedWithAdressOIB>
  <DomainObject.Predmet.ProtustrankaWithAdress>
    <izvorni_sadrzaj>INTERVENTUS GRUPA d.o.o. Tupekova 15, 10360 Sesvete</izvorni_sadrzaj>
    <derivirana_varijabla naziv="DomainObject.Predmet.ProtustrankaWithAdress_1">INTERVENTUS GRUPA d.o.o. Tupekova 15, 10360 Sesvete</derivirana_varijabla>
  </DomainObject.Predmet.ProtustrankaWithAdress>
  <DomainObject.Predmet.ProtustrankaWithAdressOIB>
    <izvorni_sadrzaj>INTERVENTUS GRUPA d.o.o., OIB 16082848626, Tupekova 15, 10360 Sesvete</izvorni_sadrzaj>
    <derivirana_varijabla naziv="DomainObject.Predmet.ProtustrankaWithAdressOIB_1">INTERVENTUS GRUPA d.o.o., OIB 16082848626, Tupekova 15, 10360 Sesvete</derivirana_varijabla>
  </DomainObject.Predmet.ProtustrankaWithAdressOIB>
  <DomainObject.Predmet.ProtustrankaNazivFormated>
    <izvorni_sadrzaj>INTERVENTUS GRUPA d.o.o.</izvorni_sadrzaj>
    <derivirana_varijabla naziv="DomainObject.Predmet.ProtustrankaNazivFormated_1">INTERVENTUS GRUPA d.o.o.</derivirana_varijabla>
  </DomainObject.Predmet.ProtustrankaNazivFormated>
  <DomainObject.Predmet.ProtustrankaNazivFormatedOIB>
    <izvorni_sadrzaj>INTERVENTUS GRUPA d.o.o., OIB 16082848626</izvorni_sadrzaj>
    <derivirana_varijabla naziv="DomainObject.Predmet.ProtustrankaNazivFormatedOIB_1">INTERVENTUS GRUPA d.o.o., OIB 16082848626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INTERVENTUS GRUPA d.o.o.</item>
    </izvorni_sadrzaj>
    <derivirana_varijabla naziv="DomainObject.Predmet.ProtuStrankaListFormated_1">
      <item>INTERVENTUS GRUPA d.o.o.</item>
    </derivirana_varijabla>
  </DomainObject.Predmet.ProtuStrankaListFormated>
  <DomainObject.Predmet.ProtuStrankaListFormatedOIB>
    <izvorni_sadrzaj>
      <item>INTERVENTUS GRUPA d.o.o., OIB 16082848626</item>
    </izvorni_sadrzaj>
    <derivirana_varijabla naziv="DomainObject.Predmet.ProtuStrankaListFormatedOIB_1">
      <item>INTERVENTUS GRUPA d.o.o., OIB 16082848626</item>
    </derivirana_varijabla>
  </DomainObject.Predmet.ProtuStrankaListFormatedOIB>
  <DomainObject.Predmet.ProtuStrankaListFormatedWithAdress>
    <izvorni_sadrzaj>
      <item>INTERVENTUS GRUPA d.o.o., Tupekova 15, 10360 Sesvete</item>
    </izvorni_sadrzaj>
    <derivirana_varijabla naziv="DomainObject.Predmet.ProtuStrankaListFormatedWithAdress_1">
      <item>INTERVENTUS GRUPA d.o.o., Tupekova 15, 10360 Sesvete</item>
    </derivirana_varijabla>
  </DomainObject.Predmet.ProtuStrankaListFormatedWithAdress>
  <DomainObject.Predmet.ProtuStrankaListFormatedWithAdressOIB>
    <izvorni_sadrzaj>
      <item>INTERVENTUS GRUPA d.o.o., OIB 16082848626, Tupekova 15, 10360 Sesvete</item>
    </izvorni_sadrzaj>
    <derivirana_varijabla naziv="DomainObject.Predmet.ProtuStrankaListFormatedWithAdressOIB_1">
      <item>INTERVENTUS GRUPA d.o.o., OIB 16082848626, Tupekova 15, 10360 Sesvete</item>
    </derivirana_varijabla>
  </DomainObject.Predmet.ProtuStrankaListFormatedWithAdressOIB>
  <DomainObject.Predmet.ProtuStrankaListNazivFormated>
    <izvorni_sadrzaj>
      <item>INTERVENTUS GRUPA d.o.o.</item>
    </izvorni_sadrzaj>
    <derivirana_varijabla naziv="DomainObject.Predmet.ProtuStrankaListNazivFormated_1">
      <item>INTERVENTUS GRUPA d.o.o.</item>
    </derivirana_varijabla>
  </DomainObject.Predmet.ProtuStrankaListNazivFormated>
  <DomainObject.Predmet.ProtuStrankaListNazivFormatedOIB>
    <izvorni_sadrzaj>
      <item>INTERVENTUS GRUPA d.o.o., OIB 16082848626</item>
    </izvorni_sadrzaj>
    <derivirana_varijabla naziv="DomainObject.Predmet.ProtuStrankaListNazivFormatedOIB_1">
      <item>INTERVENTUS GRUPA d.o.o., OIB 16082848626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INTERVENTUS GRUPA d.o.o.</izvorni_sadrzaj>
    <derivirana_varijabla naziv="DomainObject.Predmet.ProtustrankaIDrugi_1">INTERVENTUS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INTERVENTUS GRUPA d.o.o., OIB 16082848626, Tupekova 15, 10360 Sesvete</izvorni_sadrzaj>
    <derivirana_varijabla naziv="DomainObject.Predmet.ProtustrankaIDrugiAdressOIB_1">INTERVENTUS GRUPA d.o.o., OIB 16082848626, Tupekova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INTERVENTUS GRUPA d.o.o.</item>
      <item>FINA Regionalni centar Zagreb</item>
    </izvorni_sadrzaj>
    <derivirana_varijabla naziv="DomainObject.Predmet.SudioniciListNaziv_1">
      <item>INTERVENTUS GRUPA d.o.o.</item>
      <item>FINA Regionalni centar Zagreb</item>
    </derivirana_varijabla>
  </DomainObject.Predmet.SudioniciListNaziv>
  <DomainObject.Predmet.SudioniciListAdressOIB>
    <izvorni_sadrzaj>
      <item>INTERVENTUS GRUPA d.o.o., OIB 16082848626, Tupekova 15,10360 Sesvete</item>
      <item>FINA Regionalni centar Zagreb, OIB 85821130368, Trg svibanjskih žrtava 1995. br. 1,10000 Zagreb</item>
    </izvorni_sadrzaj>
    <derivirana_varijabla naziv="DomainObject.Predmet.SudioniciListAdressOIB_1">
      <item>INTERVENTUS GRUPA d.o.o., OIB 16082848626, Tupekova 15,10360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16082848626</item>
      <item>, OIB 85821130368</item>
    </izvorni_sadrzaj>
    <derivirana_varijabla naziv="DomainObject.Predmet.SudioniciListNazivOIB_1">
      <item>, OIB 16082848626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9BC37-FCF4-4278-9286-C25900C77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2807</properties:Characters>
  <properties:Lines>88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2018-06-15T06:51:00Z</dcterms:created>
  <dc:creator>mkocijan</dc:creator>
  <cp:lastModifiedBy>Renata Horvat</cp:lastModifiedBy>
  <cp:lastPrinted>2018-06-07T07:09:00Z</cp:lastPrinted>
  <dcterms:modified xmlns:xsi="http://www.w3.org/2001/XMLSchema-instance" xsi:type="dcterms:W3CDTF">2018-06-15T08:38:00Z</dcterms:modified>
  <cp:revision>10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(INTERVENTUS- obustava  odblokiran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