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6da7b" w14:paraId="bc6da7b" w:rsidRDefault="00AB4602" w:rsidP="009C1654" w:rsidR="009C1654" w:rsidRPr="009C1654">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C1654" w:rsidP="009C1654" w:rsidR="009C1654">
      <w:pPr>
        <w:pStyle w:val="Bezproreda"/>
        <w:jc w:val="right"/>
      </w:pPr>
      <w:r>
        <w:t>Poslovni broj: 3 St-217/2017-335</w:t>
      </w:r>
    </w:p>
    <w:p w:rsidRDefault="009C1654" w:rsidP="009C1654" w:rsidR="009C1654">
      <w:pPr>
        <w:pStyle w:val="Bezproreda"/>
        <w:jc w:val="right"/>
      </w:pPr>
    </w:p>
    <w:p w:rsidRDefault="009C1654" w:rsidP="009C1654" w:rsidR="009C1654">
      <w:pPr>
        <w:pStyle w:val="Bezproreda"/>
        <w:jc w:val="center"/>
      </w:pPr>
      <w:r>
        <w:t>R E P U B L I K A  H R V A T S K A</w:t>
      </w:r>
    </w:p>
    <w:p w:rsidRDefault="009C1654" w:rsidP="009C1654" w:rsidR="009C1654">
      <w:pPr>
        <w:pStyle w:val="Bezproreda"/>
        <w:jc w:val="center"/>
      </w:pPr>
    </w:p>
    <w:p w:rsidRDefault="009C1654" w:rsidP="009C1654" w:rsidR="009C1654">
      <w:pPr>
        <w:pStyle w:val="Bezproreda"/>
        <w:jc w:val="center"/>
      </w:pPr>
      <w:r>
        <w:t>R J E Š E N J E</w:t>
      </w:r>
    </w:p>
    <w:p w:rsidRDefault="009C1654" w:rsidP="009C1654" w:rsidR="009C1654">
      <w:pPr>
        <w:pStyle w:val="Bezproreda"/>
        <w:jc w:val="center"/>
      </w:pPr>
    </w:p>
    <w:p w:rsidRDefault="009C1654" w:rsidP="009C1654" w:rsidR="009C1654">
      <w:pPr>
        <w:pStyle w:val="Bezproreda"/>
        <w:jc w:val="both"/>
      </w:pPr>
      <w:r>
        <w:tab/>
        <w:t xml:space="preserve">Trgovački sud u Bjelovaru, OIB 07942269267, po stečajnoj sutkinji Sanjani Zorinc u stečajnom postupku nad Stečajnom masom iza stečajnog dužnika SLAVONIJA d.d. u stečaju sa sjedištem u Virovitici, Ferde Rusana 100, OIB 27739721372, povodom prijedloga stečajnog upravitelja za određivanje nagrade, 24. siječnja 2018.  </w:t>
      </w:r>
    </w:p>
    <w:p w:rsidRDefault="009C1654" w:rsidP="009C1654" w:rsidR="009C1654">
      <w:pPr>
        <w:pStyle w:val="Bezproreda"/>
        <w:jc w:val="both"/>
      </w:pPr>
    </w:p>
    <w:p w:rsidRDefault="009C1654" w:rsidP="009C1654" w:rsidR="009C1654">
      <w:pPr>
        <w:pStyle w:val="Bezproreda"/>
        <w:jc w:val="center"/>
      </w:pPr>
      <w:r>
        <w:t>r i j e š i o   j e</w:t>
      </w:r>
    </w:p>
    <w:p w:rsidRDefault="009C1654" w:rsidP="009C1654" w:rsidR="009C1654">
      <w:pPr>
        <w:pStyle w:val="Bezproreda"/>
        <w:jc w:val="center"/>
        <w:rPr>
          <w:b/>
        </w:rPr>
      </w:pPr>
    </w:p>
    <w:p w:rsidRDefault="009C1654" w:rsidP="009C1654" w:rsidR="009C1654">
      <w:pPr>
        <w:pStyle w:val="Bezproreda"/>
        <w:ind w:firstLine="708"/>
        <w:jc w:val="both"/>
      </w:pPr>
      <w:r>
        <w:t>Stečajnom upravitelju Branku Valentiću iz Virovitice, Ferde Rusana 100, OIB 85378232573 određuje se nagrada u bruto iznosu od 80.000,00 kn.</w:t>
      </w:r>
    </w:p>
    <w:p w:rsidRDefault="009C1654" w:rsidP="009C1654" w:rsidR="009C1654">
      <w:pPr>
        <w:pStyle w:val="Bezproreda"/>
        <w:jc w:val="both"/>
      </w:pPr>
    </w:p>
    <w:p w:rsidRDefault="009C1654" w:rsidP="009C1654" w:rsidR="009C1654">
      <w:pPr>
        <w:pStyle w:val="Bezproreda"/>
        <w:jc w:val="center"/>
      </w:pPr>
      <w:r>
        <w:t xml:space="preserve">Obrazloženje </w:t>
      </w:r>
    </w:p>
    <w:p w:rsidRDefault="009C1654" w:rsidP="009C1654" w:rsidR="009C1654">
      <w:pPr>
        <w:pStyle w:val="Bezproreda"/>
        <w:jc w:val="center"/>
      </w:pPr>
    </w:p>
    <w:p w:rsidRDefault="009C1654" w:rsidP="009C1654" w:rsidR="009C1654">
      <w:pPr>
        <w:pStyle w:val="Bezproreda"/>
        <w:jc w:val="both"/>
      </w:pPr>
      <w:r>
        <w:tab/>
        <w:t xml:space="preserve">U izvješću od 17. siječnja 2018. godine stečajni upravitelj naveo je da stečajna masa dužnika slobodno raspolaže iznosom od 638.553,05 kn. Stoga je predložio podjelu navedenog iznosa, time da je sukladno čl. 94. st. 2. Stečajnog zakona ("Narodne novine" 71/15, dalje SZ) te čl. 13. (vezano na članak 7. i 8.) Uredbe o kriterijima i načinu obračuna i plaćanja nagrade stečajnim upraviteljima ("Narodne novine" br. 105/15) zatražio nagradu u bruto iznosu od 80.000,00 kn.  </w:t>
      </w:r>
    </w:p>
    <w:p w:rsidRDefault="009C1654" w:rsidP="009C1654" w:rsidR="009C1654">
      <w:pPr>
        <w:pStyle w:val="Bezproreda"/>
        <w:jc w:val="both"/>
      </w:pPr>
      <w:r>
        <w:tab/>
        <w:t>Stečajni upravitelj obrazložio je obračun nagrade koja se temelji na tablici za izračun nagrade u skladu sa čl. 7. Uredbe. U skladu sa čl. 8. Uredbe stečajnom upravitelju određena je i dodatna nagrada budući da je visok stupanj namirenja stečajnih vjerovnika prvog nižeg isplatnog reda (67,7616%).</w:t>
      </w:r>
    </w:p>
    <w:p w:rsidRDefault="009C1654" w:rsidP="009C1654" w:rsidR="009C1654">
      <w:pPr>
        <w:pStyle w:val="Bezproreda"/>
        <w:jc w:val="both"/>
      </w:pPr>
      <w:r>
        <w:tab/>
        <w:t xml:space="preserve">Budući da je prijedlog za nagradu stečajnog upravitelja u skladu sa čl. 94. st. 1. i 2. SZ-a, te u skladu sa čl. 7. i 8. Uredbe, riješeno je kao u izreci. </w:t>
      </w:r>
    </w:p>
    <w:p w:rsidRDefault="009C1654" w:rsidP="009C1654" w:rsidR="009C1654">
      <w:pPr>
        <w:pStyle w:val="Bezproreda"/>
        <w:jc w:val="both"/>
      </w:pPr>
    </w:p>
    <w:p w:rsidRDefault="009C1654" w:rsidP="009C1654" w:rsidR="009C1654">
      <w:pPr>
        <w:pStyle w:val="Bezproreda"/>
        <w:jc w:val="center"/>
      </w:pPr>
      <w:r>
        <w:t xml:space="preserve">Bjelovar, 24. siječnja 2018. </w:t>
      </w:r>
    </w:p>
    <w:p w:rsidRDefault="009C1654" w:rsidP="009C1654" w:rsidR="009C1654">
      <w:pPr>
        <w:pStyle w:val="Bezproreda"/>
        <w:jc w:val="center"/>
      </w:pPr>
    </w:p>
    <w:p w:rsidRDefault="009C1654" w:rsidP="009C1654" w:rsidR="009C1654">
      <w:pPr>
        <w:pStyle w:val="Bezproreda"/>
        <w:jc w:val="both"/>
      </w:pPr>
      <w:r>
        <w:rPr>
          <w:b/>
        </w:rPr>
        <w:t xml:space="preserve">                                                                                                      </w:t>
      </w:r>
      <w:r>
        <w:t>STEČAJNA SUTKINJA</w:t>
      </w:r>
    </w:p>
    <w:p w:rsidRDefault="009C1654" w:rsidP="009C1654" w:rsidR="009C1654">
      <w:pPr>
        <w:pStyle w:val="Bezproreda"/>
        <w:jc w:val="both"/>
      </w:pPr>
      <w:r>
        <w:rPr>
          <w:b/>
        </w:rPr>
        <w:t xml:space="preserve">                            </w:t>
      </w:r>
      <w:r>
        <w:t xml:space="preserve">                                                                             SANJANA ZORINC</w:t>
      </w:r>
    </w:p>
    <w:p w:rsidRDefault="009C1654" w:rsidP="009C1654" w:rsidR="009C1654">
      <w:pPr>
        <w:jc w:val="both"/>
      </w:pPr>
      <w:r>
        <w:t xml:space="preserve">POUKA O PRAVNOM LIJEKU: Protiv ovoga rješenja stečajni upravitelj i svaki stečajni vjerovnik može podnijeti žalbu u roku 8 dana od dostave rješenja. Dostava se smatra obavljenom istekom osmog dana od dana objave rješenja na mrežnoj stranici e-Oglasna ploča sudova. Žalba se podnosi Visokom trgovačkom sudu Republike Hrvatske  putem ovoga suda, u četiri primjerka. </w:t>
      </w:r>
    </w:p>
    <w:p w:rsidRDefault="009C1654" w:rsidP="009C1654" w:rsidR="009C1654">
      <w:pPr>
        <w:pStyle w:val="IzvornikNacrt"/>
      </w:pPr>
      <w:proofErr w:type="spellStart"/>
      <w:r>
        <w:t>Rj</w:t>
      </w:r>
      <w:proofErr w:type="spellEnd"/>
      <w:r>
        <w:t>.</w:t>
      </w:r>
    </w:p>
    <w:p w:rsidRDefault="009C1654" w:rsidP="009C1654" w:rsidR="009C1654">
      <w:pPr>
        <w:pStyle w:val="IzvornikNacrt"/>
      </w:pPr>
      <w:r>
        <w:t>Dna: stečajnom upravitelju putem e-oglasne ploče</w:t>
      </w:r>
    </w:p>
    <w:p w:rsidRDefault="009C1654" w:rsidP="009C1654" w:rsidR="009C1654">
      <w:pPr>
        <w:pStyle w:val="IzvornikNacrt"/>
      </w:pPr>
      <w:r>
        <w:t xml:space="preserve">         e- oglasna ploča</w:t>
      </w:r>
    </w:p>
    <w:p w:rsidRDefault="009C1654" w:rsidP="009C1654" w:rsidR="009C1654">
      <w:pPr>
        <w:pStyle w:val="IzvornikNacrt"/>
        <w:rPr>
          <w:sz w:val="28"/>
        </w:rPr>
      </w:pPr>
      <w:proofErr w:type="spellStart"/>
      <w:r>
        <w:t>Bj</w:t>
      </w:r>
      <w:proofErr w:type="spellEnd"/>
      <w:r>
        <w:t>. 24.1.2018.</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654"/>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96997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St-217/2017-17</izvorni_sadrzaj>
    <derivirana_varijabla naziv="DomainObject.Oznaka_1">St-217/2017-17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nad stečajnom masom
(veza St-22/99)</izvorni_sadrzaj>
    <derivirana_varijabla naziv="DomainObject.Predmet.Opis_1">nastavak postupka nad stečajnom masom
(veza St-22/99)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St-217/2017</izvorni_sadrzaj>
    <derivirana_varijabla naziv="DomainObject.Predmet.OznakaBroj_1">St-217/2017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SLAVONIJA d.d. za ugostiteljstvo - u stečaju</izvorni_sadrzaj>
    <derivirana_varijabla naziv="DomainObject.Predmet.ProtustrankaFormated_1">  Stečajna masa iza SLAVONIJA d.d. za ugostiteljstvo - u stečaju</derivirana_varijabla>
  </DomainObject.Predmet.ProtustrankaFormated>
  <DomainObject.Predmet.ProtustrankaFormatedOIB>
    <izvorni_sadrzaj>  Stečajna masa iza SLAVONIJA d.d. za ugostiteljstvo - u stečaju, OIB 27739721372</izvorni_sadrzaj>
    <derivirana_varijabla naziv="DomainObject.Predmet.ProtustrankaFormatedOIB_1">  Stečajna masa iza SLAVONIJA d.d. za ugostiteljstvo - u stečaju, OIB 27739721372</derivirana_varijabla>
  </DomainObject.Predmet.ProtustrankaFormatedOIB>
  <DomainObject.Predmet.ProtustrankaFormatedWithAdress>
    <izvorni_sadrzaj> Stečajna masa iza SLAVONIJA d.d. za ugostiteljstvo - u stečaju, Ferde Rusana 100, 33000 Virovitica</izvorni_sadrzaj>
    <derivirana_varijabla naziv="DomainObject.Predmet.ProtustrankaFormatedWithAdress_1"> Stečajna masa iza SLAVONIJA d.d. za ugostiteljstvo - u stečaju, Ferde Rusana 100, 33000 Virovitica</derivirana_varijabla>
  </DomainObject.Predmet.ProtustrankaFormatedWithAdress>
  <DomainObject.Predmet.ProtustrankaFormatedWithAdressOIB>
    <izvorni_sadrzaj> Stečajna masa iza SLAVONIJA d.d. za ugostiteljstvo - u stečaju, OIB 27739721372, Ferde Rusana 100, 33000 Virovitica</izvorni_sadrzaj>
    <derivirana_varijabla naziv="DomainObject.Predmet.ProtustrankaFormatedWithAdressOIB_1"> Stečajna masa iza SLAVONIJA d.d. za ugostiteljstvo - u stečaju, OIB 27739721372, Ferde Rusana 100, 33000 Virovitica</derivirana_varijabla>
  </DomainObject.Predmet.ProtustrankaFormatedWithAdressOIB>
  <DomainObject.Predmet.ProtustrankaWithAdress>
    <izvorni_sadrzaj>Stečajna masa iza SLAVONIJA d.d. za ugostiteljstvo - u stečaju Ferde Rusana 100, 33000 Virovitica</izvorni_sadrzaj>
    <derivirana_varijabla naziv="DomainObject.Predmet.ProtustrankaWithAdress_1">Stečajna masa iza SLAVONIJA d.d. za ugostiteljstvo - u stečaju Ferde Rusana 100, 33000 Virovitica</derivirana_varijabla>
  </DomainObject.Predmet.ProtustrankaWithAdress>
  <DomainObject.Predmet.ProtustrankaWithAdressOIB>
    <izvorni_sadrzaj>Stečajna masa iza SLAVONIJA d.d. za ugostiteljstvo - u stečaju, OIB 27739721372, Ferde Rusana 100, 33000 Virovitica</izvorni_sadrzaj>
    <derivirana_varijabla naziv="DomainObject.Predmet.ProtustrankaWithAdressOIB_1">Stečajna masa iza SLAVONIJA d.d. za ugostiteljstvo - u stečaju, OIB 27739721372, Ferde Rusana 100, 33000 Virovitica</derivirana_varijabla>
  </DomainObject.Predmet.ProtustrankaWithAdressOIB>
  <DomainObject.Predmet.ProtustrankaNazivFormated>
    <izvorni_sadrzaj>Stečajna masa iza SLAVONIJA d.d. za ugostiteljstvo - u stečaju</izvorni_sadrzaj>
    <derivirana_varijabla naziv="DomainObject.Predmet.ProtustrankaNazivFormated_1">Stečajna masa iza SLAVONIJA d.d. za ugostiteljstvo - u stečaju</derivirana_varijabla>
  </DomainObject.Predmet.ProtustrankaNazivFormated>
  <DomainObject.Predmet.ProtustrankaNazivFormatedOIB>
    <izvorni_sadrzaj>Stečajna masa iza SLAVONIJA d.d. za ugostiteljstvo - u stečaju, OIB 27739721372</izvorni_sadrzaj>
    <derivirana_varijabla naziv="DomainObject.Predmet.ProtustrankaNazivFormatedOIB_1">Stečajna masa iza SLAVONIJA d.d. za ugostiteljstvo - u stečaju, OIB 27739721372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SLAVONIJA d.d. za ugostiteljstvo - u stečaju</item>
    </izvorni_sadrzaj>
    <derivirana_varijabla naziv="DomainObject.Predmet.ProtuStrankaListFormated_1">
      <item>Stečajna masa iza SLAVONIJA d.d. za ugostiteljstvo - u stečaju</item>
    </derivirana_varijabla>
  </DomainObject.Predmet.ProtuStrankaListFormated>
  <DomainObject.Predmet.ProtuStrankaListFormatedOIB>
    <izvorni_sadrzaj>
      <item>Stečajna masa iza SLAVONIJA d.d. za ugostiteljstvo - u stečaju, OIB 27739721372</item>
    </izvorni_sadrzaj>
    <derivirana_varijabla naziv="DomainObject.Predmet.ProtuStrankaListFormatedOIB_1">
      <item>Stečajna masa iza SLAVONIJA d.d. za ugostiteljstvo - u stečaju, OIB 27739721372</item>
    </derivirana_varijabla>
  </DomainObject.Predmet.ProtuStrankaListFormatedOIB>
  <DomainObject.Predmet.ProtuStrankaListFormatedWithAdress>
    <izvorni_sadrzaj>
      <item>Stečajna masa iza SLAVONIJA d.d. za ugostiteljstvo - u stečaju, Ferde Rusana 100, 33000 Virovitica</item>
    </izvorni_sadrzaj>
    <derivirana_varijabla naziv="DomainObject.Predmet.ProtuStrankaListFormatedWithAdress_1">
      <item>Stečajna masa iza SLAVONIJA d.d. za ugostiteljstvo - u stečaju, Ferde Rusana 100, 33000 Virovitica</item>
    </derivirana_varijabla>
  </DomainObject.Predmet.ProtuStrankaListFormatedWithAdress>
  <DomainObject.Predmet.ProtuStrankaListFormatedWithAdressOIB>
    <izvorni_sadrzaj>
      <item>Stečajna masa iza SLAVONIJA d.d. za ugostiteljstvo - u stečaju, OIB 27739721372, Ferde Rusana 100, 33000 Virovitica</item>
    </izvorni_sadrzaj>
    <derivirana_varijabla naziv="DomainObject.Predmet.ProtuStrankaListFormatedWithAdressOIB_1">
      <item>Stečajna masa iza SLAVONIJA d.d. za ugostiteljstvo - u stečaju, OIB 27739721372, Ferde Rusana 100, 33000 Virovitica</item>
    </derivirana_varijabla>
  </DomainObject.Predmet.ProtuStrankaListFormatedWithAdressOIB>
  <DomainObject.Predmet.ProtuStrankaListNazivFormated>
    <izvorni_sadrzaj>
      <item>Stečajna masa iza SLAVONIJA d.d. za ugostiteljstvo - u stečaju</item>
    </izvorni_sadrzaj>
    <derivirana_varijabla naziv="DomainObject.Predmet.ProtuStrankaListNazivFormated_1">
      <item>Stečajna masa iza SLAVONIJA d.d. za ugostiteljstvo - u stečaju</item>
    </derivirana_varijabla>
  </DomainObject.Predmet.ProtuStrankaListNazivFormated>
  <DomainObject.Predmet.ProtuStrankaListNazivFormatedOIB>
    <izvorni_sadrzaj>
      <item>Stečajna masa iza SLAVONIJA d.d. za ugostiteljstvo - u stečaju, OIB 27739721372</item>
    </izvorni_sadrzaj>
    <derivirana_varijabla naziv="DomainObject.Predmet.ProtuStrankaListNazivFormatedOIB_1">
      <item>Stečajna masa iza SLAVONIJA d.d. za ugostiteljstvo - u stečaju, OIB 27739721372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St-217/2017-17</izvorni_sadrzaj>
    <derivirana_varijabla naziv="DomainObject.PoslovniBrojDokumenta_1">St-217/2017-17</derivirana_varijabla>
  </DomainObject.PoslovniBrojDokumenta>
  <DomainObject.Predmet.StrankaIDrugi>
    <izvorni_sadrzaj/>
    <derivirana_varijabla naziv="DomainObject.Predmet.StrankaIDrugi_1"/>
  </DomainObject.Predmet.StrankaIDrugi>
  <DomainObject.Predmet.ProtustrankaIDrugi>
    <izvorni_sadrzaj>Stečajna masa iza SLAVONIJA d.d. za ugostiteljstvo - u stečaju</izvorni_sadrzaj>
    <derivirana_varijabla naziv="DomainObject.Predmet.ProtustrankaIDrugi_1">Stečajna masa iza SLAVONIJA d.d. za ugostiteljstvo -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SLAVONIJA d.d. za ugostiteljstvo - u stečaju, OIB 27739721372, Ferde Rusana 100, 33000 Virovitica</izvorni_sadrzaj>
    <derivirana_varijabla naziv="DomainObject.Predmet.ProtustrankaIDrugiAdressOIB_1">Stečajna masa iza SLAVONIJA d.d. za ugostiteljstvo - u stečaju, OIB 27739721372, Ferde Rusana 100,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SLAVONIJA d.d. za ugostiteljstvo - u stečaju</item>
    </izvorni_sadrzaj>
    <derivirana_varijabla naziv="DomainObject.Predmet.SudioniciListNaziv_1">
      <item>Stečajna masa iza SLAVONIJA d.d. za ugostiteljstvo - u stečaju</item>
    </derivirana_varijabla>
  </DomainObject.Predmet.SudioniciListNaziv>
  <DomainObject.Predmet.SudioniciListAdressOIB>
    <izvorni_sadrzaj>
      <item>Stečajna masa iza SLAVONIJA d.d. za ugostiteljstvo - u stečaju, OIB 27739721372, Ferde Rusana 100,33000 Virovitica</item>
    </izvorni_sadrzaj>
    <derivirana_varijabla naziv="DomainObject.Predmet.SudioniciListAdressOIB_1">
      <item>Stečajna masa iza SLAVONIJA d.d. za ugostiteljstvo - u stečaju, OIB 27739721372, Ferde Rusana 100,33000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9F3E26-6660-4D07-BEA1-D5D95DCF6E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328</properties:Words>
  <properties:Characters>1674</properties:Characters>
  <properties:Lines>45</properties:Lines>
  <properties:Paragraphs>18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2018-01-24T12:30:00Z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St-217/2017-17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