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0aba" w14:paraId="d940aba" w:rsidRDefault="00972714" w:rsidP="00972714" w:rsidR="00972714" w:rsidRPr="004D244E">
      <w:pPr>
        <w:jc w:val="center"/>
        <w15:collapsed w:val="false"/>
        <w:rPr>
          <w:color w:val="FF0000"/>
        </w:rPr>
      </w:pPr>
    </w:p>
    <w:p w:rsidRDefault="00446407" w:rsidP="00446407" w:rsidR="00446407" w:rsidRPr="00A3123C">
      <w:pPr>
        <w:jc w:val="both"/>
      </w:pPr>
      <w:r w:rsidRPr="00A3123C">
        <w:t xml:space="preserve">                 </w:t>
      </w:r>
      <w:r w:rsidR="00760802">
        <w:rPr>
          <w:noProof/>
        </w:rPr>
        <w:drawing>
          <wp:inline distR="0" distL="0" distB="0" distT="0">
            <wp:extent cy="858520" cx="69786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8520" cx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123C">
        <w:t xml:space="preserve">                                                         </w:t>
      </w:r>
    </w:p>
    <w:p w:rsidRDefault="00446407" w:rsidP="00446407" w:rsidR="00446407" w:rsidRPr="00A3123C">
      <w:r w:rsidRPr="00A3123C">
        <w:t xml:space="preserve">    REPUBLIKA HRVATSKA</w:t>
      </w:r>
    </w:p>
    <w:p w:rsidRDefault="00446407" w:rsidP="00446407" w:rsidR="00446407" w:rsidRPr="00A3123C">
      <w:r w:rsidRPr="00A3123C">
        <w:t xml:space="preserve"> TRGOVAČKI SUD U PAZINU</w:t>
      </w:r>
    </w:p>
    <w:p w:rsidRDefault="00446407" w:rsidP="00446407" w:rsidR="00446407" w:rsidRPr="00A3123C">
      <w:r w:rsidRPr="00A3123C">
        <w:t xml:space="preserve">            Pazin, </w:t>
      </w:r>
      <w:proofErr w:type="spellStart"/>
      <w:r w:rsidRPr="00A3123C">
        <w:t>Dršćevka</w:t>
      </w:r>
      <w:proofErr w:type="spellEnd"/>
      <w:r w:rsidRPr="00A3123C">
        <w:t xml:space="preserve"> 1</w:t>
      </w:r>
    </w:p>
    <w:p w:rsidRDefault="00446407" w:rsidP="00446407" w:rsidR="00446407" w:rsidRPr="00A3123C">
      <w:pPr>
        <w:jc w:val="center"/>
      </w:pPr>
    </w:p>
    <w:p w:rsidRDefault="00446407" w:rsidP="00446407" w:rsidR="00446407" w:rsidRPr="00A3123C">
      <w:pPr>
        <w:jc w:val="center"/>
      </w:pPr>
      <w:r w:rsidRPr="00A3123C">
        <w:t>R E P U B L I K A  H R V A T S K A</w:t>
      </w:r>
    </w:p>
    <w:p w:rsidRDefault="00446407" w:rsidP="00446407" w:rsidR="00446407" w:rsidRPr="00A3123C">
      <w:pPr>
        <w:jc w:val="center"/>
      </w:pPr>
    </w:p>
    <w:p w:rsidRDefault="00446407" w:rsidP="00446407" w:rsidR="00446407" w:rsidRPr="00A3123C">
      <w:pPr>
        <w:jc w:val="center"/>
      </w:pPr>
      <w:r w:rsidRPr="00A3123C">
        <w:t>R J E Š E NJ E</w:t>
      </w:r>
    </w:p>
    <w:p w:rsidRDefault="00446407" w:rsidP="00446407" w:rsidR="00446407" w:rsidRPr="00A3123C">
      <w:pPr>
        <w:jc w:val="center"/>
      </w:pPr>
    </w:p>
    <w:p w:rsidRDefault="0093293F" w:rsidP="00446407" w:rsidR="00446407" w:rsidRPr="00137023">
      <w:pPr>
        <w:ind w:firstLine="708"/>
        <w:jc w:val="both"/>
      </w:pPr>
      <w:r w:rsidRPr="00A3123C">
        <w:t xml:space="preserve">Trgovački sud u Pazinu, po stečajnom sucu </w:t>
      </w:r>
      <w:r w:rsidR="00D15799" w:rsidRPr="00A3123C">
        <w:t xml:space="preserve">Damiru </w:t>
      </w:r>
      <w:r w:rsidR="007A6FCF" w:rsidRPr="00A3123C">
        <w:t>R</w:t>
      </w:r>
      <w:r w:rsidR="00D15799" w:rsidRPr="00A3123C">
        <w:t>abaru</w:t>
      </w:r>
      <w:r w:rsidRPr="00A3123C">
        <w:t xml:space="preserve">, u stečajnom postupku nad dužnikom </w:t>
      </w:r>
      <w:r w:rsidR="000C3BFB" w:rsidRPr="00A3123C">
        <w:t xml:space="preserve">Stečajna masa iza </w:t>
      </w:r>
      <w:r w:rsidR="004D244E" w:rsidRPr="00A3123C">
        <w:t xml:space="preserve">IMO.NE.H. d.o.o. u stečaju, Zagreb, Petrinjska </w:t>
      </w:r>
      <w:proofErr w:type="spellStart"/>
      <w:r w:rsidR="004D244E" w:rsidRPr="00A3123C">
        <w:t>28</w:t>
      </w:r>
      <w:proofErr w:type="spellEnd"/>
      <w:r w:rsidR="004D244E" w:rsidRPr="00A3123C">
        <w:t xml:space="preserve">, </w:t>
      </w:r>
      <w:proofErr w:type="spellStart"/>
      <w:r w:rsidR="004D244E" w:rsidRPr="00A3123C">
        <w:t>OIB</w:t>
      </w:r>
      <w:proofErr w:type="spellEnd"/>
      <w:r w:rsidR="004D244E" w:rsidRPr="00A3123C">
        <w:t xml:space="preserve">: </w:t>
      </w:r>
      <w:proofErr w:type="spellStart"/>
      <w:r w:rsidR="004D244E" w:rsidRPr="00137023">
        <w:t>39260891109</w:t>
      </w:r>
      <w:proofErr w:type="spellEnd"/>
      <w:r w:rsidRPr="00137023">
        <w:t xml:space="preserve">, </w:t>
      </w:r>
      <w:proofErr w:type="spellStart"/>
      <w:r w:rsidR="00E35130">
        <w:t>11</w:t>
      </w:r>
      <w:proofErr w:type="spellEnd"/>
      <w:r w:rsidR="00446407" w:rsidRPr="00137023">
        <w:t xml:space="preserve">. </w:t>
      </w:r>
      <w:r w:rsidR="00A3123C" w:rsidRPr="00137023">
        <w:t xml:space="preserve">lipnja </w:t>
      </w:r>
      <w:proofErr w:type="spellStart"/>
      <w:r w:rsidR="00446407" w:rsidRPr="00137023">
        <w:t>201</w:t>
      </w:r>
      <w:r w:rsidR="007A6FCF" w:rsidRPr="00137023">
        <w:t>8</w:t>
      </w:r>
      <w:proofErr w:type="spellEnd"/>
      <w:r w:rsidR="00446407" w:rsidRPr="00137023">
        <w:t xml:space="preserve">. </w:t>
      </w:r>
    </w:p>
    <w:p w:rsidRDefault="00972714" w:rsidP="00972714" w:rsidR="00972714" w:rsidRPr="00137023">
      <w:pPr>
        <w:ind w:firstLine="708"/>
        <w:jc w:val="both"/>
      </w:pPr>
    </w:p>
    <w:p w:rsidRDefault="00972714" w:rsidP="00972714" w:rsidR="00972714" w:rsidRPr="00137023">
      <w:pPr>
        <w:jc w:val="center"/>
      </w:pPr>
      <w:r w:rsidRPr="00137023">
        <w:t>r i j e š i o  j e</w:t>
      </w:r>
    </w:p>
    <w:p w:rsidRDefault="00972714" w:rsidP="00BF6BFF" w:rsidR="00972714" w:rsidRPr="00137023"/>
    <w:p w:rsidRDefault="004A68B4" w:rsidP="00115735" w:rsidR="00115735" w:rsidRPr="00137023">
      <w:pPr>
        <w:ind w:firstLine="708"/>
        <w:jc w:val="both"/>
      </w:pPr>
      <w:r w:rsidRPr="00137023">
        <w:t>I</w:t>
      </w:r>
      <w:r w:rsidR="00FD63C6" w:rsidRPr="00137023">
        <w:t xml:space="preserve"> </w:t>
      </w:r>
      <w:r w:rsidR="00FD63C6" w:rsidRPr="00137023">
        <w:tab/>
      </w:r>
      <w:r w:rsidR="00A3123C" w:rsidRPr="00137023">
        <w:t>S-</w:t>
      </w:r>
      <w:proofErr w:type="spellStart"/>
      <w:r w:rsidR="00A3123C" w:rsidRPr="00137023">
        <w:t>CO</w:t>
      </w:r>
      <w:proofErr w:type="spellEnd"/>
      <w:r w:rsidR="00A3123C" w:rsidRPr="00137023">
        <w:t xml:space="preserve"> d.o.</w:t>
      </w:r>
      <w:r w:rsidR="00115735" w:rsidRPr="00137023">
        <w:t xml:space="preserve">o. iz Umaga, Murine, </w:t>
      </w:r>
      <w:proofErr w:type="spellStart"/>
      <w:r w:rsidR="00115735" w:rsidRPr="00137023">
        <w:t>Šćavonija</w:t>
      </w:r>
      <w:proofErr w:type="spellEnd"/>
      <w:r w:rsidR="00115735" w:rsidRPr="00137023">
        <w:t xml:space="preserve"> </w:t>
      </w:r>
      <w:proofErr w:type="spellStart"/>
      <w:r w:rsidR="00115735" w:rsidRPr="00137023">
        <w:t>44</w:t>
      </w:r>
      <w:proofErr w:type="spellEnd"/>
      <w:r w:rsidR="00115735" w:rsidRPr="00137023">
        <w:t xml:space="preserve"> E</w:t>
      </w:r>
      <w:r w:rsidR="002C0EC7" w:rsidRPr="00137023">
        <w:t xml:space="preserve">, </w:t>
      </w:r>
      <w:proofErr w:type="spellStart"/>
      <w:r w:rsidR="00A21A17" w:rsidRPr="00137023">
        <w:t>OIB</w:t>
      </w:r>
      <w:proofErr w:type="spellEnd"/>
      <w:r w:rsidR="004F6959" w:rsidRPr="00137023">
        <w:t xml:space="preserve">: </w:t>
      </w:r>
      <w:proofErr w:type="spellStart"/>
      <w:r w:rsidR="00115735" w:rsidRPr="00137023">
        <w:t>88126633655</w:t>
      </w:r>
      <w:proofErr w:type="spellEnd"/>
      <w:r w:rsidR="00F34385" w:rsidRPr="00137023">
        <w:t>,</w:t>
      </w:r>
      <w:r w:rsidRPr="00137023">
        <w:rPr>
          <w:i/>
        </w:rPr>
        <w:t xml:space="preserve"> </w:t>
      </w:r>
      <w:r w:rsidRPr="00137023">
        <w:t>dosuđuj</w:t>
      </w:r>
      <w:r w:rsidR="00137023" w:rsidRPr="00137023">
        <w:t>e</w:t>
      </w:r>
      <w:r w:rsidRPr="00137023">
        <w:t xml:space="preserve"> se nekretnin</w:t>
      </w:r>
      <w:r w:rsidR="00A21A17" w:rsidRPr="00137023">
        <w:t>a</w:t>
      </w:r>
      <w:r w:rsidRPr="00137023">
        <w:t xml:space="preserve"> označen</w:t>
      </w:r>
      <w:r w:rsidR="00A21A17" w:rsidRPr="00137023">
        <w:t>a</w:t>
      </w:r>
      <w:r w:rsidR="00C967E5" w:rsidRPr="00137023">
        <w:t xml:space="preserve"> kao</w:t>
      </w:r>
      <w:r w:rsidR="00674307" w:rsidRPr="00137023">
        <w:t xml:space="preserve"> k.č</w:t>
      </w:r>
      <w:r w:rsidR="00674307" w:rsidRPr="00137023">
        <w:rPr>
          <w:color w:val="FF0000"/>
        </w:rPr>
        <w:t>.</w:t>
      </w:r>
      <w:r w:rsidR="00115735" w:rsidRPr="00137023">
        <w:t xml:space="preserve"> br. </w:t>
      </w:r>
      <w:proofErr w:type="spellStart"/>
      <w:r w:rsidR="00115735" w:rsidRPr="00137023">
        <w:rPr>
          <w:bCs w:val="false"/>
        </w:rPr>
        <w:t>1136</w:t>
      </w:r>
      <w:proofErr w:type="spellEnd"/>
      <w:r w:rsidR="00115735" w:rsidRPr="00137023">
        <w:rPr>
          <w:bCs w:val="false"/>
        </w:rPr>
        <w:t>/2</w:t>
      </w:r>
      <w:r w:rsidR="00115735" w:rsidRPr="00137023">
        <w:t>, upisan</w:t>
      </w:r>
      <w:r w:rsidR="00137023" w:rsidRPr="00137023">
        <w:t>a</w:t>
      </w:r>
      <w:r w:rsidR="00115735" w:rsidRPr="00137023">
        <w:t xml:space="preserve"> u </w:t>
      </w:r>
      <w:proofErr w:type="spellStart"/>
      <w:r w:rsidR="00115735" w:rsidRPr="00137023">
        <w:t>z.k</w:t>
      </w:r>
      <w:proofErr w:type="spellEnd"/>
      <w:r w:rsidR="00115735" w:rsidRPr="00137023">
        <w:t xml:space="preserve">. ul. </w:t>
      </w:r>
      <w:proofErr w:type="spellStart"/>
      <w:r w:rsidR="00115735" w:rsidRPr="00137023">
        <w:rPr>
          <w:bCs w:val="false"/>
        </w:rPr>
        <w:t>3769</w:t>
      </w:r>
      <w:proofErr w:type="spellEnd"/>
      <w:r w:rsidR="00115735" w:rsidRPr="00137023">
        <w:rPr>
          <w:bCs w:val="false"/>
        </w:rPr>
        <w:t xml:space="preserve"> </w:t>
      </w:r>
      <w:r w:rsidR="00115735" w:rsidRPr="00137023">
        <w:t xml:space="preserve">k.o. </w:t>
      </w:r>
      <w:r w:rsidR="00115735" w:rsidRPr="00137023">
        <w:rPr>
          <w:bCs w:val="false"/>
        </w:rPr>
        <w:t>Umag</w:t>
      </w:r>
      <w:r w:rsidR="00115735" w:rsidRPr="00137023">
        <w:t>.</w:t>
      </w:r>
    </w:p>
    <w:p w:rsidRDefault="00FD63C6" w:rsidP="00115735" w:rsidR="00FD63C6" w:rsidRPr="00137023">
      <w:pPr>
        <w:pStyle w:val="Odlomakpopisa"/>
        <w:ind w:left="0"/>
        <w:contextualSpacing/>
        <w:jc w:val="both"/>
        <w:rPr>
          <w:rFonts w:hAnsi="Times New Roman" w:ascii="Times New Roman"/>
          <w:b w:val="false"/>
          <w:color w:val="FF0000"/>
        </w:rPr>
      </w:pPr>
    </w:p>
    <w:p w:rsidRDefault="00115735" w:rsidP="00115735" w:rsidR="00115735" w:rsidRPr="004D244E">
      <w:pPr>
        <w:pStyle w:val="Odlomakpopisa"/>
        <w:ind w:left="0"/>
        <w:contextualSpacing/>
        <w:jc w:val="both"/>
        <w:rPr>
          <w:color w:val="FF0000"/>
        </w:rPr>
      </w:pPr>
    </w:p>
    <w:p w:rsidRDefault="00FD5064" w:rsidP="00FD5064" w:rsidR="00F34385" w:rsidRPr="00185B95">
      <w:pPr>
        <w:jc w:val="both"/>
        <w:rPr>
          <w:bCs w:val="false"/>
        </w:rPr>
      </w:pPr>
      <w:r w:rsidRPr="00227ECB">
        <w:rPr>
          <w:bCs w:val="false"/>
        </w:rPr>
        <w:tab/>
      </w:r>
      <w:r w:rsidR="004A68B4" w:rsidRPr="00227ECB">
        <w:rPr>
          <w:bCs w:val="false"/>
        </w:rPr>
        <w:t>II</w:t>
      </w:r>
      <w:r w:rsidR="00C01FDE" w:rsidRPr="00227ECB">
        <w:rPr>
          <w:bCs w:val="false"/>
        </w:rPr>
        <w:tab/>
      </w:r>
      <w:r w:rsidR="0094569E" w:rsidRPr="00227ECB">
        <w:t>S-</w:t>
      </w:r>
      <w:proofErr w:type="spellStart"/>
      <w:r w:rsidR="0094569E" w:rsidRPr="00227ECB">
        <w:t>CO</w:t>
      </w:r>
      <w:proofErr w:type="spellEnd"/>
      <w:r w:rsidR="0094569E" w:rsidRPr="00227ECB">
        <w:t xml:space="preserve"> d.o.o. iz Umaga, Murine, </w:t>
      </w:r>
      <w:proofErr w:type="spellStart"/>
      <w:r w:rsidR="0094569E" w:rsidRPr="00227ECB">
        <w:t>Šćavonija</w:t>
      </w:r>
      <w:proofErr w:type="spellEnd"/>
      <w:r w:rsidR="0094569E" w:rsidRPr="00227ECB">
        <w:t xml:space="preserve"> </w:t>
      </w:r>
      <w:proofErr w:type="spellStart"/>
      <w:r w:rsidR="0094569E" w:rsidRPr="00227ECB">
        <w:t>44</w:t>
      </w:r>
      <w:proofErr w:type="spellEnd"/>
      <w:r w:rsidR="0094569E" w:rsidRPr="00227ECB">
        <w:t xml:space="preserve"> E, </w:t>
      </w:r>
      <w:proofErr w:type="spellStart"/>
      <w:r w:rsidR="0094569E" w:rsidRPr="00227ECB">
        <w:t>OIB</w:t>
      </w:r>
      <w:proofErr w:type="spellEnd"/>
      <w:r w:rsidR="0094569E" w:rsidRPr="00227ECB">
        <w:t xml:space="preserve">: </w:t>
      </w:r>
      <w:proofErr w:type="spellStart"/>
      <w:r w:rsidR="0094569E" w:rsidRPr="00227ECB">
        <w:t>88126633655</w:t>
      </w:r>
      <w:proofErr w:type="spellEnd"/>
      <w:r w:rsidR="004A68B4" w:rsidRPr="00227ECB">
        <w:t>, duž</w:t>
      </w:r>
      <w:r w:rsidR="0023585B" w:rsidRPr="00227ECB">
        <w:t>a</w:t>
      </w:r>
      <w:r w:rsidR="004A68B4" w:rsidRPr="00227ECB">
        <w:t>n je u roku od 30 dana od pravomoćnosti ovog rješenja  uplatiti razliku kupovnine preko iznosa uplaćene jamčevine (osiguranja), i to iznos od</w:t>
      </w:r>
      <w:r w:rsidR="004A68B4" w:rsidRPr="00227ECB">
        <w:rPr>
          <w:i/>
        </w:rPr>
        <w:t xml:space="preserve"> </w:t>
      </w:r>
      <w:proofErr w:type="spellStart"/>
      <w:r w:rsidR="00227ECB" w:rsidRPr="00227ECB">
        <w:rPr>
          <w:bCs w:val="false"/>
        </w:rPr>
        <w:t>909.200</w:t>
      </w:r>
      <w:proofErr w:type="spellEnd"/>
      <w:r w:rsidR="00227ECB" w:rsidRPr="00227ECB">
        <w:rPr>
          <w:bCs w:val="false"/>
        </w:rPr>
        <w:t>,</w:t>
      </w:r>
      <w:proofErr w:type="spellStart"/>
      <w:r w:rsidR="00227ECB" w:rsidRPr="00227ECB">
        <w:rPr>
          <w:bCs w:val="false"/>
        </w:rPr>
        <w:t>00</w:t>
      </w:r>
      <w:proofErr w:type="spellEnd"/>
      <w:r w:rsidR="00227ECB" w:rsidRPr="00227ECB">
        <w:rPr>
          <w:bCs w:val="false"/>
        </w:rPr>
        <w:t xml:space="preserve"> </w:t>
      </w:r>
      <w:r w:rsidR="004A68B4" w:rsidRPr="00227ECB">
        <w:t>kun</w:t>
      </w:r>
      <w:r w:rsidRPr="00227ECB">
        <w:t>a</w:t>
      </w:r>
      <w:r w:rsidR="004A68B4" w:rsidRPr="00227ECB">
        <w:t>,</w:t>
      </w:r>
      <w:r w:rsidR="004A68B4" w:rsidRPr="00227ECB">
        <w:rPr>
          <w:i/>
        </w:rPr>
        <w:t xml:space="preserve"> </w:t>
      </w:r>
      <w:r w:rsidR="00425282" w:rsidRPr="00227ECB">
        <w:t xml:space="preserve">na </w:t>
      </w:r>
      <w:r w:rsidR="002E46E0" w:rsidRPr="00227ECB">
        <w:t xml:space="preserve">poseban </w:t>
      </w:r>
      <w:r w:rsidR="00425282" w:rsidRPr="00227ECB">
        <w:t xml:space="preserve">račun </w:t>
      </w:r>
      <w:r w:rsidR="002E46E0" w:rsidRPr="00227ECB">
        <w:t>Financijske agencije br.</w:t>
      </w:r>
      <w:r w:rsidR="00425282" w:rsidRPr="00227ECB">
        <w:t xml:space="preserve"> </w:t>
      </w:r>
      <w:proofErr w:type="spellStart"/>
      <w:r w:rsidR="00425282" w:rsidRPr="00227ECB">
        <w:t>HR</w:t>
      </w:r>
      <w:r w:rsidR="00164A9E" w:rsidRPr="00227ECB">
        <w:t>1123900011300028787</w:t>
      </w:r>
      <w:proofErr w:type="spellEnd"/>
      <w:r w:rsidR="00425282" w:rsidRPr="00227ECB">
        <w:t xml:space="preserve">, </w:t>
      </w:r>
      <w:r w:rsidR="00164A9E" w:rsidRPr="00227ECB">
        <w:t xml:space="preserve">Model: </w:t>
      </w:r>
      <w:proofErr w:type="spellStart"/>
      <w:r w:rsidR="00164A9E" w:rsidRPr="00227ECB">
        <w:t>HR11</w:t>
      </w:r>
      <w:proofErr w:type="spellEnd"/>
      <w:r w:rsidR="00164A9E" w:rsidRPr="00227ECB">
        <w:t xml:space="preserve">, </w:t>
      </w:r>
      <w:r w:rsidR="00425282" w:rsidRPr="00227ECB">
        <w:t xml:space="preserve">poziv na broj </w:t>
      </w:r>
      <w:proofErr w:type="spellStart"/>
      <w:r w:rsidR="00A7258A" w:rsidRPr="00227ECB">
        <w:t>77992</w:t>
      </w:r>
      <w:proofErr w:type="spellEnd"/>
      <w:r w:rsidR="002E46E0" w:rsidRPr="00227ECB">
        <w:t>-</w:t>
      </w:r>
      <w:proofErr w:type="spellStart"/>
      <w:r w:rsidR="00185B95" w:rsidRPr="00227ECB">
        <w:t>33871</w:t>
      </w:r>
      <w:proofErr w:type="spellEnd"/>
      <w:r w:rsidR="00425282" w:rsidRPr="00227ECB">
        <w:t>.</w:t>
      </w:r>
      <w:r w:rsidR="004A68B4" w:rsidRPr="00227ECB">
        <w:t xml:space="preserve"> </w:t>
      </w:r>
      <w:r w:rsidR="00164A9E" w:rsidRPr="00227ECB">
        <w:t>Prilikom</w:t>
      </w:r>
      <w:r w:rsidR="00164A9E" w:rsidRPr="00185B95">
        <w:t xml:space="preserve"> uplate potrebno je da uplatitelj u polje 71A na SWIFT-u ili na obrascu naloga za plaćanje u polje „Opcija troška“ naznači opciju „OUR“.</w:t>
      </w:r>
    </w:p>
    <w:p w:rsidRDefault="00C01FDE" w:rsidP="00C01FDE" w:rsidR="00C01FDE" w:rsidRPr="004D244E">
      <w:pPr>
        <w:jc w:val="both"/>
        <w:rPr>
          <w:color w:val="FF0000"/>
        </w:rPr>
      </w:pPr>
    </w:p>
    <w:p w:rsidRDefault="00D366CF" w:rsidP="00D366CF" w:rsidR="00D366CF" w:rsidRPr="00B75A10">
      <w:pPr>
        <w:jc w:val="both"/>
      </w:pPr>
      <w:r w:rsidRPr="00B75A10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B75A10">
        <w:t>U tom će se slučaju iz</w:t>
      </w:r>
      <w:r w:rsidRPr="00B75A10">
        <w:t xml:space="preserve"> položene jamčevine namirit</w:t>
      </w:r>
      <w:r w:rsidR="00F14C50" w:rsidRPr="00B75A10">
        <w:t>i</w:t>
      </w:r>
      <w:r w:rsidRPr="00B75A10">
        <w:t xml:space="preserve"> troškovi nove prodaje i</w:t>
      </w:r>
      <w:r w:rsidR="00F14C50" w:rsidRPr="00B75A10">
        <w:t xml:space="preserve"> </w:t>
      </w:r>
      <w:r w:rsidRPr="00B75A10">
        <w:t>naknaditi razlika između kupovnine postignute na prijašnjoj i</w:t>
      </w:r>
      <w:r w:rsidR="00F14C50" w:rsidRPr="00B75A10">
        <w:t xml:space="preserve"> </w:t>
      </w:r>
      <w:r w:rsidRPr="00B75A10">
        <w:t xml:space="preserve">novoj prodaji. O tome odluku donosi sud i dostavlja je </w:t>
      </w:r>
      <w:r w:rsidR="00F14C50" w:rsidRPr="00B75A10">
        <w:t>Financijskoj a</w:t>
      </w:r>
      <w:r w:rsidRPr="00B75A10">
        <w:t>genciji</w:t>
      </w:r>
      <w:r w:rsidR="00F14C50" w:rsidRPr="00B75A10">
        <w:t xml:space="preserve"> </w:t>
      </w:r>
      <w:r w:rsidRPr="00B75A10">
        <w:t>radi prijenosa novčanih sredstava.</w:t>
      </w:r>
    </w:p>
    <w:p w:rsidRDefault="00D366CF" w:rsidP="00C01FDE" w:rsidR="00D366CF" w:rsidRPr="00B75A10">
      <w:pPr>
        <w:jc w:val="both"/>
      </w:pPr>
      <w:bookmarkStart w:name="_GoBack" w:id="0"/>
      <w:bookmarkEnd w:id="0"/>
    </w:p>
    <w:p w:rsidRDefault="00C01FDE" w:rsidP="004E7232" w:rsidR="00C01FDE" w:rsidRPr="00B75A10">
      <w:pPr>
        <w:ind w:firstLine="708"/>
        <w:jc w:val="both"/>
      </w:pPr>
      <w:r w:rsidRPr="00B75A10">
        <w:t>III</w:t>
      </w:r>
      <w:r w:rsidRPr="00B75A10">
        <w:tab/>
        <w:t xml:space="preserve">Nakon </w:t>
      </w:r>
      <w:r w:rsidR="00164A9E" w:rsidRPr="00B75A10">
        <w:t xml:space="preserve">što ovo rješenje postane pravomoćno </w:t>
      </w:r>
      <w:r w:rsidRPr="00B75A10">
        <w:t>i nakon</w:t>
      </w:r>
      <w:r w:rsidR="00164A9E" w:rsidRPr="00B75A10">
        <w:t xml:space="preserve"> što </w:t>
      </w:r>
      <w:r w:rsidR="0094569E" w:rsidRPr="00B75A10">
        <w:t>S-</w:t>
      </w:r>
      <w:proofErr w:type="spellStart"/>
      <w:r w:rsidR="0094569E" w:rsidRPr="00B75A10">
        <w:t>CO</w:t>
      </w:r>
      <w:proofErr w:type="spellEnd"/>
      <w:r w:rsidR="0094569E" w:rsidRPr="00B75A10">
        <w:t xml:space="preserve"> d.o.o. iz Umaga, Murine, </w:t>
      </w:r>
      <w:proofErr w:type="spellStart"/>
      <w:r w:rsidR="0094569E" w:rsidRPr="00B75A10">
        <w:t>Šćavonija</w:t>
      </w:r>
      <w:proofErr w:type="spellEnd"/>
      <w:r w:rsidR="0094569E" w:rsidRPr="00B75A10">
        <w:t xml:space="preserve"> </w:t>
      </w:r>
      <w:proofErr w:type="spellStart"/>
      <w:r w:rsidR="0094569E" w:rsidRPr="00B75A10">
        <w:t>44</w:t>
      </w:r>
      <w:proofErr w:type="spellEnd"/>
      <w:r w:rsidR="0094569E" w:rsidRPr="00B75A10">
        <w:t xml:space="preserve"> E, </w:t>
      </w:r>
      <w:proofErr w:type="spellStart"/>
      <w:r w:rsidR="0094569E" w:rsidRPr="00B75A10">
        <w:t>OIB</w:t>
      </w:r>
      <w:proofErr w:type="spellEnd"/>
      <w:r w:rsidR="0094569E" w:rsidRPr="00B75A10">
        <w:t xml:space="preserve">: </w:t>
      </w:r>
      <w:proofErr w:type="spellStart"/>
      <w:r w:rsidR="0094569E" w:rsidRPr="00B75A10">
        <w:t>88126633655</w:t>
      </w:r>
      <w:proofErr w:type="spellEnd"/>
      <w:r w:rsidR="003111A7" w:rsidRPr="00B75A10">
        <w:t>,</w:t>
      </w:r>
      <w:r w:rsidR="00164A9E" w:rsidRPr="00B75A10">
        <w:t xml:space="preserve"> uplati iznos iz točke II ovog rješenja</w:t>
      </w:r>
      <w:r w:rsidRPr="00B75A10">
        <w:t xml:space="preserve">, upisat će se u zemljišnoj knjizi u </w:t>
      </w:r>
      <w:r w:rsidR="0023585B" w:rsidRPr="00B75A10">
        <w:t xml:space="preserve">njegovu </w:t>
      </w:r>
      <w:r w:rsidRPr="00B75A10">
        <w:t>korist pravo vlasništva na nekretnin</w:t>
      </w:r>
      <w:r w:rsidR="00164A9E" w:rsidRPr="00B75A10">
        <w:t>ama</w:t>
      </w:r>
      <w:r w:rsidRPr="00B75A10">
        <w:t xml:space="preserve"> iz točke I ovog rješenja</w:t>
      </w:r>
      <w:r w:rsidR="00227ECB">
        <w:t>,</w:t>
      </w:r>
      <w:r w:rsidRPr="00B75A10">
        <w:t xml:space="preserve"> te će se iz zemljišne knjige brisati</w:t>
      </w:r>
      <w:r w:rsidR="001529EB" w:rsidRPr="00B75A10">
        <w:t xml:space="preserve"> sljedeći tereti</w:t>
      </w:r>
      <w:r w:rsidRPr="00B75A10">
        <w:t>:</w:t>
      </w:r>
    </w:p>
    <w:p w:rsidRDefault="00554440" w:rsidP="00920717" w:rsidR="00554440" w:rsidRPr="00C11E13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360"/>
        <w:jc w:val="both"/>
      </w:pPr>
      <w:r w:rsidRPr="00C11E13">
        <w:tab/>
      </w:r>
      <w:r w:rsidRPr="00C11E13">
        <w:tab/>
      </w:r>
      <w:r w:rsidRPr="00C11E13">
        <w:tab/>
      </w:r>
      <w:r w:rsidRPr="00C11E13">
        <w:tab/>
      </w:r>
    </w:p>
    <w:p w:rsidRDefault="00052D3E" w:rsidP="009A53A8" w:rsidR="00052D3E" w:rsidRPr="00C11E13">
      <w:pPr>
        <w:numPr>
          <w:ilvl w:val="0"/>
          <w:numId w:val="1"/>
        </w:numPr>
        <w:jc w:val="both"/>
      </w:pPr>
      <w:r w:rsidRPr="00C11E13">
        <w:t xml:space="preserve">Temeljem pravomoćnog Rješenja Trgovačkog suda u Pazinu </w:t>
      </w:r>
      <w:proofErr w:type="spellStart"/>
      <w:r w:rsidRPr="00C11E13">
        <w:t>posl</w:t>
      </w:r>
      <w:proofErr w:type="spellEnd"/>
      <w:r w:rsidRPr="00C11E13">
        <w:t xml:space="preserve">. br. </w:t>
      </w:r>
      <w:r w:rsidR="002E5D7E" w:rsidRPr="00C11E13">
        <w:t>1</w:t>
      </w:r>
      <w:r w:rsidR="00E30579" w:rsidRPr="00C11E13">
        <w:t xml:space="preserve"> St-</w:t>
      </w:r>
      <w:proofErr w:type="spellStart"/>
      <w:r w:rsidR="00C11E13" w:rsidRPr="00C11E13">
        <w:t>196</w:t>
      </w:r>
      <w:proofErr w:type="spellEnd"/>
      <w:r w:rsidR="0086610D" w:rsidRPr="00C11E13">
        <w:t>/</w:t>
      </w:r>
      <w:proofErr w:type="spellStart"/>
      <w:r w:rsidR="0086610D" w:rsidRPr="00C11E13">
        <w:t>17</w:t>
      </w:r>
      <w:proofErr w:type="spellEnd"/>
      <w:r w:rsidR="00E30579" w:rsidRPr="00C11E13">
        <w:t>-</w:t>
      </w:r>
      <w:proofErr w:type="spellStart"/>
      <w:r w:rsidR="00C11E13" w:rsidRPr="00C11E13">
        <w:t>27</w:t>
      </w:r>
      <w:proofErr w:type="spellEnd"/>
      <w:r w:rsidR="00E30579" w:rsidRPr="00C11E13">
        <w:t xml:space="preserve"> od </w:t>
      </w:r>
      <w:proofErr w:type="spellStart"/>
      <w:r w:rsidR="00C11E13" w:rsidRPr="00C11E13">
        <w:t>27</w:t>
      </w:r>
      <w:proofErr w:type="spellEnd"/>
      <w:r w:rsidR="00E30579" w:rsidRPr="00C11E13">
        <w:t xml:space="preserve">. </w:t>
      </w:r>
      <w:r w:rsidR="00C11E13" w:rsidRPr="00C11E13">
        <w:t xml:space="preserve">studenog </w:t>
      </w:r>
      <w:proofErr w:type="spellStart"/>
      <w:r w:rsidR="00E30579" w:rsidRPr="00C11E13">
        <w:t>2017</w:t>
      </w:r>
      <w:proofErr w:type="spellEnd"/>
      <w:r w:rsidR="00E30579" w:rsidRPr="00C11E13">
        <w:t xml:space="preserve">. </w:t>
      </w:r>
      <w:r w:rsidRPr="00C11E13">
        <w:t xml:space="preserve">zabilježeno je </w:t>
      </w:r>
      <w:r w:rsidR="00CF7D91" w:rsidRPr="00C11E13">
        <w:t>rješenje o prodaji nekretnina,</w:t>
      </w:r>
    </w:p>
    <w:p w:rsidRDefault="000E53E3" w:rsidP="00F82927" w:rsidR="00164A9E" w:rsidRPr="00723C96">
      <w:pPr>
        <w:numPr>
          <w:ilvl w:val="0"/>
          <w:numId w:val="1"/>
        </w:numPr>
        <w:jc w:val="both"/>
      </w:pPr>
      <w:r w:rsidRPr="00723C96">
        <w:t>zabilježb</w:t>
      </w:r>
      <w:r w:rsidR="00385DCE" w:rsidRPr="00723C96">
        <w:t>a</w:t>
      </w:r>
      <w:r w:rsidRPr="00723C96">
        <w:t xml:space="preserve"> dosude iz točke V izreke ovog rješenja.</w:t>
      </w:r>
    </w:p>
    <w:p w:rsidRDefault="000E53E3" w:rsidP="004E7232" w:rsidR="000E53E3" w:rsidRPr="00B75A10">
      <w:pPr>
        <w:ind w:firstLine="708"/>
        <w:jc w:val="both"/>
      </w:pPr>
    </w:p>
    <w:p w:rsidRDefault="00C01FDE" w:rsidP="00C01FDE" w:rsidR="00C01FDE" w:rsidRPr="00B75A10">
      <w:pPr>
        <w:ind w:firstLine="708"/>
        <w:jc w:val="both"/>
      </w:pPr>
      <w:r w:rsidRPr="00B75A10">
        <w:t>IV</w:t>
      </w:r>
      <w:r w:rsidRPr="00B75A10">
        <w:tab/>
        <w:t xml:space="preserve">Nekretnina iz točke I izreke ovog rješenja predati će se </w:t>
      </w:r>
      <w:r w:rsidR="0094569E" w:rsidRPr="00B75A10">
        <w:t>S-</w:t>
      </w:r>
      <w:proofErr w:type="spellStart"/>
      <w:r w:rsidR="0094569E" w:rsidRPr="00B75A10">
        <w:t>CO</w:t>
      </w:r>
      <w:proofErr w:type="spellEnd"/>
      <w:r w:rsidR="0094569E" w:rsidRPr="00B75A10">
        <w:t xml:space="preserve"> d.o.o. iz Umaga, Murine, </w:t>
      </w:r>
      <w:proofErr w:type="spellStart"/>
      <w:r w:rsidR="0094569E" w:rsidRPr="00B75A10">
        <w:t>Šćavonija</w:t>
      </w:r>
      <w:proofErr w:type="spellEnd"/>
      <w:r w:rsidR="0094569E" w:rsidRPr="00B75A10">
        <w:t xml:space="preserve"> </w:t>
      </w:r>
      <w:proofErr w:type="spellStart"/>
      <w:r w:rsidR="0094569E" w:rsidRPr="00B75A10">
        <w:t>44</w:t>
      </w:r>
      <w:proofErr w:type="spellEnd"/>
      <w:r w:rsidR="0094569E" w:rsidRPr="00B75A10">
        <w:t xml:space="preserve"> E, </w:t>
      </w:r>
      <w:proofErr w:type="spellStart"/>
      <w:r w:rsidR="0094569E" w:rsidRPr="00B75A10">
        <w:t>OIB</w:t>
      </w:r>
      <w:proofErr w:type="spellEnd"/>
      <w:r w:rsidR="0094569E" w:rsidRPr="00B75A10">
        <w:t xml:space="preserve">: </w:t>
      </w:r>
      <w:proofErr w:type="spellStart"/>
      <w:r w:rsidR="0094569E" w:rsidRPr="00B75A10">
        <w:t>88126633655</w:t>
      </w:r>
      <w:proofErr w:type="spellEnd"/>
      <w:r w:rsidR="00366257" w:rsidRPr="00B75A10">
        <w:t xml:space="preserve">, </w:t>
      </w:r>
      <w:r w:rsidRPr="00B75A10">
        <w:t xml:space="preserve">nakon što on uplati iznos iz točke II izreke ovog rješenja i nakon što ovo rješenje postane pravomoćno. </w:t>
      </w:r>
    </w:p>
    <w:p w:rsidRDefault="00C01FDE" w:rsidP="00C01FDE" w:rsidR="00C01FDE" w:rsidRPr="004D244E">
      <w:pPr>
        <w:jc w:val="both"/>
        <w:rPr>
          <w:color w:val="FF0000"/>
        </w:rPr>
      </w:pPr>
    </w:p>
    <w:p w:rsidRDefault="00C01FDE" w:rsidP="00FA68E8" w:rsidR="004A68B4" w:rsidRPr="00B75A10">
      <w:pPr>
        <w:ind w:firstLine="708"/>
        <w:jc w:val="both"/>
      </w:pPr>
      <w:r w:rsidRPr="00B75A10">
        <w:lastRenderedPageBreak/>
        <w:t>V</w:t>
      </w:r>
      <w:r w:rsidRPr="00B75A10">
        <w:tab/>
        <w:t xml:space="preserve">Nalaže se zemljišnoknjižnom odjelu </w:t>
      </w:r>
      <w:r w:rsidR="007D642C" w:rsidRPr="00B75A10">
        <w:t xml:space="preserve">u </w:t>
      </w:r>
      <w:r w:rsidR="00B75A10" w:rsidRPr="00B75A10">
        <w:t>Bujama-</w:t>
      </w:r>
      <w:proofErr w:type="spellStart"/>
      <w:r w:rsidR="00B75A10" w:rsidRPr="00B75A10">
        <w:t>Buie</w:t>
      </w:r>
      <w:proofErr w:type="spellEnd"/>
      <w:r w:rsidR="007D642C" w:rsidRPr="00B75A10">
        <w:t xml:space="preserve"> </w:t>
      </w:r>
      <w:r w:rsidRPr="00B75A10">
        <w:t>Općinskog suda u Puli – Pola da u zemljišnoj knjizi upiše</w:t>
      </w:r>
      <w:r w:rsidR="00905566" w:rsidRPr="00B75A10">
        <w:t xml:space="preserve"> zabilježbu dosude na nekretninama</w:t>
      </w:r>
      <w:r w:rsidRPr="00B75A10">
        <w:t xml:space="preserve"> iz točke I izreke ovog rješenja.</w:t>
      </w:r>
    </w:p>
    <w:p w:rsidRDefault="00D366CF" w:rsidP="00FA68E8" w:rsidR="00D366CF" w:rsidRPr="00227ECB">
      <w:pPr>
        <w:ind w:firstLine="708"/>
        <w:jc w:val="both"/>
      </w:pPr>
    </w:p>
    <w:p w:rsidRDefault="00D366CF" w:rsidP="00FA68E8" w:rsidR="00D366CF" w:rsidRPr="00227ECB">
      <w:pPr>
        <w:ind w:firstLine="708"/>
        <w:jc w:val="both"/>
      </w:pPr>
      <w:r w:rsidRPr="00227ECB">
        <w:t>VI</w:t>
      </w:r>
      <w:r w:rsidRPr="00227ECB">
        <w:tab/>
        <w:t>Nalaže se stečajno</w:t>
      </w:r>
      <w:r w:rsidR="00B75A10" w:rsidRPr="00227ECB">
        <w:t>m</w:t>
      </w:r>
      <w:r w:rsidRPr="00227ECB">
        <w:t xml:space="preserve"> upravitelj</w:t>
      </w:r>
      <w:r w:rsidR="00B75A10" w:rsidRPr="00227ECB">
        <w:t xml:space="preserve">u Ivanu </w:t>
      </w:r>
      <w:proofErr w:type="spellStart"/>
      <w:r w:rsidR="00B75A10" w:rsidRPr="00227ECB">
        <w:t>Gjurašiću</w:t>
      </w:r>
      <w:proofErr w:type="spellEnd"/>
      <w:r w:rsidR="00BB2B5F" w:rsidRPr="00227ECB">
        <w:t xml:space="preserve">, </w:t>
      </w:r>
      <w:r w:rsidR="00B75A10" w:rsidRPr="00227ECB">
        <w:t>Zagreb</w:t>
      </w:r>
      <w:r w:rsidR="00BB2B5F" w:rsidRPr="00227ECB">
        <w:t xml:space="preserve">, </w:t>
      </w:r>
      <w:r w:rsidR="00227ECB" w:rsidRPr="00227ECB">
        <w:t xml:space="preserve">Petrinjska </w:t>
      </w:r>
      <w:proofErr w:type="spellStart"/>
      <w:r w:rsidR="00227ECB" w:rsidRPr="00227ECB">
        <w:t>28</w:t>
      </w:r>
      <w:proofErr w:type="spellEnd"/>
      <w:r w:rsidR="00227ECB" w:rsidRPr="00227ECB">
        <w:t xml:space="preserve">, </w:t>
      </w:r>
      <w:r w:rsidRPr="00227ECB">
        <w:t>da u roku od osam dana od dana pravomoćnosti ovog rješenja dostavi sudu obračun troškova unovčenja nekretnine (čl. 254. Stečajnog zakona).</w:t>
      </w:r>
    </w:p>
    <w:p w:rsidRDefault="00972714" w:rsidP="00972714" w:rsidR="00972714" w:rsidRPr="00B75A10"/>
    <w:p w:rsidRDefault="00972714" w:rsidP="00972714" w:rsidR="00972714" w:rsidRPr="003E524B">
      <w:pPr>
        <w:jc w:val="center"/>
      </w:pPr>
      <w:r w:rsidRPr="003E524B">
        <w:t>Obrazloženje</w:t>
      </w:r>
    </w:p>
    <w:p w:rsidRDefault="00C30240" w:rsidP="00C30240" w:rsidR="00C30240" w:rsidRPr="003E524B">
      <w:pPr>
        <w:ind w:left="360"/>
        <w:jc w:val="both"/>
      </w:pPr>
    </w:p>
    <w:p w:rsidRDefault="004D6FB2" w:rsidP="004D6FB2" w:rsidR="00C30240" w:rsidRPr="003E524B">
      <w:pPr>
        <w:jc w:val="both"/>
      </w:pPr>
      <w:r w:rsidRPr="003E524B">
        <w:tab/>
      </w:r>
      <w:proofErr w:type="spellStart"/>
      <w:r w:rsidR="004A68B4" w:rsidRPr="003E524B">
        <w:t>Ovosudnim</w:t>
      </w:r>
      <w:proofErr w:type="spellEnd"/>
      <w:r w:rsidR="004A68B4" w:rsidRPr="003E524B">
        <w:t xml:space="preserve"> </w:t>
      </w:r>
      <w:r w:rsidR="00C01FDE" w:rsidRPr="003E524B">
        <w:t xml:space="preserve">zaključkom o prodaji </w:t>
      </w:r>
      <w:proofErr w:type="spellStart"/>
      <w:r w:rsidR="00C01FDE" w:rsidRPr="003E524B">
        <w:t>posl.br</w:t>
      </w:r>
      <w:proofErr w:type="spellEnd"/>
      <w:r w:rsidR="00C01FDE" w:rsidRPr="003E524B">
        <w:t xml:space="preserve">. </w:t>
      </w:r>
      <w:r w:rsidR="00BB54D3" w:rsidRPr="003E524B">
        <w:t>1 St-</w:t>
      </w:r>
      <w:proofErr w:type="spellStart"/>
      <w:r w:rsidR="00FB2C95" w:rsidRPr="003E524B">
        <w:t>196</w:t>
      </w:r>
      <w:proofErr w:type="spellEnd"/>
      <w:r w:rsidR="00BB54D3" w:rsidRPr="003E524B">
        <w:t>/</w:t>
      </w:r>
      <w:proofErr w:type="spellStart"/>
      <w:r w:rsidR="00185BF2">
        <w:t>17</w:t>
      </w:r>
      <w:proofErr w:type="spellEnd"/>
      <w:r w:rsidR="00185BF2">
        <w:t>-</w:t>
      </w:r>
      <w:proofErr w:type="spellStart"/>
      <w:r w:rsidR="00FB2C95" w:rsidRPr="003E524B">
        <w:t>36</w:t>
      </w:r>
      <w:proofErr w:type="spellEnd"/>
      <w:r w:rsidR="00BB54D3" w:rsidRPr="003E524B">
        <w:t xml:space="preserve"> </w:t>
      </w:r>
      <w:r w:rsidR="00C01FDE" w:rsidRPr="003E524B">
        <w:t xml:space="preserve">od </w:t>
      </w:r>
      <w:proofErr w:type="spellStart"/>
      <w:r w:rsidR="00FB2C95" w:rsidRPr="003E524B">
        <w:t>21</w:t>
      </w:r>
      <w:proofErr w:type="spellEnd"/>
      <w:r w:rsidR="00FB2C95" w:rsidRPr="003E524B">
        <w:t xml:space="preserve">. veljače </w:t>
      </w:r>
      <w:proofErr w:type="spellStart"/>
      <w:r w:rsidR="00FB2C95" w:rsidRPr="003E524B">
        <w:t>2018</w:t>
      </w:r>
      <w:proofErr w:type="spellEnd"/>
      <w:r w:rsidR="00251457" w:rsidRPr="003E524B">
        <w:t xml:space="preserve">., na temelju odredbe čl. </w:t>
      </w:r>
      <w:proofErr w:type="spellStart"/>
      <w:r w:rsidR="00251457" w:rsidRPr="003E524B">
        <w:t>247</w:t>
      </w:r>
      <w:proofErr w:type="spellEnd"/>
      <w:r w:rsidR="00251457" w:rsidRPr="003E524B">
        <w:t xml:space="preserve">. st. 3. Stečajnog zakona (dalje: </w:t>
      </w:r>
      <w:proofErr w:type="spellStart"/>
      <w:r w:rsidR="00251457" w:rsidRPr="003E524B">
        <w:t>SZ</w:t>
      </w:r>
      <w:proofErr w:type="spellEnd"/>
      <w:r w:rsidR="00251457" w:rsidRPr="003E524B">
        <w:t xml:space="preserve">), </w:t>
      </w:r>
      <w:r w:rsidR="00C30240" w:rsidRPr="003E524B">
        <w:t xml:space="preserve">utvrđena je vrijednost nekretnina stečajnog dužnika </w:t>
      </w:r>
      <w:r w:rsidR="00410247" w:rsidRPr="003E524B">
        <w:t>označene u točki I izreke</w:t>
      </w:r>
      <w:r w:rsidR="00233C97" w:rsidRPr="003E524B">
        <w:t xml:space="preserve"> </w:t>
      </w:r>
      <w:r w:rsidR="00C30240" w:rsidRPr="003E524B">
        <w:t xml:space="preserve">na iznos od </w:t>
      </w:r>
      <w:r w:rsidR="003A4FFA" w:rsidRPr="003E524B">
        <w:t>1.368.000,</w:t>
      </w:r>
      <w:proofErr w:type="spellStart"/>
      <w:r w:rsidR="003A4FFA" w:rsidRPr="003E524B">
        <w:t>00</w:t>
      </w:r>
      <w:proofErr w:type="spellEnd"/>
      <w:r w:rsidR="003A4FFA" w:rsidRPr="003E524B">
        <w:t xml:space="preserve"> </w:t>
      </w:r>
      <w:r w:rsidR="00C30240" w:rsidRPr="003E524B">
        <w:t>kn, te da će prodaju nekretnina provesti Financijska agencija elektroničkom javnom dražbom uz odgovarajuću primjenu pravila ovršnoga postupka o ovrsi na nekretnini.</w:t>
      </w:r>
    </w:p>
    <w:p w:rsidRDefault="00251457" w:rsidP="00C30240" w:rsidR="00251457" w:rsidRPr="003A4FFA">
      <w:pPr>
        <w:ind w:firstLine="708"/>
        <w:jc w:val="both"/>
      </w:pPr>
    </w:p>
    <w:p w:rsidRDefault="00251457" w:rsidP="00251457" w:rsidR="00251457" w:rsidRPr="003A4FFA">
      <w:pPr>
        <w:ind w:firstLine="708"/>
        <w:jc w:val="both"/>
      </w:pPr>
      <w:r w:rsidRPr="003A4FFA">
        <w:t xml:space="preserve">Nakon završetka elektroničke javne dražbe Financijska agencija je, </w:t>
      </w:r>
      <w:proofErr w:type="spellStart"/>
      <w:r w:rsidR="003A4FFA" w:rsidRPr="003A4FFA">
        <w:t>30</w:t>
      </w:r>
      <w:proofErr w:type="spellEnd"/>
      <w:r w:rsidRPr="003A4FFA">
        <w:t xml:space="preserve">. </w:t>
      </w:r>
      <w:r w:rsidR="00071F10" w:rsidRPr="003A4FFA">
        <w:t>s</w:t>
      </w:r>
      <w:r w:rsidR="00D35392" w:rsidRPr="003A4FFA">
        <w:t>v</w:t>
      </w:r>
      <w:r w:rsidR="00071F10" w:rsidRPr="003A4FFA">
        <w:t>i</w:t>
      </w:r>
      <w:r w:rsidR="00D35392" w:rsidRPr="003A4FFA">
        <w:t>b</w:t>
      </w:r>
      <w:r w:rsidR="00071F10" w:rsidRPr="003A4FFA">
        <w:t xml:space="preserve">nja </w:t>
      </w:r>
      <w:proofErr w:type="spellStart"/>
      <w:r w:rsidRPr="003A4FFA">
        <w:t>201</w:t>
      </w:r>
      <w:r w:rsidR="00071F10" w:rsidRPr="003A4FFA">
        <w:t>8</w:t>
      </w:r>
      <w:proofErr w:type="spellEnd"/>
      <w:r w:rsidRPr="003A4FFA">
        <w:t>., dostavila sudu izvještaj o provedenoj elektroničkoj javnoj dražbi.</w:t>
      </w:r>
    </w:p>
    <w:p w:rsidRDefault="00251457" w:rsidP="00251457" w:rsidR="00251457" w:rsidRPr="003A4FFA">
      <w:pPr>
        <w:ind w:firstLine="708"/>
        <w:jc w:val="both"/>
      </w:pPr>
    </w:p>
    <w:p w:rsidRDefault="00FD7227" w:rsidP="00FD5064" w:rsidR="00251457" w:rsidRPr="003A4FFA">
      <w:pPr>
        <w:jc w:val="both"/>
        <w:rPr>
          <w:bCs w:val="false"/>
        </w:rPr>
      </w:pPr>
      <w:r w:rsidRPr="003A4FFA">
        <w:tab/>
      </w:r>
      <w:r w:rsidR="00251457" w:rsidRPr="003A4FFA">
        <w:t xml:space="preserve">Na temelju tog izvještaja sudac je utvrdio da je kupac </w:t>
      </w:r>
      <w:r w:rsidR="0094569E" w:rsidRPr="003A4FFA">
        <w:t>S-</w:t>
      </w:r>
      <w:proofErr w:type="spellStart"/>
      <w:r w:rsidR="0094569E" w:rsidRPr="003A4FFA">
        <w:t>CO</w:t>
      </w:r>
      <w:proofErr w:type="spellEnd"/>
      <w:r w:rsidR="0094569E" w:rsidRPr="003A4FFA">
        <w:t xml:space="preserve"> d.o.o. iz Umaga, Murine, </w:t>
      </w:r>
      <w:proofErr w:type="spellStart"/>
      <w:r w:rsidR="0094569E" w:rsidRPr="003A4FFA">
        <w:t>Šćavonija</w:t>
      </w:r>
      <w:proofErr w:type="spellEnd"/>
      <w:r w:rsidR="0094569E" w:rsidRPr="003A4FFA">
        <w:t xml:space="preserve"> </w:t>
      </w:r>
      <w:proofErr w:type="spellStart"/>
      <w:r w:rsidR="0094569E" w:rsidRPr="003A4FFA">
        <w:t>44</w:t>
      </w:r>
      <w:proofErr w:type="spellEnd"/>
      <w:r w:rsidR="0094569E" w:rsidRPr="003A4FFA">
        <w:t xml:space="preserve"> E, </w:t>
      </w:r>
      <w:proofErr w:type="spellStart"/>
      <w:r w:rsidR="0094569E" w:rsidRPr="003A4FFA">
        <w:t>OIB</w:t>
      </w:r>
      <w:proofErr w:type="spellEnd"/>
      <w:r w:rsidR="0094569E" w:rsidRPr="003A4FFA">
        <w:t xml:space="preserve">: </w:t>
      </w:r>
      <w:proofErr w:type="spellStart"/>
      <w:r w:rsidR="0094569E" w:rsidRPr="003A4FFA">
        <w:t>88126633655</w:t>
      </w:r>
      <w:proofErr w:type="spellEnd"/>
      <w:r w:rsidR="00D35392" w:rsidRPr="003A4FFA">
        <w:t>,</w:t>
      </w:r>
      <w:r w:rsidR="00BB13A3" w:rsidRPr="003A4FFA">
        <w:t xml:space="preserve"> </w:t>
      </w:r>
      <w:r w:rsidR="00251457" w:rsidRPr="003A4FFA">
        <w:t>ponudi</w:t>
      </w:r>
      <w:r w:rsidR="00C30240" w:rsidRPr="003A4FFA">
        <w:t>o</w:t>
      </w:r>
      <w:r w:rsidR="00251457" w:rsidRPr="003A4FFA">
        <w:t xml:space="preserve"> najveću cijenu u iznosu od </w:t>
      </w:r>
      <w:r w:rsidR="003E524B">
        <w:t>1.046.000,</w:t>
      </w:r>
      <w:proofErr w:type="spellStart"/>
      <w:r w:rsidR="003E524B">
        <w:t>00</w:t>
      </w:r>
      <w:proofErr w:type="spellEnd"/>
      <w:r w:rsidR="003A4FFA" w:rsidRPr="003A4FFA">
        <w:t xml:space="preserve"> </w:t>
      </w:r>
      <w:r w:rsidR="00251457" w:rsidRPr="003A4FFA">
        <w:t>kun</w:t>
      </w:r>
      <w:r w:rsidR="00FD5064" w:rsidRPr="003A4FFA">
        <w:t>a</w:t>
      </w:r>
      <w:r w:rsidR="00251457" w:rsidRPr="003A4FFA">
        <w:t xml:space="preserve"> te da su ispunjene pretpostavke da mu se dosudi nekretnina (čl. 103. st. 3. Ovršnog zakona, dalje: OZ, vezano uz čl. 247. st. 1. SZ-a).</w:t>
      </w:r>
    </w:p>
    <w:p w:rsidRDefault="00251457" w:rsidP="00251457" w:rsidR="00251457" w:rsidRPr="00C30369">
      <w:pPr>
        <w:ind w:firstLine="708"/>
        <w:jc w:val="both"/>
      </w:pPr>
    </w:p>
    <w:p w:rsidRDefault="00FD7227" w:rsidP="00FD5064" w:rsidR="00D366CF" w:rsidRPr="00C30369">
      <w:pPr>
        <w:jc w:val="both"/>
        <w:rPr>
          <w:bCs w:val="false"/>
        </w:rPr>
      </w:pPr>
      <w:r w:rsidRPr="00C30369">
        <w:tab/>
      </w:r>
      <w:r w:rsidR="00D366CF" w:rsidRPr="00C30369">
        <w:t xml:space="preserve">Iz izvještaja Financijske agencije o provedenoj elektroničkoj javnoj dražbi od </w:t>
      </w:r>
      <w:proofErr w:type="spellStart"/>
      <w:r w:rsidR="003A4FFA" w:rsidRPr="00C30369">
        <w:t>30</w:t>
      </w:r>
      <w:proofErr w:type="spellEnd"/>
      <w:r w:rsidR="00BF44B2" w:rsidRPr="00C30369">
        <w:t xml:space="preserve">. svibnja </w:t>
      </w:r>
      <w:proofErr w:type="spellStart"/>
      <w:r w:rsidR="00BF44B2" w:rsidRPr="00C30369">
        <w:t>2018</w:t>
      </w:r>
      <w:proofErr w:type="spellEnd"/>
      <w:r w:rsidR="00D366CF" w:rsidRPr="00C30369">
        <w:t xml:space="preserve">. proizlazi da je ponuditelj </w:t>
      </w:r>
      <w:r w:rsidR="0094569E" w:rsidRPr="00C30369">
        <w:t>S-</w:t>
      </w:r>
      <w:proofErr w:type="spellStart"/>
      <w:r w:rsidR="0094569E" w:rsidRPr="00C30369">
        <w:t>CO</w:t>
      </w:r>
      <w:proofErr w:type="spellEnd"/>
      <w:r w:rsidR="0094569E" w:rsidRPr="00C30369">
        <w:t xml:space="preserve"> d.o.o. iz Umaga, Murine, </w:t>
      </w:r>
      <w:proofErr w:type="spellStart"/>
      <w:r w:rsidR="0094569E" w:rsidRPr="00C30369">
        <w:t>Šćavonija</w:t>
      </w:r>
      <w:proofErr w:type="spellEnd"/>
      <w:r w:rsidR="0094569E" w:rsidRPr="00C30369">
        <w:t xml:space="preserve"> </w:t>
      </w:r>
      <w:proofErr w:type="spellStart"/>
      <w:r w:rsidR="0094569E" w:rsidRPr="00C30369">
        <w:t>44</w:t>
      </w:r>
      <w:proofErr w:type="spellEnd"/>
      <w:r w:rsidR="0094569E" w:rsidRPr="00C30369">
        <w:t xml:space="preserve"> E, </w:t>
      </w:r>
      <w:proofErr w:type="spellStart"/>
      <w:r w:rsidR="0094569E" w:rsidRPr="00C30369">
        <w:t>OIB</w:t>
      </w:r>
      <w:proofErr w:type="spellEnd"/>
      <w:r w:rsidR="0094569E" w:rsidRPr="00C30369">
        <w:t xml:space="preserve">: </w:t>
      </w:r>
      <w:proofErr w:type="spellStart"/>
      <w:r w:rsidR="0094569E" w:rsidRPr="00C30369">
        <w:t>88126633655</w:t>
      </w:r>
      <w:proofErr w:type="spellEnd"/>
      <w:r w:rsidR="00D366CF" w:rsidRPr="00C30369">
        <w:t xml:space="preserve">, uplatio jamčevinu za sudjelovanje na predmetnoj javnoj dražbi u iznosu od </w:t>
      </w:r>
      <w:proofErr w:type="spellStart"/>
      <w:r w:rsidR="003E524B" w:rsidRPr="00C30369">
        <w:t>136.800</w:t>
      </w:r>
      <w:proofErr w:type="spellEnd"/>
      <w:r w:rsidR="003E524B" w:rsidRPr="00C30369">
        <w:t>,</w:t>
      </w:r>
      <w:proofErr w:type="spellStart"/>
      <w:r w:rsidR="003E524B" w:rsidRPr="00C30369">
        <w:t>00</w:t>
      </w:r>
      <w:proofErr w:type="spellEnd"/>
      <w:r w:rsidR="00D6024A" w:rsidRPr="00C30369">
        <w:t xml:space="preserve"> </w:t>
      </w:r>
      <w:r w:rsidR="00D366CF" w:rsidRPr="00C30369">
        <w:t>kuna</w:t>
      </w:r>
      <w:r w:rsidR="00C32B58" w:rsidRPr="00C30369">
        <w:t>, pa je</w:t>
      </w:r>
      <w:r w:rsidR="00F82927" w:rsidRPr="00C30369">
        <w:t xml:space="preserve"> </w:t>
      </w:r>
      <w:r w:rsidR="00D366CF" w:rsidRPr="00C30369">
        <w:t>duž</w:t>
      </w:r>
      <w:r w:rsidR="00F82927" w:rsidRPr="00C30369">
        <w:t>a</w:t>
      </w:r>
      <w:r w:rsidR="00D366CF" w:rsidRPr="00C30369">
        <w:t xml:space="preserve">n </w:t>
      </w:r>
      <w:r w:rsidR="00C32B58" w:rsidRPr="00C30369">
        <w:t xml:space="preserve">je </w:t>
      </w:r>
      <w:r w:rsidR="00D366CF" w:rsidRPr="00C30369">
        <w:t xml:space="preserve">uplatiti </w:t>
      </w:r>
      <w:r w:rsidR="00F82927" w:rsidRPr="00C30369">
        <w:t xml:space="preserve">još </w:t>
      </w:r>
      <w:r w:rsidR="00D366CF" w:rsidRPr="00C30369">
        <w:t xml:space="preserve">razliku kupovnine u iznosu od </w:t>
      </w:r>
      <w:proofErr w:type="spellStart"/>
      <w:r w:rsidR="003E524B" w:rsidRPr="00C30369">
        <w:rPr>
          <w:bCs w:val="false"/>
        </w:rPr>
        <w:t>909</w:t>
      </w:r>
      <w:r w:rsidR="00C30369" w:rsidRPr="00C30369">
        <w:rPr>
          <w:bCs w:val="false"/>
        </w:rPr>
        <w:t>.</w:t>
      </w:r>
      <w:r w:rsidR="003E524B" w:rsidRPr="00C30369">
        <w:rPr>
          <w:bCs w:val="false"/>
        </w:rPr>
        <w:t>200</w:t>
      </w:r>
      <w:proofErr w:type="spellEnd"/>
      <w:r w:rsidR="00C30369" w:rsidRPr="00C30369">
        <w:rPr>
          <w:bCs w:val="false"/>
        </w:rPr>
        <w:t>,</w:t>
      </w:r>
      <w:proofErr w:type="spellStart"/>
      <w:r w:rsidR="00C30369" w:rsidRPr="00C30369">
        <w:rPr>
          <w:bCs w:val="false"/>
        </w:rPr>
        <w:t>00</w:t>
      </w:r>
      <w:proofErr w:type="spellEnd"/>
      <w:r w:rsidR="00C30369" w:rsidRPr="00C30369">
        <w:rPr>
          <w:bCs w:val="false"/>
        </w:rPr>
        <w:t xml:space="preserve"> </w:t>
      </w:r>
      <w:r w:rsidR="00D366CF" w:rsidRPr="00C30369">
        <w:t>kun</w:t>
      </w:r>
      <w:r w:rsidR="00FD5064" w:rsidRPr="00C30369">
        <w:t>a</w:t>
      </w:r>
      <w:r w:rsidR="00D366CF" w:rsidRPr="00C30369">
        <w:t>.</w:t>
      </w:r>
    </w:p>
    <w:p w:rsidRDefault="00D366CF" w:rsidP="00D366CF" w:rsidR="00D366CF" w:rsidRPr="00C30369">
      <w:pPr>
        <w:ind w:firstLine="708"/>
        <w:jc w:val="both"/>
      </w:pPr>
    </w:p>
    <w:p w:rsidRDefault="00D366CF" w:rsidP="00D366CF" w:rsidR="00D366CF" w:rsidRPr="00C30369">
      <w:pPr>
        <w:ind w:firstLine="708"/>
        <w:jc w:val="both"/>
      </w:pPr>
      <w:r w:rsidRPr="00C30369">
        <w:t xml:space="preserve"> Slijedom svega navedenog, a temeljem čl. 103. st. 3., 4. i 5., čl. 106. </w:t>
      </w:r>
      <w:r w:rsidR="00F14C50" w:rsidRPr="00C30369">
        <w:t xml:space="preserve">i čl. 108. </w:t>
      </w:r>
      <w:r w:rsidRPr="00C30369">
        <w:t>OZ</w:t>
      </w:r>
      <w:r w:rsidR="00F14C50" w:rsidRPr="00C30369">
        <w:t xml:space="preserve">-a </w:t>
      </w:r>
      <w:r w:rsidR="00FC5E6F" w:rsidRPr="00C30369">
        <w:t xml:space="preserve">sve </w:t>
      </w:r>
      <w:r w:rsidR="00F14C50" w:rsidRPr="00C30369">
        <w:t xml:space="preserve">vezano uz čl. 247. SZ-a, </w:t>
      </w:r>
      <w:r w:rsidRPr="00C30369">
        <w:t>odluč</w:t>
      </w:r>
      <w:r w:rsidR="00F14C50" w:rsidRPr="00C30369">
        <w:t xml:space="preserve">eno je </w:t>
      </w:r>
      <w:r w:rsidRPr="00C30369">
        <w:t>kao u točkama I – IV izreke ovog rješenja.</w:t>
      </w:r>
    </w:p>
    <w:p w:rsidRDefault="000C5BB5" w:rsidP="00290EE4" w:rsidR="000C5BB5" w:rsidRPr="00C30369">
      <w:pPr>
        <w:ind w:firstLine="708"/>
        <w:jc w:val="both"/>
      </w:pPr>
    </w:p>
    <w:p w:rsidRDefault="00290EE4" w:rsidP="00290EE4" w:rsidR="00290EE4" w:rsidRPr="00C30369">
      <w:pPr>
        <w:ind w:firstLine="708"/>
        <w:jc w:val="both"/>
      </w:pPr>
      <w:r w:rsidRPr="00C30369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C30369">
          <w:t>89. st</w:t>
        </w:r>
      </w:smartTag>
      <w:r w:rsidRPr="00C30369">
        <w:t xml:space="preserve">. 1. </w:t>
      </w:r>
      <w:smartTag w:element="zakoni" w:uri="http://www.java.hr/xml/smarttags/zakoni">
        <w:r w:rsidRPr="00C30369">
          <w:t>Zakona o zemljišnim knjigama</w:t>
        </w:r>
      </w:smartTag>
      <w:r w:rsidRPr="00C30369">
        <w:t xml:space="preserve"> odlučeno je kao u točki V izreke ovog rješenja. </w:t>
      </w:r>
    </w:p>
    <w:p w:rsidRDefault="00972714" w:rsidP="004A68B4" w:rsidR="00972714" w:rsidRPr="00C30369">
      <w:pPr>
        <w:jc w:val="both"/>
      </w:pPr>
    </w:p>
    <w:p w:rsidRDefault="00F14C50" w:rsidP="00F14C50" w:rsidR="00F14C50" w:rsidRPr="00C30369">
      <w:pPr>
        <w:ind w:firstLine="708"/>
        <w:jc w:val="both"/>
      </w:pPr>
      <w:r w:rsidRPr="00C30369">
        <w:t xml:space="preserve">Na temelju čl. 254. SZ-a odlučeno je kao u točki VI izreke ovog rješenja. </w:t>
      </w:r>
    </w:p>
    <w:p w:rsidRDefault="00F14C50" w:rsidP="004A68B4" w:rsidR="00F14C50" w:rsidRPr="00227ECB">
      <w:pPr>
        <w:jc w:val="both"/>
      </w:pPr>
    </w:p>
    <w:p w:rsidRDefault="00972714" w:rsidP="00972714" w:rsidR="00972714" w:rsidRPr="00227ECB">
      <w:pPr>
        <w:jc w:val="center"/>
      </w:pPr>
      <w:r w:rsidRPr="00227ECB">
        <w:t xml:space="preserve">U Pazinu, </w:t>
      </w:r>
      <w:proofErr w:type="spellStart"/>
      <w:r w:rsidR="00E35130">
        <w:t>11</w:t>
      </w:r>
      <w:proofErr w:type="spellEnd"/>
      <w:r w:rsidR="00F27508" w:rsidRPr="00227ECB">
        <w:t>.</w:t>
      </w:r>
      <w:r w:rsidRPr="00227ECB">
        <w:t xml:space="preserve"> </w:t>
      </w:r>
      <w:r w:rsidR="00227ECB" w:rsidRPr="00227ECB">
        <w:t>lip</w:t>
      </w:r>
      <w:r w:rsidR="00E35130">
        <w:t>n</w:t>
      </w:r>
      <w:r w:rsidR="00227ECB" w:rsidRPr="00227ECB">
        <w:t xml:space="preserve">ja </w:t>
      </w:r>
      <w:proofErr w:type="spellStart"/>
      <w:r w:rsidRPr="00227ECB">
        <w:t>201</w:t>
      </w:r>
      <w:r w:rsidR="00DD0A6D" w:rsidRPr="00227ECB">
        <w:t>8</w:t>
      </w:r>
      <w:proofErr w:type="spellEnd"/>
      <w:r w:rsidRPr="00227ECB">
        <w:t>.</w:t>
      </w:r>
    </w:p>
    <w:p w:rsidRDefault="00972714" w:rsidP="00972714" w:rsidR="00972714" w:rsidRPr="00227ECB"/>
    <w:p w:rsidRDefault="00972714" w:rsidP="00972714" w:rsidR="00972714" w:rsidRPr="00227ECB">
      <w:r w:rsidRPr="00227ECB">
        <w:t xml:space="preserve">                                                                                         </w:t>
      </w:r>
      <w:r w:rsidR="00F27508" w:rsidRPr="00227ECB">
        <w:t xml:space="preserve">             </w:t>
      </w:r>
      <w:r w:rsidRPr="00227ECB">
        <w:t>Stečajni sudac</w:t>
      </w:r>
    </w:p>
    <w:p w:rsidRDefault="00972714" w:rsidP="00972714" w:rsidR="00F27508" w:rsidRPr="00227ECB">
      <w:pPr>
        <w:ind w:firstLine="708"/>
      </w:pPr>
      <w:r w:rsidRPr="00227ECB">
        <w:tab/>
      </w:r>
      <w:r w:rsidRPr="00227ECB">
        <w:tab/>
      </w:r>
      <w:r w:rsidRPr="00227ECB">
        <w:tab/>
      </w:r>
      <w:r w:rsidRPr="00227ECB">
        <w:tab/>
      </w:r>
      <w:r w:rsidRPr="00227ECB">
        <w:tab/>
        <w:t xml:space="preserve">   </w:t>
      </w:r>
    </w:p>
    <w:p w:rsidRDefault="00972714" w:rsidP="00972714" w:rsidR="00972714" w:rsidRPr="00227ECB">
      <w:pPr>
        <w:ind w:firstLine="708"/>
      </w:pPr>
      <w:r w:rsidRPr="00227ECB">
        <w:t xml:space="preserve">                   </w:t>
      </w:r>
      <w:r w:rsidR="00F27508" w:rsidRPr="00227ECB">
        <w:tab/>
      </w:r>
      <w:r w:rsidR="00F27508" w:rsidRPr="00227ECB">
        <w:tab/>
      </w:r>
      <w:r w:rsidR="00F27508" w:rsidRPr="00227ECB">
        <w:tab/>
      </w:r>
      <w:r w:rsidR="00F27508" w:rsidRPr="00227ECB">
        <w:tab/>
      </w:r>
      <w:r w:rsidR="00F27508" w:rsidRPr="00227ECB">
        <w:tab/>
      </w:r>
      <w:r w:rsidR="00F27508" w:rsidRPr="00227ECB">
        <w:tab/>
      </w:r>
      <w:r w:rsidR="00D15799" w:rsidRPr="00227ECB">
        <w:t xml:space="preserve">       Damir Rabar</w:t>
      </w:r>
      <w:r w:rsidR="00461F2C">
        <w:t>, v.r.</w:t>
      </w:r>
    </w:p>
    <w:p w:rsidRDefault="00972714" w:rsidP="00972714" w:rsidR="00972714" w:rsidRPr="00227ECB"/>
    <w:p w:rsidRDefault="00972714" w:rsidP="00972714" w:rsidR="00972714" w:rsidRPr="00227ECB"/>
    <w:p w:rsidRDefault="00972714" w:rsidP="00972714" w:rsidR="00972714" w:rsidRPr="00227ECB">
      <w:r w:rsidRPr="00227ECB">
        <w:t>UPUTA O PRAVNOM LIJEKU</w:t>
      </w:r>
    </w:p>
    <w:p w:rsidRDefault="00972714" w:rsidP="00905566" w:rsidR="00972714" w:rsidRPr="00227ECB">
      <w:pPr>
        <w:jc w:val="both"/>
      </w:pPr>
      <w:r w:rsidRPr="00227ECB">
        <w:t xml:space="preserve">Protiv ovog rješenja </w:t>
      </w:r>
      <w:r w:rsidR="00905566" w:rsidRPr="00227ECB">
        <w:t xml:space="preserve">žalba </w:t>
      </w:r>
      <w:r w:rsidRPr="00227ECB">
        <w:t xml:space="preserve">može </w:t>
      </w:r>
      <w:r w:rsidR="000C5BB5" w:rsidRPr="00227ECB">
        <w:t xml:space="preserve">se </w:t>
      </w:r>
      <w:r w:rsidRPr="00227ECB">
        <w:t xml:space="preserve">podnijeti u roku od 8 dana </w:t>
      </w:r>
      <w:r w:rsidR="000C5BB5" w:rsidRPr="00227ECB">
        <w:t>od dana dostave, a dostava se smatra obavljenom istekom osmoga dana od dana objave pismena na mrežnoj stranici e-Oglasna ploča sudova (čl. 12. S</w:t>
      </w:r>
      <w:r w:rsidR="00812B0C" w:rsidRPr="00227ECB">
        <w:t>Z-a</w:t>
      </w:r>
      <w:r w:rsidR="000C5BB5" w:rsidRPr="00227ECB">
        <w:t xml:space="preserve">). </w:t>
      </w:r>
      <w:r w:rsidR="00905566" w:rsidRPr="00227ECB">
        <w:t>Protiv rješenja o dosudi nekretnina koje su prodane na dražbi, pravo na žalbu imaju i osobe koje su sudjelovale na dražbi kao ponuditelji (čl. 105. st. 2. OZ-a).</w:t>
      </w:r>
      <w:r w:rsidR="00296DCA" w:rsidRPr="00227ECB">
        <w:t xml:space="preserve"> </w:t>
      </w:r>
      <w:r w:rsidRPr="00227ECB">
        <w:t xml:space="preserve">Žalba se podnosi putem ovog suda u </w:t>
      </w:r>
      <w:r w:rsidR="000C5BB5" w:rsidRPr="00227ECB">
        <w:t>tri</w:t>
      </w:r>
      <w:r w:rsidRPr="00227ECB">
        <w:t xml:space="preserve"> istovjetna primjerka, a o žalbi odlučuje Visoki trgovački sud Republike Hrvatske.</w:t>
      </w:r>
    </w:p>
    <w:p w:rsidRDefault="00972714" w:rsidP="00972714" w:rsidR="00972714" w:rsidRPr="004D244E">
      <w:pPr>
        <w:rPr>
          <w:color w:val="FF0000"/>
        </w:rPr>
      </w:pPr>
    </w:p>
    <w:p w:rsidRDefault="00972714" w:rsidP="00972714" w:rsidR="00972714" w:rsidRPr="00B77F74">
      <w:r w:rsidRPr="00B77F74">
        <w:t>DNA:</w:t>
      </w:r>
    </w:p>
    <w:p w:rsidRDefault="000C5BB5" w:rsidP="009E2BD1" w:rsidR="009E2BD1" w:rsidRPr="00B77F74">
      <w:r w:rsidRPr="00B77F74">
        <w:t>-</w:t>
      </w:r>
      <w:r w:rsidR="00185BF2">
        <w:t xml:space="preserve"> </w:t>
      </w:r>
      <w:r w:rsidR="00E35130">
        <w:t>e-</w:t>
      </w:r>
      <w:r w:rsidRPr="00B77F74">
        <w:t>oglasna ploča suda 8 dana</w:t>
      </w:r>
      <w:r w:rsidR="000302CC" w:rsidRPr="00B77F74">
        <w:t>,</w:t>
      </w:r>
    </w:p>
    <w:p w:rsidRDefault="004A68B4" w:rsidP="00972714" w:rsidR="002E46E0" w:rsidRPr="00B77F74">
      <w:r w:rsidRPr="00B77F74">
        <w:t xml:space="preserve">- </w:t>
      </w:r>
      <w:r w:rsidR="00E35130">
        <w:t>Financijska</w:t>
      </w:r>
      <w:r w:rsidR="002E46E0" w:rsidRPr="00B77F74">
        <w:t xml:space="preserve"> agencij</w:t>
      </w:r>
      <w:r w:rsidR="00E35130">
        <w:t>a</w:t>
      </w:r>
      <w:r w:rsidR="00515AF2" w:rsidRPr="00B77F74">
        <w:t>,</w:t>
      </w:r>
      <w:r w:rsidR="002E46E0" w:rsidRPr="00B77F74">
        <w:t xml:space="preserve"> Rijeka, </w:t>
      </w:r>
      <w:r w:rsidR="00905566" w:rsidRPr="00B77F74">
        <w:t xml:space="preserve">F. Kurelca 8, </w:t>
      </w:r>
      <w:r w:rsidR="002E46E0" w:rsidRPr="00B77F74">
        <w:t>radi objave na mrežnim stranicama (čl. 103. st. 4. OZ-a)</w:t>
      </w:r>
    </w:p>
    <w:p w:rsidRDefault="00905566" w:rsidP="004E7232" w:rsidR="00C32B58" w:rsidRPr="00B77F74">
      <w:r w:rsidRPr="00B77F74">
        <w:t>- stečajn</w:t>
      </w:r>
      <w:r w:rsidR="00E35130">
        <w:t>i</w:t>
      </w:r>
      <w:r w:rsidRPr="00B77F74">
        <w:t xml:space="preserve"> upravitelj </w:t>
      </w:r>
      <w:r w:rsidR="00B77F74" w:rsidRPr="00B77F74">
        <w:t xml:space="preserve">Ivan </w:t>
      </w:r>
      <w:proofErr w:type="spellStart"/>
      <w:r w:rsidR="00B77F74" w:rsidRPr="00B77F74">
        <w:t>Gjurašić</w:t>
      </w:r>
      <w:proofErr w:type="spellEnd"/>
      <w:r w:rsidR="00B77F74" w:rsidRPr="00B77F74">
        <w:t xml:space="preserve">, Zagreb, Petrinjska </w:t>
      </w:r>
      <w:proofErr w:type="spellStart"/>
      <w:r w:rsidR="00B77F74" w:rsidRPr="00B77F74">
        <w:t>28</w:t>
      </w:r>
      <w:proofErr w:type="spellEnd"/>
      <w:r w:rsidR="00BB2B5F" w:rsidRPr="00B77F74">
        <w:t>,</w:t>
      </w:r>
    </w:p>
    <w:p w:rsidRDefault="004E7232" w:rsidP="004E7232" w:rsidR="00905566" w:rsidRPr="00B77F74">
      <w:r w:rsidRPr="00B77F74">
        <w:t xml:space="preserve">- </w:t>
      </w:r>
      <w:r w:rsidR="00905566" w:rsidRPr="00B77F74">
        <w:t xml:space="preserve">Republika Hrvatska po </w:t>
      </w:r>
      <w:proofErr w:type="spellStart"/>
      <w:r w:rsidR="00905566" w:rsidRPr="00B77F74">
        <w:t>ŽDO</w:t>
      </w:r>
      <w:proofErr w:type="spellEnd"/>
      <w:r w:rsidR="00905566" w:rsidRPr="00B77F74">
        <w:t xml:space="preserve"> Pula</w:t>
      </w:r>
      <w:r w:rsidR="00E35130">
        <w:t xml:space="preserve">, Rovinjska </w:t>
      </w:r>
      <w:proofErr w:type="spellStart"/>
      <w:r w:rsidR="00E35130">
        <w:t>2a</w:t>
      </w:r>
      <w:proofErr w:type="spellEnd"/>
      <w:r w:rsidR="00E35130">
        <w:t>,</w:t>
      </w:r>
    </w:p>
    <w:p w:rsidRDefault="00212FA4" w:rsidP="00212FA4" w:rsidR="00212FA4">
      <w:r w:rsidRPr="00B77F74">
        <w:t xml:space="preserve">- </w:t>
      </w:r>
      <w:r w:rsidR="00E35130">
        <w:t>S-</w:t>
      </w:r>
      <w:proofErr w:type="spellStart"/>
      <w:r w:rsidR="00E35130">
        <w:t>CO</w:t>
      </w:r>
      <w:proofErr w:type="spellEnd"/>
      <w:r w:rsidR="00E35130">
        <w:t xml:space="preserve"> d.o.o.</w:t>
      </w:r>
      <w:r w:rsidR="0094569E" w:rsidRPr="00B77F74">
        <w:t xml:space="preserve"> Umag, Murine, </w:t>
      </w:r>
      <w:proofErr w:type="spellStart"/>
      <w:r w:rsidR="0094569E" w:rsidRPr="00B77F74">
        <w:t>Šćavonija</w:t>
      </w:r>
      <w:proofErr w:type="spellEnd"/>
      <w:r w:rsidR="0094569E" w:rsidRPr="00B77F74">
        <w:t xml:space="preserve"> </w:t>
      </w:r>
      <w:proofErr w:type="spellStart"/>
      <w:r w:rsidR="0094569E" w:rsidRPr="00B77F74">
        <w:t>44</w:t>
      </w:r>
      <w:proofErr w:type="spellEnd"/>
      <w:r w:rsidR="0094569E" w:rsidRPr="00B77F74">
        <w:t xml:space="preserve"> E, </w:t>
      </w:r>
    </w:p>
    <w:p w:rsidRDefault="00B77F74" w:rsidP="00212FA4" w:rsidR="00B77F74">
      <w:r>
        <w:t>-</w:t>
      </w:r>
      <w:r w:rsidR="00C11E13">
        <w:t xml:space="preserve"> Željko </w:t>
      </w:r>
      <w:proofErr w:type="spellStart"/>
      <w:r w:rsidR="00C11E13">
        <w:t>Pušćenik</w:t>
      </w:r>
      <w:proofErr w:type="spellEnd"/>
      <w:r w:rsidR="00C11E13">
        <w:t xml:space="preserve">, Zagreb, </w:t>
      </w:r>
      <w:proofErr w:type="spellStart"/>
      <w:r w:rsidR="00C11E13">
        <w:t>P</w:t>
      </w:r>
      <w:r w:rsidR="00E35130">
        <w:t>a</w:t>
      </w:r>
      <w:r w:rsidR="00C11E13">
        <w:t>linovečka</w:t>
      </w:r>
      <w:proofErr w:type="spellEnd"/>
      <w:r w:rsidR="00C11E13">
        <w:t xml:space="preserve"> ulica </w:t>
      </w:r>
      <w:proofErr w:type="spellStart"/>
      <w:r w:rsidR="00C11E13">
        <w:t>45</w:t>
      </w:r>
      <w:proofErr w:type="spellEnd"/>
      <w:r w:rsidR="00C11E13">
        <w:t>,</w:t>
      </w:r>
    </w:p>
    <w:p w:rsidRDefault="00C11E13" w:rsidP="00212FA4" w:rsidR="00C11E13">
      <w:r>
        <w:t xml:space="preserve">- Ivan </w:t>
      </w:r>
      <w:proofErr w:type="spellStart"/>
      <w:r>
        <w:t>Sebastijan</w:t>
      </w:r>
      <w:proofErr w:type="spellEnd"/>
      <w:r>
        <w:t xml:space="preserve"> </w:t>
      </w:r>
      <w:proofErr w:type="spellStart"/>
      <w:r>
        <w:t>Mikac</w:t>
      </w:r>
      <w:proofErr w:type="spellEnd"/>
      <w:r>
        <w:t>, Varaždin, Ognjena Price 3,</w:t>
      </w:r>
    </w:p>
    <w:p w:rsidRDefault="00C11E13" w:rsidP="00212FA4" w:rsidR="00B77F74">
      <w:r>
        <w:t xml:space="preserve">- </w:t>
      </w:r>
      <w:proofErr w:type="spellStart"/>
      <w:r>
        <w:t>Sertorio</w:t>
      </w:r>
      <w:proofErr w:type="spellEnd"/>
      <w:r>
        <w:t xml:space="preserve"> d.o.o. Labin, Opatijska 18,</w:t>
      </w:r>
    </w:p>
    <w:p w:rsidRDefault="00B77F74" w:rsidP="00B77F74" w:rsidR="00B77F74" w:rsidRPr="00B77F74">
      <w:pPr>
        <w:jc w:val="both"/>
      </w:pPr>
      <w:r w:rsidRPr="00B77F74">
        <w:t xml:space="preserve">- Hrvatska elektroprivreda d.d. Zagreb, Ulica grada Vukovara </w:t>
      </w:r>
      <w:proofErr w:type="spellStart"/>
      <w:r w:rsidRPr="00B77F74">
        <w:t>37</w:t>
      </w:r>
      <w:proofErr w:type="spellEnd"/>
      <w:r w:rsidRPr="00B77F74">
        <w:t>,</w:t>
      </w:r>
    </w:p>
    <w:p w:rsidRDefault="00905566" w:rsidP="009E2BD1" w:rsidR="004E7232" w:rsidRPr="00B77F7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77F74">
        <w:rPr>
          <w:rFonts w:hAnsi="Times New Roman" w:ascii="Times New Roman"/>
          <w:b w:val="false"/>
        </w:rPr>
        <w:t>-</w:t>
      </w:r>
      <w:r w:rsidR="005C6E5B" w:rsidRPr="00B77F74">
        <w:rPr>
          <w:rFonts w:hAnsi="Times New Roman" w:ascii="Times New Roman"/>
          <w:b w:val="false"/>
        </w:rPr>
        <w:t xml:space="preserve"> </w:t>
      </w:r>
      <w:proofErr w:type="spellStart"/>
      <w:r w:rsidR="005C6E5B" w:rsidRPr="00B77F74">
        <w:rPr>
          <w:rFonts w:hAnsi="Times New Roman" w:ascii="Times New Roman"/>
          <w:b w:val="false"/>
        </w:rPr>
        <w:t>z.k</w:t>
      </w:r>
      <w:proofErr w:type="spellEnd"/>
      <w:r w:rsidR="005C6E5B" w:rsidRPr="00B77F74">
        <w:rPr>
          <w:rFonts w:hAnsi="Times New Roman" w:ascii="Times New Roman"/>
          <w:b w:val="false"/>
        </w:rPr>
        <w:t xml:space="preserve">. odjel </w:t>
      </w:r>
      <w:r w:rsidR="00B77F74" w:rsidRPr="00B77F74">
        <w:rPr>
          <w:rFonts w:hAnsi="Times New Roman" w:ascii="Times New Roman"/>
          <w:b w:val="false"/>
        </w:rPr>
        <w:t>Buje-</w:t>
      </w:r>
      <w:proofErr w:type="spellStart"/>
      <w:r w:rsidR="00B77F74" w:rsidRPr="00B77F74">
        <w:rPr>
          <w:rFonts w:hAnsi="Times New Roman" w:ascii="Times New Roman"/>
          <w:b w:val="false"/>
        </w:rPr>
        <w:t>Buie</w:t>
      </w:r>
      <w:proofErr w:type="spellEnd"/>
      <w:r w:rsidR="005C6E5B" w:rsidRPr="00B77F74">
        <w:rPr>
          <w:rFonts w:hAnsi="Times New Roman" w:ascii="Times New Roman"/>
          <w:b w:val="false"/>
        </w:rPr>
        <w:t xml:space="preserve"> Općinskog suda u Puli-Pola</w:t>
      </w:r>
      <w:r w:rsidR="004E7232" w:rsidRPr="00B77F74">
        <w:rPr>
          <w:rFonts w:hAnsi="Times New Roman" w:ascii="Times New Roman"/>
          <w:b w:val="false"/>
        </w:rPr>
        <w:t xml:space="preserve">, radi provedbe točke V izreke ovog rješenja </w:t>
      </w:r>
    </w:p>
    <w:p w:rsidRDefault="004E7232" w:rsidP="004E7232" w:rsidR="004E7232" w:rsidRPr="004D244E">
      <w:pPr>
        <w:rPr>
          <w:color w:val="FF0000"/>
        </w:rPr>
      </w:pPr>
    </w:p>
    <w:p w:rsidRDefault="004E7232" w:rsidP="00FA68E8" w:rsidR="004E7232" w:rsidRPr="00B77F74">
      <w:pPr>
        <w:jc w:val="both"/>
      </w:pPr>
      <w:r w:rsidRPr="00B77F74">
        <w:t xml:space="preserve">Po pravomoćnosti: </w:t>
      </w:r>
    </w:p>
    <w:p w:rsidRDefault="004E7232" w:rsidP="000C5BB5" w:rsidR="004E7232" w:rsidRPr="00B77F74">
      <w:pPr>
        <w:jc w:val="both"/>
      </w:pPr>
      <w:r w:rsidRPr="00321934">
        <w:t xml:space="preserve">- </w:t>
      </w:r>
      <w:proofErr w:type="spellStart"/>
      <w:r w:rsidR="005C6E5B" w:rsidRPr="00321934">
        <w:t>z.k</w:t>
      </w:r>
      <w:proofErr w:type="spellEnd"/>
      <w:r w:rsidR="005C6E5B" w:rsidRPr="00321934">
        <w:t xml:space="preserve">. odjel </w:t>
      </w:r>
      <w:r w:rsidR="00B77F74" w:rsidRPr="00321934">
        <w:t>Buje-</w:t>
      </w:r>
      <w:proofErr w:type="spellStart"/>
      <w:r w:rsidR="00B77F74" w:rsidRPr="00321934">
        <w:t>Buie</w:t>
      </w:r>
      <w:proofErr w:type="spellEnd"/>
      <w:r w:rsidR="00B77F74" w:rsidRPr="00321934">
        <w:t xml:space="preserve"> </w:t>
      </w:r>
      <w:r w:rsidR="005C6E5B" w:rsidRPr="00321934">
        <w:t>Općinskog suda u Puli-Pola</w:t>
      </w:r>
      <w:r w:rsidRPr="00321934">
        <w:t xml:space="preserve">, uz potvrdu o plaćenoj </w:t>
      </w:r>
      <w:proofErr w:type="spellStart"/>
      <w:r w:rsidRPr="00321934">
        <w:t>kupovnini</w:t>
      </w:r>
      <w:proofErr w:type="spellEnd"/>
      <w:r w:rsidRPr="00321934">
        <w:t>, radi</w:t>
      </w:r>
      <w:r w:rsidRPr="00B77F74">
        <w:t xml:space="preserve"> provedbe </w:t>
      </w:r>
      <w:r w:rsidR="0068094C" w:rsidRPr="00B77F74">
        <w:t>točke III izreke ovog rješenja</w:t>
      </w:r>
    </w:p>
    <w:p w:rsidRDefault="00905566" w:rsidP="00296DCA" w:rsidR="00905566" w:rsidRPr="00B77F74">
      <w:pPr>
        <w:jc w:val="both"/>
      </w:pPr>
      <w:r w:rsidRPr="00B77F74">
        <w:t>- Financijskoj agenciji</w:t>
      </w:r>
      <w:r w:rsidR="00515AF2" w:rsidRPr="00B77F74">
        <w:t>,</w:t>
      </w:r>
      <w:r w:rsidRPr="00B77F74">
        <w:t xml:space="preserve"> Rijeka, F. Kurelca 8, sa potvrdom pravomoćnosti, radi objave na mrežnim stranicama (čl. 26. Pravilnika o načinu i postupku provedbe prodaje nekretnina i pokretnina u ovršnom postupku) </w:t>
      </w:r>
    </w:p>
    <w:p w:rsidRDefault="004E7232" w:rsidP="00296DCA" w:rsidR="004E7232" w:rsidRPr="004D244E">
      <w:pPr>
        <w:jc w:val="both"/>
        <w:rPr>
          <w:color w:val="FF0000"/>
        </w:rPr>
      </w:pPr>
    </w:p>
    <w:sectPr w:rsidSect="00972714" w:rsidR="004E7232" w:rsidRPr="004D244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E30" w:rsidR="00A45E30">
      <w:r>
        <w:separator/>
      </w:r>
    </w:p>
  </w:endnote>
  <w:endnote w:id="0" w:type="continuationSeparator">
    <w:p w:rsidRDefault="00A45E30" w:rsidR="00A45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E30" w:rsidR="00A45E30">
      <w:r>
        <w:separator/>
      </w:r>
    </w:p>
  </w:footnote>
  <w:footnote w:id="0" w:type="continuationSeparator">
    <w:p w:rsidRDefault="00A45E30" w:rsidR="00A45E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3C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93293F" w:rsidRPr="0093293F">
      <w:t>1 St-</w:t>
    </w:r>
    <w:proofErr w:type="spellStart"/>
    <w:r w:rsidR="00FB2C95">
      <w:t>196</w:t>
    </w:r>
    <w:proofErr w:type="spellEnd"/>
    <w:r w:rsidR="0093293F" w:rsidRPr="0093293F">
      <w:t>/</w:t>
    </w:r>
    <w:proofErr w:type="spellStart"/>
    <w:r w:rsidR="0093293F" w:rsidRPr="0093293F">
      <w:t>1</w:t>
    </w:r>
    <w:r w:rsidR="000C3BFB">
      <w:t>7</w:t>
    </w:r>
    <w:proofErr w:type="spellEnd"/>
    <w:r w:rsidR="0093293F" w:rsidRPr="0093293F">
      <w:t>-</w:t>
    </w:r>
    <w:proofErr w:type="spellStart"/>
    <w:r w:rsidR="00E35130">
      <w:t>44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>
      <w:tab/>
      <w:t>1 St-</w:t>
    </w:r>
    <w:proofErr w:type="spellStart"/>
    <w:r w:rsidR="004D244E">
      <w:t>196</w:t>
    </w:r>
    <w:proofErr w:type="spellEnd"/>
    <w:r>
      <w:t>/</w:t>
    </w:r>
    <w:proofErr w:type="spellStart"/>
    <w:r>
      <w:t>1</w:t>
    </w:r>
    <w:r w:rsidR="000C3BFB">
      <w:t>7</w:t>
    </w:r>
    <w:proofErr w:type="spellEnd"/>
    <w:r>
      <w:t>-</w:t>
    </w:r>
    <w:proofErr w:type="spellStart"/>
    <w:r w:rsidR="00E35130">
      <w:t>44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2774B"/>
    <w:rsid w:val="000302CC"/>
    <w:rsid w:val="00035608"/>
    <w:rsid w:val="00052D3E"/>
    <w:rsid w:val="00056216"/>
    <w:rsid w:val="0006453B"/>
    <w:rsid w:val="00071F10"/>
    <w:rsid w:val="000C3BFB"/>
    <w:rsid w:val="000C5BB5"/>
    <w:rsid w:val="000E2F5A"/>
    <w:rsid w:val="000E53E3"/>
    <w:rsid w:val="00115735"/>
    <w:rsid w:val="00120771"/>
    <w:rsid w:val="00136247"/>
    <w:rsid w:val="00137023"/>
    <w:rsid w:val="00147F0B"/>
    <w:rsid w:val="001529EB"/>
    <w:rsid w:val="00164A9E"/>
    <w:rsid w:val="00173BAE"/>
    <w:rsid w:val="001831A7"/>
    <w:rsid w:val="00185B95"/>
    <w:rsid w:val="00185BF2"/>
    <w:rsid w:val="001946BE"/>
    <w:rsid w:val="001B0669"/>
    <w:rsid w:val="001B5AA0"/>
    <w:rsid w:val="001C079E"/>
    <w:rsid w:val="001E02F0"/>
    <w:rsid w:val="001F1022"/>
    <w:rsid w:val="001F2E77"/>
    <w:rsid w:val="00212FA4"/>
    <w:rsid w:val="00227ECB"/>
    <w:rsid w:val="00233C97"/>
    <w:rsid w:val="0023585B"/>
    <w:rsid w:val="00242F8D"/>
    <w:rsid w:val="00251457"/>
    <w:rsid w:val="00256E04"/>
    <w:rsid w:val="002644C6"/>
    <w:rsid w:val="0027296A"/>
    <w:rsid w:val="00290EE4"/>
    <w:rsid w:val="00296DCA"/>
    <w:rsid w:val="002C0EC7"/>
    <w:rsid w:val="002E46E0"/>
    <w:rsid w:val="002E5D7E"/>
    <w:rsid w:val="003111A7"/>
    <w:rsid w:val="00321934"/>
    <w:rsid w:val="00333737"/>
    <w:rsid w:val="00366257"/>
    <w:rsid w:val="003811B6"/>
    <w:rsid w:val="00385DCE"/>
    <w:rsid w:val="003A4FFA"/>
    <w:rsid w:val="003E524B"/>
    <w:rsid w:val="003F652B"/>
    <w:rsid w:val="00410247"/>
    <w:rsid w:val="00425282"/>
    <w:rsid w:val="00430372"/>
    <w:rsid w:val="00446407"/>
    <w:rsid w:val="00461F2C"/>
    <w:rsid w:val="0046530C"/>
    <w:rsid w:val="00472107"/>
    <w:rsid w:val="00487D32"/>
    <w:rsid w:val="00487D46"/>
    <w:rsid w:val="00493CAF"/>
    <w:rsid w:val="004A68B4"/>
    <w:rsid w:val="004D244E"/>
    <w:rsid w:val="004D6FB2"/>
    <w:rsid w:val="004E08E8"/>
    <w:rsid w:val="004E7232"/>
    <w:rsid w:val="004F6959"/>
    <w:rsid w:val="004F72FA"/>
    <w:rsid w:val="00515AF2"/>
    <w:rsid w:val="00527997"/>
    <w:rsid w:val="00554440"/>
    <w:rsid w:val="00556545"/>
    <w:rsid w:val="00567E89"/>
    <w:rsid w:val="00580CA1"/>
    <w:rsid w:val="005C6E5B"/>
    <w:rsid w:val="005C71AE"/>
    <w:rsid w:val="005D73EA"/>
    <w:rsid w:val="006122DA"/>
    <w:rsid w:val="00660F11"/>
    <w:rsid w:val="00674307"/>
    <w:rsid w:val="00676F34"/>
    <w:rsid w:val="0068094C"/>
    <w:rsid w:val="006937AA"/>
    <w:rsid w:val="006A0D78"/>
    <w:rsid w:val="006A21F9"/>
    <w:rsid w:val="006C3461"/>
    <w:rsid w:val="007078C9"/>
    <w:rsid w:val="00723C96"/>
    <w:rsid w:val="00726336"/>
    <w:rsid w:val="00760802"/>
    <w:rsid w:val="00776F86"/>
    <w:rsid w:val="00793C76"/>
    <w:rsid w:val="00797751"/>
    <w:rsid w:val="007A53D8"/>
    <w:rsid w:val="007A572C"/>
    <w:rsid w:val="007A6FCF"/>
    <w:rsid w:val="007C5F12"/>
    <w:rsid w:val="007D642C"/>
    <w:rsid w:val="007F2888"/>
    <w:rsid w:val="007F339B"/>
    <w:rsid w:val="00812B0C"/>
    <w:rsid w:val="00817B30"/>
    <w:rsid w:val="008464B0"/>
    <w:rsid w:val="00863E69"/>
    <w:rsid w:val="0086610D"/>
    <w:rsid w:val="008A1D1A"/>
    <w:rsid w:val="008A43FD"/>
    <w:rsid w:val="008C3281"/>
    <w:rsid w:val="008E224F"/>
    <w:rsid w:val="008E6204"/>
    <w:rsid w:val="00905566"/>
    <w:rsid w:val="00920717"/>
    <w:rsid w:val="0093128D"/>
    <w:rsid w:val="0093293F"/>
    <w:rsid w:val="00936FE1"/>
    <w:rsid w:val="0094569E"/>
    <w:rsid w:val="00972714"/>
    <w:rsid w:val="009741C3"/>
    <w:rsid w:val="00987DE5"/>
    <w:rsid w:val="00996D94"/>
    <w:rsid w:val="009A1B07"/>
    <w:rsid w:val="009A53A8"/>
    <w:rsid w:val="009E2BD1"/>
    <w:rsid w:val="009F0593"/>
    <w:rsid w:val="009F7F4F"/>
    <w:rsid w:val="00A21A17"/>
    <w:rsid w:val="00A3123C"/>
    <w:rsid w:val="00A45E30"/>
    <w:rsid w:val="00A7258A"/>
    <w:rsid w:val="00AA014D"/>
    <w:rsid w:val="00AB1525"/>
    <w:rsid w:val="00AC11DC"/>
    <w:rsid w:val="00B257EB"/>
    <w:rsid w:val="00B3525B"/>
    <w:rsid w:val="00B41750"/>
    <w:rsid w:val="00B64BBA"/>
    <w:rsid w:val="00B75A10"/>
    <w:rsid w:val="00B77F74"/>
    <w:rsid w:val="00B8262A"/>
    <w:rsid w:val="00BB13A3"/>
    <w:rsid w:val="00BB2B5F"/>
    <w:rsid w:val="00BB54D3"/>
    <w:rsid w:val="00BE7500"/>
    <w:rsid w:val="00BF2269"/>
    <w:rsid w:val="00BF44B2"/>
    <w:rsid w:val="00BF6BFF"/>
    <w:rsid w:val="00C01FDE"/>
    <w:rsid w:val="00C11E13"/>
    <w:rsid w:val="00C22CBA"/>
    <w:rsid w:val="00C30240"/>
    <w:rsid w:val="00C30369"/>
    <w:rsid w:val="00C31B8B"/>
    <w:rsid w:val="00C32B58"/>
    <w:rsid w:val="00C836CB"/>
    <w:rsid w:val="00C967E5"/>
    <w:rsid w:val="00CD5867"/>
    <w:rsid w:val="00CF0016"/>
    <w:rsid w:val="00CF7D91"/>
    <w:rsid w:val="00D13195"/>
    <w:rsid w:val="00D15799"/>
    <w:rsid w:val="00D2379D"/>
    <w:rsid w:val="00D35392"/>
    <w:rsid w:val="00D366CF"/>
    <w:rsid w:val="00D5716B"/>
    <w:rsid w:val="00D6024A"/>
    <w:rsid w:val="00D76B37"/>
    <w:rsid w:val="00D943D6"/>
    <w:rsid w:val="00DB6408"/>
    <w:rsid w:val="00DD0A6D"/>
    <w:rsid w:val="00DE63B7"/>
    <w:rsid w:val="00E20E0F"/>
    <w:rsid w:val="00E30579"/>
    <w:rsid w:val="00E35130"/>
    <w:rsid w:val="00E8437E"/>
    <w:rsid w:val="00E90900"/>
    <w:rsid w:val="00E90DA1"/>
    <w:rsid w:val="00E9372C"/>
    <w:rsid w:val="00E942DF"/>
    <w:rsid w:val="00E956C0"/>
    <w:rsid w:val="00EB1793"/>
    <w:rsid w:val="00ED5077"/>
    <w:rsid w:val="00F14C50"/>
    <w:rsid w:val="00F15FEF"/>
    <w:rsid w:val="00F27508"/>
    <w:rsid w:val="00F34385"/>
    <w:rsid w:val="00F70566"/>
    <w:rsid w:val="00F82927"/>
    <w:rsid w:val="00F84A81"/>
    <w:rsid w:val="00FA68E8"/>
    <w:rsid w:val="00FB2C95"/>
    <w:rsid w:val="00FC07E1"/>
    <w:rsid w:val="00FC5E6F"/>
    <w:rsid w:val="00FD5064"/>
    <w:rsid w:val="00FD63C6"/>
    <w:rsid w:val="00FD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2E5D7E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3C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3C9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C9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C9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C9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customStyle="1" w:styleId="ZaglavljeChar" w:type="character">
    <w:name w:val="Zaglavlje Char"/>
    <w:link w:val="Zaglavlje"/>
    <w:uiPriority w:val="99"/>
    <w:rsid w:val="002E5D7E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3C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3C9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C9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C9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C9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6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26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179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31827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419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584385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0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80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444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959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11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63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21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00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0072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414647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1421099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29384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28327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7177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7121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091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1845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604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093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26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12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61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IMO.NE.H. d.o.o. u stečaju</izvorni_sadrzaj>
    <derivirana_varijabla naziv="DomainObject.Predmet.ProtustrankaFormated_1">  Stečajna masa iza IMO.NE.H. d.o.o. u stečaju</derivirana_varijabla>
  </DomainObject.Predmet.ProtustrankaFormated>
  <DomainObject.Predmet.ProtustrankaFormatedOIB>
    <izvorni_sadrzaj>  Stečajna masa iza IMO.NE.H. d.o.o. u stečaju, OIB 39260891109</izvorni_sadrzaj>
    <derivirana_varijabla naziv="DomainObject.Predmet.ProtustrankaFormatedOIB_1">  Stečajna masa iza IMO.NE.H. d.o.o. u stečaju, OIB 39260891109</derivirana_varijabla>
  </DomainObject.Predmet.ProtustrankaFormatedOIB>
  <DomainObject.Predmet.ProtustrankaFormatedWithAdress>
    <izvorni_sadrzaj> Stečajna masa iza IMO.NE.H. d.o.o. u stečaju, Petrinjska 28, 10000 Zagreb</izvorni_sadrzaj>
    <derivirana_varijabla naziv="DomainObject.Predmet.ProtustrankaFormatedWithAdress_1"> Stečajna masa iza IMO.NE.H. d.o.o. u stečaju, Petrinjska 28, 10000 Zagreb</derivirana_varijabla>
  </DomainObject.Predmet.ProtustrankaFormatedWithAdress>
  <DomainObject.Predmet.ProtustrankaFormatedWithAdressOIB>
    <izvorni_sadrzaj> Stečajna masa iza IMO.NE.H. d.o.o. u stečaju, OIB 39260891109, Petrinjska 28, 10000 Zagreb</izvorni_sadrzaj>
    <derivirana_varijabla naziv="DomainObject.Predmet.ProtustrankaFormatedWithAdressOIB_1"> Stečajna masa iza IMO.NE.H. d.o.o. u stečaju, OIB 39260891109, Petrinjska 28, 10000 Zagreb</derivirana_varijabla>
  </DomainObject.Predmet.ProtustrankaFormatedWithAdressOIB>
  <DomainObject.Predmet.ProtustrankaWithAdress>
    <izvorni_sadrzaj>Stečajna masa iza IMO.NE.H. d.o.o. u stečaju Petrinjska 28, 10000 Zagreb</izvorni_sadrzaj>
    <derivirana_varijabla naziv="DomainObject.Predmet.ProtustrankaWithAdress_1">Stečajna masa iza IMO.NE.H. d.o.o. u stečaju Petrinjska 28, 10000 Zagreb</derivirana_varijabla>
  </DomainObject.Predmet.ProtustrankaWithAdress>
  <DomainObject.Predmet.ProtustrankaWithAdressOIB>
    <izvorni_sadrzaj>Stečajna masa iza IMO.NE.H. d.o.o. u stečaju, OIB 39260891109, Petrinjska 28, 10000 Zagreb</izvorni_sadrzaj>
    <derivirana_varijabla naziv="DomainObject.Predmet.ProtustrankaWithAdressOIB_1">Stečajna masa iza IMO.NE.H. d.o.o. u stečaju, OIB 39260891109, Petrinjska 28, 10000 Zagreb</derivirana_varijabla>
  </DomainObject.Predmet.ProtustrankaWithAdressOIB>
  <DomainObject.Predmet.ProtustrankaNazivFormated>
    <izvorni_sadrzaj>Stečajna masa iza IMO.NE.H. d.o.o. u stečaju</izvorni_sadrzaj>
    <derivirana_varijabla naziv="DomainObject.Predmet.ProtustrankaNazivFormated_1">Stečajna masa iza IMO.NE.H. d.o.o. u stečaju</derivirana_varijabla>
  </DomainObject.Predmet.ProtustrankaNazivFormated>
  <DomainObject.Predmet.ProtustrankaNazivFormatedOIB>
    <izvorni_sadrzaj>Stečajna masa iza IMO.NE.H. d.o.o. u stečaju, OIB 39260891109</izvorni_sadrzaj>
    <derivirana_varijabla naziv="DomainObject.Predmet.ProtustrankaNazivFormatedOIB_1">Stečajna masa iza IMO.NE.H. d.o.o. u stečaju, OIB 39260891109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2502.85</izvorni_sadrzaj>
    <derivirana_varijabla naziv="DomainObject.Predmet.TrenutnaVrijednost_1">2502.85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IMO.NE.H. d.o.o. u stečaju</item>
    </izvorni_sadrzaj>
    <derivirana_varijabla naziv="DomainObject.Predmet.ProtuStrankaListFormated_1">
      <item>Stečajna masa iza IMO.NE.H. d.o.o. u stečaju</item>
    </derivirana_varijabla>
  </DomainObject.Predmet.ProtuStrankaListFormated>
  <DomainObject.Predmet.ProtuStrankaListFormatedOIB>
    <izvorni_sadrzaj>
      <item>Stečajna masa iza IMO.NE.H. d.o.o. u stečaju, OIB 39260891109</item>
    </izvorni_sadrzaj>
    <derivirana_varijabla naziv="DomainObject.Predmet.ProtuStrankaListFormatedOIB_1">
      <item>Stečajna masa iza IMO.NE.H. d.o.o. u stečaju, OIB 39260891109</item>
    </derivirana_varijabla>
  </DomainObject.Predmet.ProtuStrankaListFormatedOIB>
  <DomainObject.Predmet.ProtuStrankaListFormatedWithAdress>
    <izvorni_sadrzaj>
      <item>Stečajna masa iza IMO.NE.H. d.o.o. u stečaju, Petrinjska 28, 10000 Zagreb</item>
    </izvorni_sadrzaj>
    <derivirana_varijabla naziv="DomainObject.Predmet.ProtuStrankaListFormatedWithAdress_1">
      <item>Stečajna masa iza IMO.NE.H. d.o.o. u stečaju, Petrinjska 28, 10000 Zagreb</item>
    </derivirana_varijabla>
  </DomainObject.Predmet.ProtuStrankaListFormatedWithAdress>
  <DomainObject.Predmet.ProtuStrankaListFormatedWithAdressOIB>
    <izvorni_sadrzaj>
      <item>Stečajna masa iza IMO.NE.H. d.o.o. u stečaju, OIB 39260891109, Petrinjska 28, 10000 Zagreb</item>
    </izvorni_sadrzaj>
    <derivirana_varijabla naziv="DomainObject.Predmet.ProtuStrankaListFormatedWithAdressOIB_1">
      <item>Stečajna masa iza IMO.NE.H. d.o.o. u stečaju, OIB 39260891109, Petrinjska 28, 10000 Zagreb</item>
    </derivirana_varijabla>
  </DomainObject.Predmet.ProtuStrankaListFormatedWithAdressOIB>
  <DomainObject.Predmet.ProtuStrankaListNazivFormated>
    <izvorni_sadrzaj>
      <item>Stečajna masa iza IMO.NE.H. d.o.o. u stečaju</item>
    </izvorni_sadrzaj>
    <derivirana_varijabla naziv="DomainObject.Predmet.ProtuStrankaListNazivFormated_1">
      <item>Stečajna masa iza IMO.NE.H. d.o.o. u stečaju</item>
    </derivirana_varijabla>
  </DomainObject.Predmet.ProtuStrankaListNazivFormated>
  <DomainObject.Predmet.ProtuStrankaListNazivFormatedOIB>
    <izvorni_sadrzaj>
      <item>Stečajna masa iza IMO.NE.H. d.o.o. u stečaju, OIB 39260891109</item>
    </izvorni_sadrzaj>
    <derivirana_varijabla naziv="DomainObject.Predmet.ProtuStrankaListNazivFormatedOIB_1">
      <item>Stečajna masa iza IMO.NE.H. d.o.o. u stečaju, OIB 39260891109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IMO.NE.H. d.o.o. u stečaju</izvorni_sadrzaj>
    <derivirana_varijabla naziv="DomainObject.Predmet.ProtustrankaIDrugi_1">Stečajna masa iza IMO.NE.H.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IMO.NE.H. d.o.o. u stečaju, OIB 39260891109, Petrinjska 28, 10000 Zagreb</izvorni_sadrzaj>
    <derivirana_varijabla naziv="DomainObject.Predmet.ProtustrankaIDrugiAdressOIB_1">Stečajna masa iza IMO.NE.H. d.o.o. u stečaju, OIB 39260891109,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IMO.NE.H. d.o.o. u stečaju</item>
      <item>Stečajni upravitelj Ivan Gjurašić, Zagreb</item>
    </izvorni_sadrzaj>
    <derivirana_varijabla naziv="DomainObject.Predmet.SudioniciListNaziv_1">
      <item>Stečajna masa iza IMO.NE.H. d.o.o. u stečaju</item>
      <item>Stečajni upravitelj Ivan Gjurašić, Zagreb</item>
    </derivirana_varijabla>
  </DomainObject.Predmet.SudioniciListNaziv>
  <DomainObject.Predmet.SudioniciListAdressOIB>
    <izvorni_sadrzaj>
      <item>Stečajna masa iza IMO.NE.H. d.o.o. u stečaju, OIB 39260891109,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IMO.NE.H. d.o.o. u stečaju, OIB 39260891109,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39260891109</item>
      <item>, OIB 66025260916</item>
    </izvorni_sadrzaj>
    <derivirana_varijabla naziv="DomainObject.Predmet.SudioniciListNazivOIB_1">
      <item>, OIB 39260891109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3</properties:Pages>
  <properties:Words>909</properties:Words>
  <properties:Characters>4723</properties:Characters>
  <properties:Lines>117</properties:Lines>
  <properties:Paragraphs>43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5846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2018-06-08T06:55:00Z</dcterms:created>
  <dc:creator>korisnik</dc:creator>
  <cp:lastModifiedBy>Lorena Paris Aničić</cp:lastModifiedBy>
  <cp:lastPrinted>2018-06-08T07:05:00Z</cp:lastPrinted>
  <dcterms:modified xmlns:xsi="http://www.w3.org/2001/XMLSchema-instance" xsi:type="dcterms:W3CDTF">2018-06-14T08:57:00Z</dcterms:modified>
  <cp:revision>6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(St-196-17 Rješenje o dosudi nekretnine.docx)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