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530FE8" w:rsidR="00530FE8">
        <w:tc>
          <w:tcPr>
            <w:tcW w:type="dxa" w:w="2985"/>
            <w:hideMark/>
          </w:tcPr>
          <w:p w:rsidRDefault="00530FE8" w:rsidR="00530FE8">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30FE8" w:rsidR="00530FE8">
            <w:pPr>
              <w:spacing w:after="0"/>
              <w:jc w:val="center"/>
            </w:pPr>
            <w:r>
              <w:t>Republika Hrvatska</w:t>
            </w:r>
          </w:p>
          <w:p w:rsidRDefault="00530FE8" w:rsidR="00530FE8">
            <w:pPr>
              <w:spacing w:after="0"/>
              <w:jc w:val="center"/>
            </w:pPr>
            <w:r>
              <w:t>Trgovački sud u Varaždinu</w:t>
            </w:r>
          </w:p>
          <w:p w:rsidRDefault="00530FE8" w:rsidR="00530FE8">
            <w:pPr>
              <w:spacing w:after="0"/>
              <w:jc w:val="center"/>
            </w:pPr>
            <w:r>
              <w:t>Varaždin, Braće Radić 2</w:t>
            </w:r>
          </w:p>
        </w:tc>
      </w:tr>
    </w:tbl>
    <w:p w14:textId="9daf498" w14:paraId="9daf498" w:rsidRDefault="00530FE8" w:rsidP="00530FE8" w:rsidR="00530FE8">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530FE8" w:rsidR="00530FE8">
        <w:trPr>
          <w:jc w:val="right"/>
        </w:trPr>
        <w:tc>
          <w:tcPr>
            <w:tcW w:type="dxa" w:w="4320"/>
            <w:hideMark/>
          </w:tcPr>
          <w:p w:rsidRDefault="00530FE8" w:rsidP="00530FE8" w:rsidR="00530FE8">
            <w:pPr>
              <w:pStyle w:val="VSVerzija"/>
              <w:jc w:val="right"/>
            </w:pPr>
            <w:r>
              <w:t xml:space="preserve">Poslovni broj:  6 St-1062/2016-2 </w:t>
            </w:r>
          </w:p>
        </w:tc>
      </w:tr>
    </w:tbl>
    <w:p w:rsidRDefault="00530FE8" w:rsidP="00530FE8" w:rsidR="00530FE8">
      <w:pPr>
        <w:spacing w:after="0"/>
        <w:jc w:val="center"/>
      </w:pPr>
      <w:r>
        <w:t xml:space="preserve">  </w:t>
      </w:r>
    </w:p>
    <w:p w:rsidRDefault="00530FE8" w:rsidP="00530FE8" w:rsidR="00530FE8">
      <w:pPr>
        <w:spacing w:after="0"/>
        <w:jc w:val="center"/>
      </w:pPr>
    </w:p>
    <w:p w:rsidRDefault="00530FE8" w:rsidP="00530FE8" w:rsidR="00530FE8">
      <w:pPr>
        <w:spacing w:after="0"/>
        <w:jc w:val="center"/>
      </w:pPr>
    </w:p>
    <w:p w:rsidRDefault="00530FE8" w:rsidP="00530FE8" w:rsidR="00530FE8">
      <w:pPr>
        <w:spacing w:after="0"/>
        <w:jc w:val="center"/>
        <w:rPr>
          <w:b/>
        </w:rPr>
      </w:pPr>
      <w:r>
        <w:t xml:space="preserve"> R E P U B L I K A         H R V A T S K A</w:t>
      </w:r>
    </w:p>
    <w:p w:rsidRDefault="00530FE8" w:rsidP="00530FE8" w:rsidR="00530FE8">
      <w:pPr>
        <w:spacing w:after="0"/>
        <w:jc w:val="both"/>
        <w:rPr>
          <w:b/>
        </w:rPr>
      </w:pPr>
    </w:p>
    <w:p w:rsidRDefault="00530FE8" w:rsidP="00530FE8" w:rsidR="00530FE8">
      <w:pPr>
        <w:spacing w:after="0"/>
        <w:jc w:val="center"/>
      </w:pPr>
      <w:r>
        <w:t>R   J    E    Š    E    N    J    E</w:t>
      </w:r>
    </w:p>
    <w:p w:rsidRDefault="00530FE8" w:rsidP="00530FE8" w:rsidR="00530FE8">
      <w:pPr>
        <w:spacing w:after="0"/>
        <w:jc w:val="both"/>
        <w:rPr>
          <w:b/>
        </w:rPr>
      </w:pPr>
    </w:p>
    <w:p w:rsidRDefault="00530FE8" w:rsidP="00530FE8" w:rsidR="00530FE8">
      <w:pPr>
        <w:spacing w:after="0"/>
        <w:jc w:val="both"/>
        <w:rPr>
          <w:b/>
        </w:rPr>
      </w:pPr>
      <w:r>
        <w:rPr>
          <w:b/>
        </w:rPr>
        <w:t xml:space="preserve">                                                          </w:t>
      </w:r>
    </w:p>
    <w:p w:rsidRDefault="00530FE8" w:rsidP="00530FE8" w:rsidR="00530FE8">
      <w:pPr>
        <w:spacing w:after="0"/>
        <w:jc w:val="both"/>
      </w:pPr>
      <w:r>
        <w:rPr>
          <w:b/>
        </w:rPr>
        <w:tab/>
      </w:r>
      <w:r>
        <w:t xml:space="preserve">Trgovački sud u Varaždinu,  po sucu toga suda Hugu </w:t>
      </w:r>
      <w:proofErr w:type="spellStart"/>
      <w:r>
        <w:t>Wedemeyeru</w:t>
      </w:r>
      <w:proofErr w:type="spellEnd"/>
      <w:r>
        <w:t>, u izvanparničnom predmetu predlagatelja</w:t>
      </w:r>
      <w:r w:rsidR="002D7E38">
        <w:t xml:space="preserve"> Zagrebačke banke d.d. iz Zagreba, Trg bana J. Jelačića br. 10, OIB: 92963223473, kojeg zastupa punomoćnik Josip Mađarić, odvjetnik iz Odvjetničkog društva Mađarić &amp; </w:t>
      </w:r>
      <w:proofErr w:type="spellStart"/>
      <w:r w:rsidR="002D7E38">
        <w:t>Lui</w:t>
      </w:r>
      <w:proofErr w:type="spellEnd"/>
      <w:r w:rsidR="002D7E38">
        <w:t>, iz Zagreba, Ilica br. 191f</w:t>
      </w:r>
      <w:r>
        <w:t xml:space="preserve">, u postupku provođenja likvidacije nad imovinom brisanog društva </w:t>
      </w:r>
      <w:r w:rsidR="002D7E38">
        <w:t>ĐURĐEVČANKA d.o.o. iz Đurđevca, Bana J. Jelačića br. 76</w:t>
      </w:r>
      <w:r>
        <w:t xml:space="preserve">, OIB: </w:t>
      </w:r>
      <w:r w:rsidR="002D7E38">
        <w:t>33240821637</w:t>
      </w:r>
      <w:r>
        <w:t xml:space="preserve">, u povodu prijedloga likvidatora od </w:t>
      </w:r>
      <w:r w:rsidR="002D7E38">
        <w:t>19. svibnja</w:t>
      </w:r>
      <w:r>
        <w:t xml:space="preserve"> 201</w:t>
      </w:r>
      <w:r w:rsidR="002D7E38">
        <w:t>6</w:t>
      </w:r>
      <w:r>
        <w:t>.</w:t>
      </w:r>
      <w:r w:rsidR="00D81175">
        <w:t xml:space="preserve">, </w:t>
      </w:r>
      <w:r>
        <w:t>izvan ročišta 16. listopada 2017.,</w:t>
      </w:r>
    </w:p>
    <w:p w:rsidRDefault="00530FE8" w:rsidP="00530FE8" w:rsidR="00530FE8">
      <w:pPr>
        <w:spacing w:after="0"/>
        <w:jc w:val="both"/>
      </w:pPr>
    </w:p>
    <w:p w:rsidRDefault="00530FE8" w:rsidP="00530FE8" w:rsidR="00530FE8">
      <w:pPr>
        <w:spacing w:after="0"/>
        <w:jc w:val="both"/>
      </w:pPr>
    </w:p>
    <w:p w:rsidRDefault="00530FE8" w:rsidP="00530FE8" w:rsidR="00530FE8">
      <w:pPr>
        <w:spacing w:after="0"/>
        <w:jc w:val="center"/>
      </w:pPr>
      <w:r>
        <w:t>r  i  j  e  š  i  o          j   e</w:t>
      </w:r>
    </w:p>
    <w:p w:rsidRDefault="00530FE8" w:rsidP="00530FE8" w:rsidR="00530FE8">
      <w:pPr>
        <w:spacing w:after="0"/>
        <w:jc w:val="both"/>
      </w:pPr>
      <w:r>
        <w:tab/>
      </w:r>
      <w:r>
        <w:tab/>
      </w:r>
    </w:p>
    <w:p w:rsidRDefault="00530FE8" w:rsidP="00530FE8" w:rsidR="00530FE8">
      <w:pPr>
        <w:spacing w:after="0"/>
        <w:jc w:val="both"/>
      </w:pPr>
      <w:r>
        <w:tab/>
        <w:t xml:space="preserve">1) </w:t>
      </w:r>
      <w:r w:rsidR="00746B3C">
        <w:t>Obustavlja se postupak likvidacije</w:t>
      </w:r>
      <w:r>
        <w:t xml:space="preserve"> nad imovinom brisanog društva</w:t>
      </w:r>
      <w:r w:rsidR="00746B3C">
        <w:t xml:space="preserve"> ĐURĐEVČANKA d.o.o. iz Đurđevca, Bana J. Jelačića br. 76, OIB: 33240821637</w:t>
      </w:r>
      <w:r>
        <w:t>.</w:t>
      </w:r>
    </w:p>
    <w:p w:rsidRDefault="00530FE8" w:rsidP="00530FE8" w:rsidR="00530FE8">
      <w:pPr>
        <w:spacing w:after="0"/>
        <w:jc w:val="both"/>
      </w:pPr>
    </w:p>
    <w:p w:rsidRDefault="00746B3C" w:rsidP="00530FE8" w:rsidR="00530FE8">
      <w:pPr>
        <w:spacing w:after="0"/>
        <w:jc w:val="both"/>
      </w:pPr>
      <w:r>
        <w:tab/>
        <w:t>2</w:t>
      </w:r>
      <w:r w:rsidR="00530FE8">
        <w:t>) Otvara se stečajni postupak nad imovinom brisanog društva</w:t>
      </w:r>
      <w:r>
        <w:t xml:space="preserve"> ĐURĐEVČANKA d.o.o. iz Đurđevca, Bana J. Jelačića br. 76, OIB: 33240821637</w:t>
      </w:r>
      <w:r w:rsidR="003F60B0">
        <w:t>, s danom 16. listopada 2017. u 15,00 sati.</w:t>
      </w:r>
    </w:p>
    <w:p w:rsidRDefault="00530FE8" w:rsidP="00530FE8" w:rsidR="00530FE8">
      <w:pPr>
        <w:spacing w:after="0"/>
        <w:jc w:val="both"/>
      </w:pPr>
    </w:p>
    <w:p w:rsidRDefault="00746B3C" w:rsidP="00530FE8" w:rsidR="00530FE8">
      <w:pPr>
        <w:spacing w:after="0"/>
        <w:jc w:val="both"/>
      </w:pPr>
      <w:r>
        <w:tab/>
        <w:t>3</w:t>
      </w:r>
      <w:r w:rsidR="00530FE8">
        <w:t>) Za stečajnog upravitelja imenuje se</w:t>
      </w:r>
      <w:r w:rsidR="000A0BF7">
        <w:t xml:space="preserve"> Tea </w:t>
      </w:r>
      <w:proofErr w:type="spellStart"/>
      <w:r w:rsidR="000A0BF7">
        <w:t>Gat</w:t>
      </w:r>
      <w:r w:rsidR="00593AAB">
        <w:t>t</w:t>
      </w:r>
      <w:r w:rsidR="000A0BF7">
        <w:t>ernig</w:t>
      </w:r>
      <w:proofErr w:type="spellEnd"/>
      <w:r w:rsidR="000A0BF7">
        <w:t>, odvjetnica iz Varaždina, Branka Vodnika br. 4</w:t>
      </w:r>
      <w:r w:rsidR="00530FE8">
        <w:t xml:space="preserve">, OIB: </w:t>
      </w:r>
      <w:r w:rsidR="000A0BF7">
        <w:t>20214370352</w:t>
      </w:r>
      <w:r w:rsidR="00530FE8">
        <w:t>.</w:t>
      </w:r>
    </w:p>
    <w:p w:rsidRDefault="00E644EA" w:rsidP="00530FE8" w:rsidR="00E644EA">
      <w:pPr>
        <w:spacing w:after="0"/>
        <w:jc w:val="both"/>
      </w:pPr>
    </w:p>
    <w:p w:rsidRDefault="00E644EA" w:rsidP="00530FE8" w:rsidR="00E644EA">
      <w:pPr>
        <w:spacing w:after="0"/>
        <w:jc w:val="both"/>
      </w:pPr>
      <w:r>
        <w:tab/>
        <w:t>4) Nalaže se sudskom registru ovoga suda izvršiti upis stečajne mase brisanog društva ĐURĐEVČANKA d.o.o. iz Đurđevca, Bana J. Jelačića br. 76.</w:t>
      </w:r>
    </w:p>
    <w:p w:rsidRDefault="00530FE8" w:rsidP="00530FE8" w:rsidR="00530FE8">
      <w:pPr>
        <w:spacing w:after="0"/>
        <w:jc w:val="both"/>
      </w:pPr>
    </w:p>
    <w:p w:rsidRDefault="00E644EA" w:rsidP="00530FE8" w:rsidR="00530FE8">
      <w:pPr>
        <w:jc w:val="both"/>
        <w:rPr>
          <w:rFonts w:eastAsia="Calibri"/>
        </w:rPr>
      </w:pPr>
      <w:r>
        <w:tab/>
        <w:t>5</w:t>
      </w:r>
      <w:r w:rsidR="00530FE8">
        <w:t xml:space="preserve">) Pozivaju se vjerovnici </w:t>
      </w:r>
      <w:r w:rsidR="00AB265D">
        <w:t>stečajnog dužnika da u roku od 6</w:t>
      </w:r>
      <w:r w:rsidR="00530FE8">
        <w:t>0 dana od dana objave oglasa o otv</w:t>
      </w:r>
      <w:r w:rsidR="00D81175">
        <w:t>aranju stečajnog postupka na e-O</w:t>
      </w:r>
      <w:r w:rsidR="00530FE8">
        <w:t>glasnoj ploči suda prijave svoje tražbine stečajnom upravitelju</w:t>
      </w:r>
      <w:r w:rsidR="00D81175">
        <w:t xml:space="preserve"> Te</w:t>
      </w:r>
      <w:r w:rsidR="00AB265D">
        <w:t xml:space="preserve">i </w:t>
      </w:r>
      <w:proofErr w:type="spellStart"/>
      <w:r w:rsidR="00AB265D">
        <w:t>Gat</w:t>
      </w:r>
      <w:r w:rsidR="00593AAB">
        <w:t>t</w:t>
      </w:r>
      <w:r w:rsidR="00AB265D">
        <w:t>ernig</w:t>
      </w:r>
      <w:proofErr w:type="spellEnd"/>
      <w:r w:rsidR="00AB265D">
        <w:t>, odvjetnici</w:t>
      </w:r>
      <w:r w:rsidR="00D81175">
        <w:t xml:space="preserve"> iz Varaždina, Branka Vodnika br. 4</w:t>
      </w:r>
      <w:r w:rsidR="00530FE8">
        <w:t>, u skladu sa odredbom čl. 1</w:t>
      </w:r>
      <w:r w:rsidR="00AB265D">
        <w:t>29</w:t>
      </w:r>
      <w:r w:rsidR="00530FE8">
        <w:t>. Stečajnog zakona (Narodne novine br.</w:t>
      </w:r>
      <w:r w:rsidR="00AB265D">
        <w:t xml:space="preserve"> 71/15</w:t>
      </w:r>
      <w:r w:rsidR="00530FE8">
        <w:t>., dalje : SZ-a) i to u dva primjerka s ispravama iz kojih tražbina proizlazi,</w:t>
      </w:r>
      <w:r w:rsidR="00126561">
        <w:t xml:space="preserve"> odnosno,</w:t>
      </w:r>
      <w:r w:rsidR="00530FE8">
        <w:t xml:space="preserve"> kojima se dokazuje, uz potvrdu o plaćenoj pristojbi u iznosu od 2% vrijednosti tražbine, ali najviše 500,00 kuna na žiro-račun Državnog proračuna broj :</w:t>
      </w:r>
      <w:r w:rsidR="00530FE8">
        <w:rPr>
          <w:rFonts w:eastAsia="Calibri"/>
        </w:rPr>
        <w:t xml:space="preserve"> IBAN: HR 12 1001 0051 8630 00160, model HR64 5045-3574-220106216.</w:t>
      </w:r>
    </w:p>
    <w:p w:rsidRDefault="00E644EA" w:rsidP="00E644EA" w:rsidR="00530FE8">
      <w:pPr>
        <w:jc w:val="both"/>
      </w:pPr>
      <w:r>
        <w:rPr>
          <w:rFonts w:eastAsia="Calibri"/>
        </w:rPr>
        <w:lastRenderedPageBreak/>
        <w:tab/>
        <w:t>6</w:t>
      </w:r>
      <w:r w:rsidR="006A175B">
        <w:rPr>
          <w:rFonts w:eastAsia="Calibri"/>
        </w:rPr>
        <w:t xml:space="preserve">) Pozivaju se dužnikovi dužnici da svoje obveze bez odgode ispunjavaju stečajnom upravitelju za stečajnog dužnika, te se pozivaju i </w:t>
      </w:r>
      <w:proofErr w:type="spellStart"/>
      <w:r w:rsidR="006A175B">
        <w:rPr>
          <w:rFonts w:eastAsia="Calibri"/>
        </w:rPr>
        <w:t>razlučni</w:t>
      </w:r>
      <w:proofErr w:type="spellEnd"/>
      <w:r w:rsidR="006A175B">
        <w:rPr>
          <w:rFonts w:eastAsia="Calibri"/>
        </w:rPr>
        <w:t xml:space="preserve"> i izlučni vjerovnici da stečajnog upravitelja u roku od 60 dana od dana objave ovoga rješenja podneskom obavijeste o svojim pravima u skladu s odredbom članka 258. SZ-a.</w:t>
      </w:r>
    </w:p>
    <w:p w:rsidRDefault="00746B3C" w:rsidP="00530FE8" w:rsidR="00530FE8" w:rsidRPr="00530FE8">
      <w:pPr>
        <w:tabs>
          <w:tab w:pos="0" w:val="left"/>
        </w:tabs>
        <w:spacing w:after="0"/>
        <w:jc w:val="both"/>
      </w:pPr>
      <w:r>
        <w:tab/>
      </w:r>
      <w:r w:rsidR="00E644EA">
        <w:t>7</w:t>
      </w:r>
      <w:r w:rsidR="00530FE8">
        <w:t xml:space="preserve">) Ročište vjerovnika na kojem će se ispitati prijavljene tražbine – ispitno ročište određuje se za </w:t>
      </w:r>
      <w:r w:rsidR="00530FE8" w:rsidRPr="00530FE8">
        <w:t>dan</w:t>
      </w:r>
      <w:r w:rsidR="002C6148">
        <w:t xml:space="preserve"> 28. prosinca</w:t>
      </w:r>
      <w:r w:rsidR="00530FE8" w:rsidRPr="00530FE8">
        <w:t xml:space="preserve"> 201</w:t>
      </w:r>
      <w:r w:rsidR="00530FE8">
        <w:t>7</w:t>
      </w:r>
      <w:r w:rsidR="00530FE8" w:rsidRPr="00530FE8">
        <w:t xml:space="preserve">. u </w:t>
      </w:r>
      <w:r w:rsidR="002C6148">
        <w:t>9,00</w:t>
      </w:r>
      <w:r w:rsidR="00530FE8" w:rsidRPr="00530FE8">
        <w:t xml:space="preserve"> sati kod Trgovačkog suda u Varaždinu,</w:t>
      </w:r>
      <w:r w:rsidR="00530FE8">
        <w:t xml:space="preserve"> </w:t>
      </w:r>
      <w:r w:rsidR="00530FE8" w:rsidRPr="00530FE8">
        <w:t>Braće Radić br. 2, soba 222, drugi kat.</w:t>
      </w:r>
    </w:p>
    <w:p w:rsidRDefault="00530FE8" w:rsidP="00530FE8" w:rsidR="00530FE8" w:rsidRPr="00530FE8">
      <w:pPr>
        <w:tabs>
          <w:tab w:pos="0" w:val="left"/>
        </w:tabs>
        <w:spacing w:after="0"/>
      </w:pPr>
      <w:r w:rsidRPr="00530FE8">
        <w:tab/>
      </w:r>
    </w:p>
    <w:p w:rsidRDefault="00746B3C" w:rsidP="00530FE8" w:rsidR="00530FE8">
      <w:pPr>
        <w:tabs>
          <w:tab w:pos="0" w:val="left"/>
        </w:tabs>
        <w:spacing w:after="0"/>
        <w:jc w:val="both"/>
      </w:pPr>
      <w:r>
        <w:tab/>
      </w:r>
      <w:r w:rsidR="00E644EA">
        <w:t>8</w:t>
      </w:r>
      <w:r w:rsidR="00530FE8">
        <w:t>) Ročište vjerovnika na kojem će se na temelju izvješća stečajnog upravitelja odlučivati o daljnjem tijeku stečajnog postupka – izvještajno ročište, održati će se istoga dana, na istome mjestu odmah nakon ispitnog ročišta.</w:t>
      </w:r>
    </w:p>
    <w:p w:rsidRDefault="00530FE8" w:rsidP="00530FE8" w:rsidR="00530FE8">
      <w:pPr>
        <w:tabs>
          <w:tab w:pos="0" w:val="left"/>
        </w:tabs>
        <w:spacing w:after="0"/>
        <w:jc w:val="both"/>
      </w:pPr>
    </w:p>
    <w:p w:rsidRDefault="00746B3C" w:rsidP="00530FE8" w:rsidR="002C6148">
      <w:pPr>
        <w:tabs>
          <w:tab w:pos="0" w:val="left"/>
        </w:tabs>
        <w:spacing w:after="0"/>
        <w:jc w:val="both"/>
      </w:pPr>
      <w:r>
        <w:tab/>
      </w:r>
      <w:r w:rsidR="00E644EA">
        <w:t>9</w:t>
      </w:r>
      <w:r w:rsidR="00530FE8">
        <w:t>) Rješenje o otvaranju stečajnog postupka dostaviti će se</w:t>
      </w:r>
      <w:r w:rsidR="002C6148">
        <w:t xml:space="preserve"> Općinskom sudu u Koprivnici, te se nalaže zemljišno-knjižnom odjelu toga suda da izvrši upis zabilježbe otvaranja stečajnog postupka u zemljišnim knjigama i to za slijedeće čestice :</w:t>
      </w:r>
    </w:p>
    <w:p w:rsidRDefault="002C6148" w:rsidP="00530FE8" w:rsidR="002C6148">
      <w:pPr>
        <w:tabs>
          <w:tab w:pos="0" w:val="left"/>
        </w:tabs>
        <w:spacing w:after="0"/>
        <w:jc w:val="both"/>
      </w:pPr>
      <w:r>
        <w:t>-</w:t>
      </w:r>
      <w:proofErr w:type="spellStart"/>
      <w:r>
        <w:t>kčbr</w:t>
      </w:r>
      <w:proofErr w:type="spellEnd"/>
      <w:r>
        <w:t xml:space="preserve">. 781/2 vrt u selu sa 58 </w:t>
      </w:r>
      <w:proofErr w:type="spellStart"/>
      <w:r>
        <w:t>čhv</w:t>
      </w:r>
      <w:proofErr w:type="spellEnd"/>
      <w:r>
        <w:t>,</w:t>
      </w:r>
    </w:p>
    <w:p w:rsidRDefault="002C6148" w:rsidP="00530FE8" w:rsidR="002C6148">
      <w:pPr>
        <w:tabs>
          <w:tab w:pos="0" w:val="left"/>
        </w:tabs>
        <w:spacing w:after="0"/>
        <w:jc w:val="both"/>
      </w:pPr>
      <w:r>
        <w:t>-</w:t>
      </w:r>
      <w:proofErr w:type="spellStart"/>
      <w:r>
        <w:t>kčbr</w:t>
      </w:r>
      <w:proofErr w:type="spellEnd"/>
      <w:r>
        <w:t xml:space="preserve">. 4127 oranica u vrti sa 127 </w:t>
      </w:r>
      <w:proofErr w:type="spellStart"/>
      <w:r>
        <w:t>čhv</w:t>
      </w:r>
      <w:proofErr w:type="spellEnd"/>
      <w:r>
        <w:t>,</w:t>
      </w:r>
    </w:p>
    <w:p w:rsidRDefault="002C6148" w:rsidP="00530FE8" w:rsidR="002C6148">
      <w:pPr>
        <w:tabs>
          <w:tab w:pos="0" w:val="left"/>
        </w:tabs>
        <w:spacing w:after="0"/>
        <w:jc w:val="both"/>
      </w:pPr>
      <w:r>
        <w:t>-</w:t>
      </w:r>
      <w:proofErr w:type="spellStart"/>
      <w:r>
        <w:t>kčbr</w:t>
      </w:r>
      <w:proofErr w:type="spellEnd"/>
      <w:r>
        <w:t xml:space="preserve">. 4128 oranica vrti kod kuće u selu sa 97 </w:t>
      </w:r>
      <w:proofErr w:type="spellStart"/>
      <w:r>
        <w:t>čhv</w:t>
      </w:r>
      <w:proofErr w:type="spellEnd"/>
      <w:r>
        <w:t xml:space="preserve"> i </w:t>
      </w:r>
    </w:p>
    <w:p w:rsidRDefault="002C6148" w:rsidP="00530FE8" w:rsidR="002C6148">
      <w:pPr>
        <w:tabs>
          <w:tab w:pos="0" w:val="left"/>
        </w:tabs>
        <w:spacing w:after="0"/>
        <w:jc w:val="both"/>
      </w:pPr>
      <w:r>
        <w:t xml:space="preserve">  </w:t>
      </w:r>
      <w:proofErr w:type="spellStart"/>
      <w:r>
        <w:t>kčbr</w:t>
      </w:r>
      <w:proofErr w:type="spellEnd"/>
      <w:r>
        <w:t xml:space="preserve">. 7475/37 kuća u mjestu sa 165 </w:t>
      </w:r>
      <w:proofErr w:type="spellStart"/>
      <w:r>
        <w:t>čhv</w:t>
      </w:r>
      <w:proofErr w:type="spellEnd"/>
      <w:r>
        <w:t xml:space="preserve">, sve upisano u </w:t>
      </w:r>
      <w:proofErr w:type="spellStart"/>
      <w:r>
        <w:t>z.k</w:t>
      </w:r>
      <w:proofErr w:type="spellEnd"/>
      <w:r>
        <w:t>. ul. broj 6589 k.o. Đurđevac.</w:t>
      </w:r>
    </w:p>
    <w:p w:rsidRDefault="002C6148" w:rsidP="00530FE8" w:rsidR="002C6148">
      <w:pPr>
        <w:tabs>
          <w:tab w:pos="0" w:val="left"/>
        </w:tabs>
        <w:spacing w:after="0"/>
        <w:jc w:val="both"/>
      </w:pPr>
    </w:p>
    <w:p w:rsidRDefault="00E644EA" w:rsidP="00530FE8" w:rsidR="00E644EA">
      <w:pPr>
        <w:tabs>
          <w:tab w:pos="0" w:val="left"/>
        </w:tabs>
        <w:spacing w:after="0"/>
        <w:jc w:val="both"/>
      </w:pPr>
      <w:r>
        <w:tab/>
        <w:t>10) Rješenje o otvaranju stečajnog postupka objavljuje se isticanjem na e-Oglasnoj ploči ovoga suda sa danom otvaranja stečajnog postupka, a isto će se dostaviti sudskom registru ovoga suda radi zabilježbe otvaranja stečajnog postupka u sudskom registru.</w:t>
      </w:r>
    </w:p>
    <w:p w:rsidRDefault="00530FE8" w:rsidP="00530FE8" w:rsidR="00530FE8">
      <w:pPr>
        <w:spacing w:after="0"/>
        <w:jc w:val="both"/>
      </w:pPr>
    </w:p>
    <w:p w:rsidRDefault="00530FE8" w:rsidP="00530FE8" w:rsidR="00530FE8">
      <w:pPr>
        <w:spacing w:after="0"/>
        <w:jc w:val="both"/>
      </w:pPr>
      <w:r>
        <w:tab/>
      </w:r>
      <w:r>
        <w:tab/>
      </w:r>
    </w:p>
    <w:p w:rsidRDefault="00530FE8" w:rsidP="00530FE8" w:rsidR="00530FE8">
      <w:pPr>
        <w:spacing w:after="0"/>
        <w:jc w:val="center"/>
      </w:pPr>
      <w:r>
        <w:t xml:space="preserve">Obrazloženje  </w:t>
      </w:r>
    </w:p>
    <w:p w:rsidRDefault="00530FE8" w:rsidP="00530FE8" w:rsidR="00530FE8">
      <w:pPr>
        <w:spacing w:after="0"/>
        <w:jc w:val="center"/>
        <w:rPr>
          <w:b/>
        </w:rPr>
      </w:pPr>
    </w:p>
    <w:p w:rsidRDefault="0033039C" w:rsidP="0033039C" w:rsidR="00530FE8">
      <w:pPr>
        <w:spacing w:after="0"/>
        <w:rPr>
          <w:b/>
        </w:rPr>
      </w:pPr>
      <w:r>
        <w:rPr>
          <w:b/>
        </w:rPr>
        <w:tab/>
      </w:r>
    </w:p>
    <w:p w:rsidRDefault="00530FE8" w:rsidP="00530FE8" w:rsidR="00530FE8">
      <w:pPr>
        <w:spacing w:after="0"/>
        <w:jc w:val="both"/>
      </w:pPr>
      <w:r>
        <w:rPr>
          <w:b/>
        </w:rPr>
        <w:tab/>
      </w:r>
      <w:r>
        <w:t>Rješenjem ovog</w:t>
      </w:r>
      <w:r w:rsidR="002C6148">
        <w:t xml:space="preserve">a suda poslovni </w:t>
      </w:r>
      <w:r w:rsidR="0033039C">
        <w:t>broj 7 R1-6/2016-2</w:t>
      </w:r>
      <w:r>
        <w:t xml:space="preserve"> od </w:t>
      </w:r>
      <w:r w:rsidR="0033039C">
        <w:t>4. veljače 2016.</w:t>
      </w:r>
      <w:r>
        <w:t xml:space="preserve"> za likvidatora imovine brisanog društva </w:t>
      </w:r>
      <w:r w:rsidR="00D81175">
        <w:t xml:space="preserve"> </w:t>
      </w:r>
      <w:r w:rsidR="0033039C">
        <w:t>Đurđevčanka</w:t>
      </w:r>
      <w:r w:rsidR="00D81175">
        <w:t xml:space="preserve"> d.o.o. iz Đurđevca, Bana J. Jelačića br. 76, </w:t>
      </w:r>
      <w:r>
        <w:t>imenovana je</w:t>
      </w:r>
      <w:r w:rsidR="00D81175">
        <w:t xml:space="preserve"> Tea </w:t>
      </w:r>
      <w:proofErr w:type="spellStart"/>
      <w:r w:rsidR="00D81175">
        <w:t>Gat</w:t>
      </w:r>
      <w:r w:rsidR="00593AAB">
        <w:t>t</w:t>
      </w:r>
      <w:bookmarkStart w:name="_GoBack" w:id="0"/>
      <w:bookmarkEnd w:id="0"/>
      <w:r w:rsidR="00D81175">
        <w:t>ernig</w:t>
      </w:r>
      <w:proofErr w:type="spellEnd"/>
      <w:r w:rsidR="00D81175">
        <w:t>, odvjetnica iz Varaždina, Branka Vodnika br. 4</w:t>
      </w:r>
      <w:r>
        <w:t>.</w:t>
      </w:r>
    </w:p>
    <w:p w:rsidRDefault="00530FE8" w:rsidP="00530FE8" w:rsidR="0033039C">
      <w:pPr>
        <w:spacing w:after="0"/>
        <w:jc w:val="both"/>
      </w:pPr>
      <w:r>
        <w:tab/>
        <w:t xml:space="preserve">Podneskom od </w:t>
      </w:r>
      <w:r w:rsidR="0033039C">
        <w:t>17. svibnja 2016.</w:t>
      </w:r>
      <w:r>
        <w:t xml:space="preserve"> likvidator je sukladno odredbi </w:t>
      </w:r>
      <w:r w:rsidR="0033039C">
        <w:t>čl. 70. st. 19. Zakona o sudskom registru i čl. 437. st. 1. i st. 2. SZ-a predložio obustavu postupka likvidacije nad imovinom brisanog društva, te donošenje rješenja o otvaranju stečajnog postupka nad stečajnom masom iza brisanog društva iz razloga što je utvrdio da su obveze brisanog društva više nego dvostruko veće od vrijednosti postojeće imovine, te da imovina brisanog društva nije dostatna za podmirenje svih tražbina vjerovnika brisanog društva</w:t>
      </w:r>
      <w:r w:rsidR="003D5BBA">
        <w:t>.</w:t>
      </w:r>
    </w:p>
    <w:p w:rsidRDefault="0033039C" w:rsidP="00530FE8" w:rsidR="0033039C">
      <w:pPr>
        <w:spacing w:after="0"/>
        <w:jc w:val="both"/>
      </w:pPr>
      <w:r>
        <w:tab/>
        <w:t xml:space="preserve">Odredbom čl. 437. st. 1. SZ-a propisano je da se stečajni postupak nad imovinom pravne osobe koja je prestala postojati provodi kad likvidator u postupku likvidacije nad imovinom pravne osobe koja je brisana iz sudskoga registra na temelju prijavljenih tražbina utvrdi da imovina nije dovoljna za namirenje svih tražbina vjerovnika s kamatama. Odredbom st. 2. navedenog članka propisano je da će se, u slučaju iz st. 1. ovoga članka, stečajna masa upisati u sudski registar. Pri upisu stečajne mase u sudski registar Ministarstvo financija, Porezna uprava po službenoj će dužnosti odrediti i dodijeliti osobni identifikacijski broj stečajnoj masi. Stavkom 3. članka 437. SZ-a propisano je da se na stečajnu masu na odgovarajući način primjenjuju odredbe ovoga Zakona o stečajnom dužniku i njegovim tijelima. U ime i za račun te mase mogu se voditi sporovi, ako ovim Zakonom nije drukčije </w:t>
      </w:r>
      <w:r>
        <w:lastRenderedPageBreak/>
        <w:t xml:space="preserve">određeno. Stečajna masa nositelj je </w:t>
      </w:r>
      <w:r w:rsidR="00612E25">
        <w:t>prava vlasništva i drugih prava, a stavkom 4. članka 437. SZ-a određeno je da se na stečajni postupak nad imovinom pravne osobe koja je prestala postojati na odgovarajući način primjenjuju odredbe glave III i VI ovoga Zakona.</w:t>
      </w:r>
    </w:p>
    <w:p w:rsidRDefault="00612E25" w:rsidP="00B46DBC" w:rsidR="00592B11">
      <w:pPr>
        <w:spacing w:after="0"/>
        <w:jc w:val="both"/>
      </w:pPr>
      <w:r>
        <w:tab/>
      </w:r>
      <w:r w:rsidR="00592B11">
        <w:t>Nadalje, odredbom čl. 377. Zakona o trgovačkim društvima (Narodne novine br. 111/93., 34/99., 121/99., 52/00., 118/03., 107/07., 146/08., 137/09., 152/11., 111/12., 125/11., 68/13. i 110/15., dalje : ZTD-a)</w:t>
      </w:r>
      <w:r w:rsidR="00AF3A86">
        <w:t xml:space="preserve"> propisano je da ako likvidatori na temelju prijavljenih tražbina utvrde da imovina društva nije dovoljna za to da se podmire sve tražbine vjerovnika s kamatama, moraju odmah obustaviti likvidaciju i predložiti provođenje stečajnoga postupka.</w:t>
      </w:r>
      <w:r w:rsidR="00DB49C7">
        <w:t xml:space="preserve"> Također, odredbom čl. 70. st. 19. Zakona o sudskom registru (Narodne novine br. 1/95., 57/96., 1/98., 30/99., 45/99., 54/05., 40/07., 91/10., 90/11., 148/13., 93/14. i 110/15., dalje : ZSR-a) propisano je da ako likvidator u postupku likvidacije nad imovinom pravne osobe koja je brisana iz sudskog registra na temelju prijavljenih tražbina utvrdi da imovina nije dovoljna</w:t>
      </w:r>
      <w:r w:rsidR="00476F59">
        <w:t xml:space="preserve"> za namirenje svih tražbina vjerovnika s kamatama, odmah će obustaviti likvidaciju i predložiti otvaranje stečajnoga postupka nad stečajnom masom.</w:t>
      </w:r>
    </w:p>
    <w:p w:rsidRDefault="00B46DBC" w:rsidP="00731B70" w:rsidR="00530FE8">
      <w:pPr>
        <w:spacing w:after="0"/>
        <w:jc w:val="both"/>
      </w:pPr>
      <w:r>
        <w:tab/>
        <w:t xml:space="preserve">Budući, da je, u konkretnom slučaju, likvidator svojim podneskom od 17. svibnja 2016. naveo da je u postupku likvidacije </w:t>
      </w:r>
      <w:r w:rsidR="000653D0">
        <w:t xml:space="preserve">na temelju prijavljenih tražbina vjerovnika utvrdio da imovina brisanog društva nije dovoljna za to da se podmire sve tražbine vjerovnika s kamatama, valjalo je temeljem citiranih odredbi čl. 437. SZ-a, </w:t>
      </w:r>
      <w:r w:rsidR="00F03998">
        <w:t>a u svezi sa odredbom čl. 377. ZTD-a i čl. 70. st. 19. ZSR-a, te primjenom odredbe čl. 129. SZ-a i čl. 130. SZ-a, riješiti kao u izreci ovog rješenja.</w:t>
      </w:r>
    </w:p>
    <w:p w:rsidRDefault="00731B70" w:rsidP="00731B70" w:rsidR="00731B70">
      <w:pPr>
        <w:spacing w:after="0"/>
        <w:jc w:val="both"/>
      </w:pPr>
    </w:p>
    <w:p w:rsidRDefault="00530FE8" w:rsidP="00530FE8" w:rsidR="00530FE8">
      <w:pPr>
        <w:spacing w:after="0"/>
        <w:jc w:val="both"/>
        <w:rPr>
          <w:b/>
        </w:rPr>
      </w:pPr>
      <w:r>
        <w:rPr>
          <w:b/>
        </w:rPr>
        <w:tab/>
      </w:r>
      <w:r>
        <w:rPr>
          <w:b/>
        </w:rPr>
        <w:tab/>
      </w:r>
      <w:r>
        <w:rPr>
          <w:b/>
        </w:rPr>
        <w:tab/>
      </w:r>
    </w:p>
    <w:p w:rsidRDefault="00530FE8" w:rsidP="00530FE8" w:rsidR="00530FE8">
      <w:pPr>
        <w:spacing w:after="0"/>
        <w:jc w:val="center"/>
      </w:pPr>
      <w:r>
        <w:t xml:space="preserve">U Varaždinu </w:t>
      </w:r>
      <w:r>
        <w:softHyphen/>
        <w:t>16. listopada 2017.</w:t>
      </w:r>
    </w:p>
    <w:p w:rsidRDefault="00530FE8" w:rsidP="00530FE8" w:rsidR="00530FE8">
      <w:pPr>
        <w:spacing w:after="0"/>
        <w:jc w:val="both"/>
      </w:pPr>
    </w:p>
    <w:p w:rsidRDefault="00530FE8" w:rsidP="00530FE8" w:rsidR="00530FE8">
      <w:pPr>
        <w:spacing w:after="0"/>
        <w:jc w:val="both"/>
      </w:pPr>
    </w:p>
    <w:p w:rsidRDefault="00530FE8" w:rsidP="00530FE8" w:rsidR="00530FE8">
      <w:pPr>
        <w:spacing w:after="0"/>
        <w:jc w:val="both"/>
      </w:pPr>
      <w:r>
        <w:tab/>
      </w:r>
      <w:r>
        <w:tab/>
      </w:r>
      <w:r>
        <w:tab/>
      </w:r>
      <w:r>
        <w:tab/>
      </w:r>
      <w:r>
        <w:tab/>
      </w:r>
      <w:r>
        <w:tab/>
      </w:r>
      <w:r>
        <w:tab/>
      </w:r>
      <w:r>
        <w:tab/>
        <w:t xml:space="preserve">               </w:t>
      </w:r>
      <w:r w:rsidR="00D81175">
        <w:t xml:space="preserve"> </w:t>
      </w:r>
      <w:r>
        <w:t>Sudac:</w:t>
      </w:r>
    </w:p>
    <w:p w:rsidRDefault="00530FE8" w:rsidP="00530FE8" w:rsidR="00530FE8">
      <w:pPr>
        <w:spacing w:after="0"/>
        <w:jc w:val="both"/>
      </w:pPr>
    </w:p>
    <w:p w:rsidRDefault="00530FE8" w:rsidP="00530FE8" w:rsidR="00530FE8">
      <w:pPr>
        <w:spacing w:after="0"/>
        <w:jc w:val="both"/>
      </w:pPr>
      <w:r>
        <w:tab/>
      </w:r>
      <w:r>
        <w:tab/>
      </w:r>
      <w:r>
        <w:tab/>
      </w:r>
      <w:r>
        <w:tab/>
      </w:r>
      <w:r>
        <w:tab/>
      </w:r>
      <w:r>
        <w:tab/>
      </w:r>
      <w:r>
        <w:tab/>
      </w:r>
      <w:r>
        <w:tab/>
        <w:t xml:space="preserve"> </w:t>
      </w:r>
      <w:r w:rsidR="00D81175">
        <w:t xml:space="preserve">   </w:t>
      </w:r>
      <w:r>
        <w:t xml:space="preserve">Hugo </w:t>
      </w:r>
      <w:proofErr w:type="spellStart"/>
      <w:r>
        <w:t>Wedemeyer</w:t>
      </w:r>
      <w:proofErr w:type="spellEnd"/>
      <w:r>
        <w:t xml:space="preserve">, v. r. </w:t>
      </w:r>
    </w:p>
    <w:p w:rsidRDefault="00530FE8" w:rsidP="00530FE8" w:rsidR="00530FE8">
      <w:pPr>
        <w:spacing w:after="0"/>
        <w:jc w:val="both"/>
      </w:pPr>
    </w:p>
    <w:p w:rsidRDefault="00530FE8" w:rsidP="00530FE8" w:rsidR="00530FE8">
      <w:pPr>
        <w:spacing w:after="0"/>
        <w:jc w:val="both"/>
      </w:pPr>
    </w:p>
    <w:p w:rsidRDefault="00530FE8" w:rsidP="00530FE8" w:rsidR="00530FE8">
      <w:pPr>
        <w:spacing w:after="0"/>
        <w:jc w:val="both"/>
      </w:pPr>
      <w:r>
        <w:tab/>
      </w:r>
      <w:r>
        <w:tab/>
      </w:r>
      <w:r>
        <w:tab/>
      </w:r>
      <w:r>
        <w:tab/>
      </w:r>
      <w:r>
        <w:tab/>
      </w:r>
      <w:r>
        <w:tab/>
        <w:t xml:space="preserve">              Za točnost </w:t>
      </w:r>
      <w:proofErr w:type="spellStart"/>
      <w:r>
        <w:t>otpravka</w:t>
      </w:r>
      <w:proofErr w:type="spellEnd"/>
      <w:r>
        <w:t>-ovlašteni službenik :</w:t>
      </w:r>
    </w:p>
    <w:p w:rsidRDefault="00530FE8" w:rsidP="00530FE8" w:rsidR="00530FE8">
      <w:pPr>
        <w:spacing w:after="0"/>
        <w:jc w:val="both"/>
      </w:pPr>
    </w:p>
    <w:p w:rsidRDefault="00530FE8" w:rsidP="00530FE8" w:rsidR="00530FE8">
      <w:pPr>
        <w:spacing w:after="0"/>
        <w:jc w:val="both"/>
        <w:rPr>
          <w:b/>
          <w:u w:val="single"/>
        </w:rPr>
      </w:pPr>
    </w:p>
    <w:p w:rsidRDefault="00530FE8" w:rsidP="00530FE8" w:rsidR="00530FE8" w:rsidRPr="00530FE8">
      <w:pPr>
        <w:spacing w:after="0"/>
        <w:jc w:val="both"/>
      </w:pPr>
      <w:r>
        <w:t>Uputa o pravnom lijeku :</w:t>
      </w:r>
    </w:p>
    <w:p w:rsidRDefault="00530FE8" w:rsidP="00530FE8" w:rsidR="00530FE8">
      <w:pPr>
        <w:spacing w:after="0"/>
        <w:jc w:val="both"/>
      </w:pPr>
      <w:r>
        <w:t xml:space="preserve">Protiv ovog rješenja dopuštena je žalba Visokom trgovačkom sudu Republike Hrvatske u Zagrebu, a podnosi se putem ovog suda u roku od osam (8) dana po primitku </w:t>
      </w:r>
      <w:proofErr w:type="spellStart"/>
      <w:r>
        <w:t>otpravka</w:t>
      </w:r>
      <w:proofErr w:type="spellEnd"/>
      <w:r>
        <w:t xml:space="preserve"> rješenja, pisano, u četiri (4) primjerka.</w:t>
      </w:r>
    </w:p>
    <w:p w:rsidRDefault="00530FE8" w:rsidP="00530FE8" w:rsidR="00530FE8">
      <w:pPr>
        <w:spacing w:after="0"/>
        <w:jc w:val="both"/>
      </w:pPr>
    </w:p>
    <w:p w:rsidRDefault="00530FE8" w:rsidP="00530FE8" w:rsidR="00530FE8">
      <w:pPr>
        <w:spacing w:after="0"/>
        <w:jc w:val="both"/>
      </w:pPr>
    </w:p>
    <w:p w:rsidRDefault="00530FE8" w:rsidP="00530FE8" w:rsidR="00530FE8">
      <w:pPr>
        <w:spacing w:after="0"/>
        <w:jc w:val="both"/>
      </w:pPr>
      <w:r>
        <w:t>DNA :</w:t>
      </w:r>
    </w:p>
    <w:p w:rsidRDefault="00731B70" w:rsidP="00530FE8" w:rsidR="00731B70">
      <w:pPr>
        <w:spacing w:after="0"/>
        <w:jc w:val="both"/>
      </w:pPr>
    </w:p>
    <w:p w:rsidRDefault="00731B70" w:rsidP="00530FE8" w:rsidR="00731B70">
      <w:pPr>
        <w:spacing w:after="0"/>
        <w:jc w:val="both"/>
      </w:pPr>
      <w:r>
        <w:t xml:space="preserve">Predlagatelj Zagrebačka banka d.d. iz Zagreba, Trg bana J. Jelačića br. 10, kojeg zastupa punomoćnik Josip Mađarić, odvjetnik iz Odvjetničkog društva Mađarić &amp; </w:t>
      </w:r>
      <w:proofErr w:type="spellStart"/>
      <w:r>
        <w:t>Lui</w:t>
      </w:r>
      <w:proofErr w:type="spellEnd"/>
      <w:r>
        <w:t>, iz Zagreba, Ilica br. 191f,</w:t>
      </w:r>
    </w:p>
    <w:p w:rsidRDefault="00530FE8" w:rsidP="00530FE8" w:rsidR="00530FE8">
      <w:pPr>
        <w:spacing w:after="0"/>
        <w:jc w:val="both"/>
      </w:pPr>
      <w:r>
        <w:tab/>
      </w:r>
    </w:p>
    <w:p w:rsidRDefault="00530FE8" w:rsidP="00530FE8" w:rsidR="00530FE8">
      <w:pPr>
        <w:spacing w:after="0"/>
        <w:jc w:val="both"/>
      </w:pPr>
      <w:r>
        <w:t xml:space="preserve">Stečajni upravitelj Tea </w:t>
      </w:r>
      <w:proofErr w:type="spellStart"/>
      <w:r>
        <w:t>Gatternig</w:t>
      </w:r>
      <w:proofErr w:type="spellEnd"/>
      <w:r>
        <w:t>, odvjetnica iz Varaždina, Branka Vodnika br. 4,</w:t>
      </w:r>
    </w:p>
    <w:p w:rsidRDefault="00530FE8" w:rsidP="00530FE8" w:rsidR="00530FE8">
      <w:pPr>
        <w:spacing w:after="0"/>
        <w:jc w:val="both"/>
      </w:pPr>
    </w:p>
    <w:p w:rsidRDefault="00731B70" w:rsidP="00530FE8" w:rsidR="00731B70">
      <w:pPr>
        <w:spacing w:after="0"/>
        <w:jc w:val="both"/>
      </w:pPr>
      <w:r>
        <w:t>Županijsko državno odvjetništvo u Varaždinu,</w:t>
      </w:r>
    </w:p>
    <w:p w:rsidRDefault="00731B70" w:rsidP="00530FE8" w:rsidR="00731B70">
      <w:pPr>
        <w:spacing w:after="0"/>
        <w:jc w:val="both"/>
      </w:pPr>
    </w:p>
    <w:p w:rsidRDefault="00731B70" w:rsidP="00530FE8" w:rsidR="00731B70">
      <w:pPr>
        <w:spacing w:after="0"/>
        <w:jc w:val="both"/>
      </w:pPr>
      <w:r>
        <w:t xml:space="preserve">Republika Hrvatska, Ministarstvo financija, Porezna uprava, Područni ured </w:t>
      </w:r>
    </w:p>
    <w:p w:rsidRDefault="00731B70" w:rsidP="00530FE8" w:rsidR="00731B70">
      <w:pPr>
        <w:spacing w:after="0"/>
        <w:jc w:val="both"/>
      </w:pPr>
      <w:r>
        <w:t>Đurđevac, iz Đurđevca, Ul. Stjepana Radića br. 1,</w:t>
      </w:r>
    </w:p>
    <w:p w:rsidRDefault="00731B70" w:rsidP="00530FE8" w:rsidR="00731B70">
      <w:pPr>
        <w:spacing w:after="0"/>
        <w:jc w:val="both"/>
      </w:pPr>
    </w:p>
    <w:p w:rsidRDefault="00530FE8" w:rsidP="00530FE8" w:rsidR="00530FE8">
      <w:pPr>
        <w:spacing w:after="0"/>
        <w:jc w:val="both"/>
      </w:pPr>
      <w:r>
        <w:t>Financijska agencija, Regionalni centar Zagreb, Vrtni put br. 3,</w:t>
      </w:r>
    </w:p>
    <w:p w:rsidRDefault="00530FE8" w:rsidP="00530FE8" w:rsidR="00530FE8">
      <w:pPr>
        <w:spacing w:after="0"/>
        <w:jc w:val="both"/>
      </w:pPr>
    </w:p>
    <w:p w:rsidRDefault="00530FE8" w:rsidP="00530FE8" w:rsidR="00530FE8">
      <w:pPr>
        <w:spacing w:after="0"/>
        <w:jc w:val="both"/>
      </w:pPr>
      <w:r>
        <w:t xml:space="preserve">Sudski registar ovoga suda, </w:t>
      </w:r>
    </w:p>
    <w:p w:rsidRDefault="00731B70" w:rsidP="00530FE8" w:rsidR="00731B70">
      <w:pPr>
        <w:spacing w:after="0"/>
        <w:jc w:val="both"/>
      </w:pPr>
    </w:p>
    <w:p w:rsidRDefault="00731B70" w:rsidP="00530FE8" w:rsidR="00731B70">
      <w:pPr>
        <w:spacing w:after="0"/>
        <w:jc w:val="both"/>
      </w:pPr>
      <w:r>
        <w:t>Općinskom sudu u Koprivnici, zemljišno-knjižni odjel, iz Koprivnice,</w:t>
      </w:r>
    </w:p>
    <w:p w:rsidRDefault="00731B70" w:rsidP="00530FE8" w:rsidR="00731B70">
      <w:pPr>
        <w:spacing w:after="0"/>
        <w:jc w:val="both"/>
      </w:pPr>
      <w:r>
        <w:t>Hrvatske državnosti br. 5a,</w:t>
      </w:r>
    </w:p>
    <w:p w:rsidRDefault="00731B70" w:rsidP="00530FE8" w:rsidR="00731B70">
      <w:pPr>
        <w:spacing w:after="0"/>
        <w:jc w:val="both"/>
      </w:pPr>
    </w:p>
    <w:p w:rsidRDefault="00530FE8" w:rsidP="00530FE8" w:rsidR="00530FE8">
      <w:pPr>
        <w:spacing w:after="0"/>
        <w:jc w:val="both"/>
      </w:pPr>
      <w:r>
        <w:t>e-Oglasna ploča ovoga suda,</w:t>
      </w:r>
    </w:p>
    <w:p w:rsidRDefault="00530FE8" w:rsidP="00530FE8" w:rsidR="00530FE8">
      <w:pPr>
        <w:spacing w:after="0"/>
        <w:jc w:val="both"/>
      </w:pPr>
    </w:p>
    <w:p w:rsidRDefault="00530FE8" w:rsidP="00530FE8" w:rsidR="00530FE8">
      <w:pPr>
        <w:spacing w:after="0"/>
        <w:jc w:val="both"/>
      </w:pPr>
    </w:p>
    <w:p w:rsidRDefault="00530FE8" w:rsidP="00530FE8" w:rsidR="00530FE8">
      <w:pPr>
        <w:spacing w:after="0"/>
        <w:jc w:val="both"/>
      </w:pP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530FE8" w:rsidR="00AE649C" w:rsidRPr="00B76F3C">
      <w:headerReference w:type="default" r:id="rId12"/>
      <w:footerReference w:type="default" r:id="rId13"/>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06E2" w:rsidP="00537B78" w:rsidR="005A06E2">
      <w:r>
        <w:separator/>
      </w:r>
    </w:p>
  </w:endnote>
  <w:endnote w:id="0" w:type="continuationSeparator">
    <w:p w:rsidRDefault="005A06E2" w:rsidP="00537B78" w:rsidR="005A06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6600972"/>
      <w:docPartObj>
        <w:docPartGallery w:val="Page Numbers (Bottom of Page)"/>
        <w:docPartUnique/>
      </w:docPartObj>
    </w:sdtPr>
    <w:sdtEndPr/>
    <w:sdtContent>
      <w:p w:rsidRDefault="00CD7D17" w:rsidR="00CD7D17">
        <w:pPr>
          <w:pStyle w:val="Podnoje"/>
        </w:pPr>
        <w:r>
          <w:fldChar w:fldCharType="begin"/>
        </w:r>
        <w:r>
          <w:instrText>PAGE   \* MERGEFORMAT</w:instrText>
        </w:r>
        <w:r>
          <w:fldChar w:fldCharType="separate"/>
        </w:r>
        <w:r w:rsidR="00593AAB">
          <w:t>4</w:t>
        </w:r>
        <w:r>
          <w:fldChar w:fldCharType="end"/>
        </w:r>
      </w:p>
    </w:sdtContent>
  </w:sdt>
  <w:p w:rsidRDefault="00CD7D17" w:rsidR="00CD7D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06E2" w:rsidP="00537B78" w:rsidR="005A06E2">
      <w:r>
        <w:separator/>
      </w:r>
    </w:p>
  </w:footnote>
  <w:footnote w:id="0" w:type="continuationSeparator">
    <w:p w:rsidRDefault="005A06E2" w:rsidP="00537B78" w:rsidR="005A06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0FE8" w:rsidR="008333A9">
    <w:pPr>
      <w:pStyle w:val="Zaglavlje"/>
    </w:pPr>
    <w:r>
      <w:rPr>
        <w:rStyle w:val="PozadinaSvijetloCrvena"/>
        <w:shd w:fill="auto" w:color="auto" w:val="clear"/>
      </w:rPr>
      <w:t>Poslovni broj : 6 St-1062/2016-2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3D0"/>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0BF7"/>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6561"/>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6148"/>
    <w:rsid w:val="002C7396"/>
    <w:rsid w:val="002C7B36"/>
    <w:rsid w:val="002D2A5F"/>
    <w:rsid w:val="002D3860"/>
    <w:rsid w:val="002D3AB9"/>
    <w:rsid w:val="002D41C2"/>
    <w:rsid w:val="002D62A8"/>
    <w:rsid w:val="002D6E5F"/>
    <w:rsid w:val="002D72FC"/>
    <w:rsid w:val="002D7E38"/>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039C"/>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5BBA"/>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0B0"/>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6F59"/>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0FE8"/>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0CFF"/>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B11"/>
    <w:rsid w:val="00593AAB"/>
    <w:rsid w:val="005961F5"/>
    <w:rsid w:val="00596279"/>
    <w:rsid w:val="005A00B8"/>
    <w:rsid w:val="005A06E2"/>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E2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75B"/>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1B70"/>
    <w:rsid w:val="0073370B"/>
    <w:rsid w:val="00734260"/>
    <w:rsid w:val="00735807"/>
    <w:rsid w:val="0073656A"/>
    <w:rsid w:val="00736855"/>
    <w:rsid w:val="00736D2E"/>
    <w:rsid w:val="007409F5"/>
    <w:rsid w:val="00742CE9"/>
    <w:rsid w:val="007434A0"/>
    <w:rsid w:val="00744490"/>
    <w:rsid w:val="00744E65"/>
    <w:rsid w:val="00746B2F"/>
    <w:rsid w:val="00746B3C"/>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0057"/>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265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93"/>
    <w:rsid w:val="00AE6DBC"/>
    <w:rsid w:val="00AE7566"/>
    <w:rsid w:val="00AE7B80"/>
    <w:rsid w:val="00AF04FF"/>
    <w:rsid w:val="00AF0A3E"/>
    <w:rsid w:val="00AF10AD"/>
    <w:rsid w:val="00AF2636"/>
    <w:rsid w:val="00AF3A8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DBC"/>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723"/>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07B88"/>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17"/>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0FBC"/>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02F"/>
    <w:rsid w:val="00D741D0"/>
    <w:rsid w:val="00D74232"/>
    <w:rsid w:val="00D74B0F"/>
    <w:rsid w:val="00D81175"/>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49C7"/>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4EA"/>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3998"/>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530FE8"/>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530FE8"/>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5475048">
      <w:bodyDiv w:val="true"/>
      <w:marLeft w:val="0"/>
      <w:marRight w:val="0"/>
      <w:marTop w:val="0"/>
      <w:marBottom w:val="0"/>
      <w:divBdr>
        <w:top w:space="0" w:sz="0" w:color="auto" w:val="none"/>
        <w:left w:space="0" w:sz="0" w:color="auto" w:val="none"/>
        <w:bottom w:space="0" w:sz="0" w:color="auto" w:val="none"/>
        <w:right w:space="0" w:sz="0" w:color="auto" w:val="none"/>
      </w:divBdr>
    </w:div>
    <w:div w:id="386028659">
      <w:bodyDiv w:val="true"/>
      <w:marLeft w:val="0"/>
      <w:marRight w:val="0"/>
      <w:marTop w:val="0"/>
      <w:marBottom w:val="0"/>
      <w:divBdr>
        <w:top w:space="0" w:sz="0" w:color="auto" w:val="none"/>
        <w:left w:space="0" w:sz="0" w:color="auto" w:val="none"/>
        <w:bottom w:space="0" w:sz="0" w:color="auto" w:val="none"/>
        <w:right w:space="0" w:sz="0" w:color="auto" w:val="none"/>
      </w:divBdr>
    </w:div>
    <w:div w:id="7958794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St-1062/2016-2</izvorni_sadrzaj>
    <derivirana_varijabla naziv="DomainObject.Oznaka_1">St-1062/2016-2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1062</izvorni_sadrzaj>
    <derivirana_varijabla naziv="DomainObject.Predmet.Broj_1">1062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likvidatora za otvaranje st. postupka
R1-6/16</izvorni_sadrzaj>
    <derivirana_varijabla naziv="DomainObject.Predmet.Opis_1">Prijedlog likvidatora za otvaranje st. postupka
R1-6/16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St-1062/2016</izvorni_sadrzaj>
    <derivirana_varijabla naziv="DomainObject.Predmet.OznakaBroj_1">St-1062/2016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brisano društvo ĐURĐEVČANKA društvo s ograničenom odgovornošću za trgovinu i usluge zastupanog po punomoćniku Tea Gatternig, stečajni upravitelj</izvorni_sadrzaj>
    <derivirana_varijabla naziv="DomainObject.Predmet.ProtustrankaFormated_1">  brisano društvo ĐURĐEVČANKA društvo s ograničenom odgovornošću za trgovinu i usluge zastupanog po punomoćniku Tea Gatternig, stečajni upravitelj</derivirana_varijabla>
  </DomainObject.Predmet.ProtustrankaFormated>
  <DomainObject.Predmet.ProtustrankaFormatedOIB>
    <izvorni_sadrzaj>  brisano društvo ĐURĐEVČANKA društvo s ograničenom odgovornošću za trgovinu i usluge, OIB 33240821637 zastupanog po punomoćniku Tea Gatternig, stečajni upravitelj</izvorni_sadrzaj>
    <derivirana_varijabla naziv="DomainObject.Predmet.ProtustrankaFormatedOIB_1">  brisano društvo ĐURĐEVČANKA društvo s ograničenom odgovornošću za trgovinu i usluge, OIB 33240821637 zastupanog po punomoćniku Tea Gatternig, stečajni upravitelj</derivirana_varijabla>
  </DomainObject.Predmet.ProtustrankaFormatedOIB>
  <DomainObject.Predmet.ProtustrankaFormatedWithAdress>
    <izvorni_sadrzaj> brisano društvo ĐURĐEVČANKA društvo s ograničenom odgovornošću za trgovinu i usluge, B.J.Jelačića 76, 48350 Đurđevac zastupanog po punomoćniku Tea Gatternig, stečajni upravitelj</izvorni_sadrzaj>
    <derivirana_varijabla naziv="DomainObject.Predmet.ProtustrankaFormatedWithAdress_1"> brisano društvo ĐURĐEVČANKA društvo s ograničenom odgovornošću za trgovinu i usluge, B.J.Jelačića 76, 48350 Đurđevac zastupanog po punomoćniku Tea Gatternig, stečajni upravitelj</derivirana_varijabla>
  </DomainObject.Predmet.ProtustrankaFormatedWithAdress>
  <DomainObject.Predmet.ProtustrankaFormatedWithAdressOIB>
    <izvorni_sadrzaj> brisano društvo ĐURĐEVČANKA društvo s ograničenom odgovornošću za trgovinu i usluge, OIB 33240821637, B.J.Jelačića 76, 48350 Đurđevac zastupanog po punomoćniku Tea Gatternig, stečajni upravitelj</izvorni_sadrzaj>
    <derivirana_varijabla naziv="DomainObject.Predmet.ProtustrankaFormatedWithAdressOIB_1"> brisano društvo ĐURĐEVČANKA društvo s ograničenom odgovornošću za trgovinu i usluge, OIB 33240821637, B.J.Jelačića 76, 48350 Đurđevac zastupanog po punomoćniku Tea Gatternig, stečajni upravitelj</derivirana_varijabla>
  </DomainObject.Predmet.ProtustrankaFormatedWithAdressOIB>
  <DomainObject.Predmet.ProtustrankaWithAdress>
    <izvorni_sadrzaj>brisano društvo ĐURĐEVČANKA društvo s ograničenom odgovornošću za trgovinu i usluge B.J.Jelačića 76, 48350 Đurđevac</izvorni_sadrzaj>
    <derivirana_varijabla naziv="DomainObject.Predmet.ProtustrankaWithAdress_1">brisano društvo ĐURĐEVČANKA društvo s ograničenom odgovornošću za trgovinu i usluge B.J.Jelačića 76, 48350 Đurđevac</derivirana_varijabla>
  </DomainObject.Predmet.ProtustrankaWithAdress>
  <DomainObject.Predmet.ProtustrankaWithAdressOIB>
    <izvorni_sadrzaj>brisano društvo ĐURĐEVČANKA društvo s ograničenom odgovornošću za trgovinu i usluge, OIB 33240821637, B.J.Jelačića 76, 48350 Đurđevac</izvorni_sadrzaj>
    <derivirana_varijabla naziv="DomainObject.Predmet.ProtustrankaWithAdressOIB_1">brisano društvo ĐURĐEVČANKA društvo s ograničenom odgovornošću za trgovinu i usluge, OIB 33240821637, B.J.Jelačića 76, 48350 Đurđevac</derivirana_varijabla>
  </DomainObject.Predmet.ProtustrankaWithAdressOIB>
  <DomainObject.Predmet.ProtustrankaNazivFormated>
    <izvorni_sadrzaj>brisano društvo ĐURĐEVČANKA društvo s ograničenom odgovornošću za trgovinu i usluge</izvorni_sadrzaj>
    <derivirana_varijabla naziv="DomainObject.Predmet.ProtustrankaNazivFormated_1">brisano društvo ĐURĐEVČANKA društvo s ograničenom odgovornošću za trgovinu i usluge</derivirana_varijabla>
  </DomainObject.Predmet.ProtustrankaNazivFormated>
  <DomainObject.Predmet.ProtustrankaNazivFormatedOIB>
    <izvorni_sadrzaj>brisano društvo ĐURĐEVČANKA društvo s ograničenom odgovornošću za trgovinu i usluge, OIB 33240821637</izvorni_sadrzaj>
    <derivirana_varijabla naziv="DomainObject.Predmet.ProtustrankaNazivFormatedOIB_1">brisano društvo ĐURĐEVČANKA društvo s ograničenom odgovornošću za trgovinu i usluge, OIB 33240821637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Tea Gatternig,lividator</izvorni_sadrzaj>
    <derivirana_varijabla naziv="DomainObject.Predmet.StrankaFormated_1">  Tea Gatternig,lividator</derivirana_varijabla>
  </DomainObject.Predmet.StrankaFormated>
  <DomainObject.Predmet.StrankaFormatedOIB>
    <izvorni_sadrzaj>  Tea Gatternig,lividator, OIB 20214370352</izvorni_sadrzaj>
    <derivirana_varijabla naziv="DomainObject.Predmet.StrankaFormatedOIB_1">  Tea Gatternig,lividator, OIB 20214370352</derivirana_varijabla>
  </DomainObject.Predmet.StrankaFormatedOIB>
  <DomainObject.Predmet.StrankaFormatedWithAdress>
    <izvorni_sadrzaj> Tea Gatternig,lividator, Šemovečkih Žrtava 18, 42000 Varaždin</izvorni_sadrzaj>
    <derivirana_varijabla naziv="DomainObject.Predmet.StrankaFormatedWithAdress_1"> Tea Gatternig,lividator, Šemovečkih Žrtava 18, 42000 Varaždin</derivirana_varijabla>
  </DomainObject.Predmet.StrankaFormatedWithAdress>
  <DomainObject.Predmet.StrankaFormatedWithAdressOIB>
    <izvorni_sadrzaj> Tea Gatternig,lividator, OIB 20214370352, Šemovečkih Žrtava 18, 42000 Varaždin</izvorni_sadrzaj>
    <derivirana_varijabla naziv="DomainObject.Predmet.StrankaFormatedWithAdressOIB_1"> Tea Gatternig,lividator, OIB 20214370352, Šemovečkih Žrtava 18, 42000 Varaždin</derivirana_varijabla>
  </DomainObject.Predmet.StrankaFormatedWithAdressOIB>
  <DomainObject.Predmet.StrankaWithAdress>
    <izvorni_sadrzaj>Tea Gatternig,lividator Šemovečkih Žrtava 18,42000 Varaždin</izvorni_sadrzaj>
    <derivirana_varijabla naziv="DomainObject.Predmet.StrankaWithAdress_1">Tea Gatternig,lividator Šemovečkih Žrtava 18,42000 Varaždin</derivirana_varijabla>
  </DomainObject.Predmet.StrankaWithAdress>
  <DomainObject.Predmet.StrankaWithAdressOIB>
    <izvorni_sadrzaj>Tea Gatternig,lividator, OIB 20214370352, Šemovečkih Žrtava 18,42000 Varaždin</izvorni_sadrzaj>
    <derivirana_varijabla naziv="DomainObject.Predmet.StrankaWithAdressOIB_1">Tea Gatternig,lividator, OIB 20214370352, Šemovečkih Žrtava 18,42000 Varaždin</derivirana_varijabla>
  </DomainObject.Predmet.StrankaWithAdressOIB>
  <DomainObject.Predmet.StrankaNazivFormated>
    <izvorni_sadrzaj>Tea Gatternig,lividator</izvorni_sadrzaj>
    <derivirana_varijabla naziv="DomainObject.Predmet.StrankaNazivFormated_1">Tea Gatternig,lividator</derivirana_varijabla>
  </DomainObject.Predmet.StrankaNazivFormated>
  <DomainObject.Predmet.StrankaNazivFormatedOIB>
    <izvorni_sadrzaj>Tea Gatternig,lividator, OIB 20214370352</izvorni_sadrzaj>
    <derivirana_varijabla naziv="DomainObject.Predmet.StrankaNazivFormatedOIB_1">Tea Gatternig,lividator, OIB 20214370352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Tea Gatternig,lividator</item>
    </izvorni_sadrzaj>
    <derivirana_varijabla naziv="DomainObject.Predmet.StrankaListFormated_1">
      <item>Tea Gatternig,lividator</item>
    </derivirana_varijabla>
  </DomainObject.Predmet.StrankaListFormated>
  <DomainObject.Predmet.StrankaListFormatedOIB>
    <izvorni_sadrzaj>
      <item>Tea Gatternig,lividator, OIB 20214370352</item>
    </izvorni_sadrzaj>
    <derivirana_varijabla naziv="DomainObject.Predmet.StrankaListFormatedOIB_1">
      <item>Tea Gatternig,lividator, OIB 20214370352</item>
    </derivirana_varijabla>
  </DomainObject.Predmet.StrankaListFormatedOIB>
  <DomainObject.Predmet.StrankaListFormatedWithAdress>
    <izvorni_sadrzaj>
      <item>Tea Gatternig,lividator, Šemovečkih Žrtava 18, 42000 Varaždin</item>
    </izvorni_sadrzaj>
    <derivirana_varijabla naziv="DomainObject.Predmet.StrankaListFormatedWithAdress_1">
      <item>Tea Gatternig,lividator, Šemovečkih Žrtava 18, 42000 Varaždin</item>
    </derivirana_varijabla>
  </DomainObject.Predmet.StrankaListFormatedWithAdress>
  <DomainObject.Predmet.StrankaListFormatedWithAdressOIB>
    <izvorni_sadrzaj>
      <item>Tea Gatternig,lividator, OIB 20214370352, Šemovečkih Žrtava 18, 42000 Varaždin</item>
    </izvorni_sadrzaj>
    <derivirana_varijabla naziv="DomainObject.Predmet.StrankaListFormatedWithAdressOIB_1">
      <item>Tea Gatternig,lividator, OIB 20214370352, Šemovečkih Žrtava 18, 42000 Varaždin</item>
    </derivirana_varijabla>
  </DomainObject.Predmet.StrankaListFormatedWithAdressOIB>
  <DomainObject.Predmet.StrankaListNazivFormated>
    <izvorni_sadrzaj>
      <item>Tea Gatternig,lividator</item>
    </izvorni_sadrzaj>
    <derivirana_varijabla naziv="DomainObject.Predmet.StrankaListNazivFormated_1">
      <item>Tea Gatternig,lividator</item>
    </derivirana_varijabla>
  </DomainObject.Predmet.StrankaListNazivFormated>
  <DomainObject.Predmet.StrankaListNazivFormatedOIB>
    <izvorni_sadrzaj>
      <item>Tea Gatternig,lividator, OIB 20214370352</item>
    </izvorni_sadrzaj>
    <derivirana_varijabla naziv="DomainObject.Predmet.StrankaListNazivFormatedOIB_1">
      <item>Tea Gatternig,lividator, OIB 20214370352</item>
    </derivirana_varijabla>
  </DomainObject.Predmet.StrankaListNazivFormatedOIB>
  <DomainObject.Predmet.ProtuStrankaListFormated>
    <izvorni_sadrzaj>
      <item>brisano društvo ĐURĐEVČANKA društvo s ograničenom odgovornošću za trgovinu i usluge zastupanog po punomoćniku Tea Gatternig, stečajni upravitelj</item>
    </izvorni_sadrzaj>
    <derivirana_varijabla naziv="DomainObject.Predmet.ProtuStrankaListFormated_1">
      <item>brisano društvo ĐURĐEVČANKA društvo s ograničenom odgovornošću za trgovinu i usluge zastupanog po punomoćniku Tea Gatternig, stečajni upravitelj</item>
    </derivirana_varijabla>
  </DomainObject.Predmet.ProtuStrankaListFormated>
  <DomainObject.Predmet.ProtuStrankaListFormatedOIB>
    <izvorni_sadrzaj>
      <item>brisano društvo ĐURĐEVČANKA društvo s ograničenom odgovornošću za trgovinu i usluge, OIB 33240821637 zastupanog po punomoćniku Tea Gatternig, stečajni upravitelj</item>
    </izvorni_sadrzaj>
    <derivirana_varijabla naziv="DomainObject.Predmet.ProtuStrankaListFormatedOIB_1">
      <item>brisano društvo ĐURĐEVČANKA društvo s ograničenom odgovornošću za trgovinu i usluge, OIB 33240821637 zastupanog po punomoćniku Tea Gatternig, stečajni upravitelj</item>
    </derivirana_varijabla>
  </DomainObject.Predmet.ProtuStrankaListFormatedOIB>
  <DomainObject.Predmet.ProtuStrankaListFormatedWithAdress>
    <izvorni_sadrzaj>
      <item>brisano društvo ĐURĐEVČANKA društvo s ograničenom odgovornošću za trgovinu i usluge, B.J.Jelačića 76, 48350 Đurđevac zastupanog po punomoćniku Tea Gatternig, stečajni upravitelj</item>
    </izvorni_sadrzaj>
    <derivirana_varijabla naziv="DomainObject.Predmet.ProtuStrankaListFormatedWithAdress_1">
      <item>brisano društvo ĐURĐEVČANKA društvo s ograničenom odgovornošću za trgovinu i usluge, B.J.Jelačića 76, 48350 Đurđevac zastupanog po punomoćniku Tea Gatternig, stečajni upravitelj</item>
    </derivirana_varijabla>
  </DomainObject.Predmet.ProtuStrankaListFormatedWithAdress>
  <DomainObject.Predmet.ProtuStrankaListFormatedWithAdressOIB>
    <izvorni_sadrzaj>
      <item>brisano društvo ĐURĐEVČANKA društvo s ograničenom odgovornošću za trgovinu i usluge, OIB 33240821637, B.J.Jelačića 76, 48350 Đurđevac zastupanog po punomoćniku Tea Gatternig, stečajni upravitelj</item>
    </izvorni_sadrzaj>
    <derivirana_varijabla naziv="DomainObject.Predmet.ProtuStrankaListFormatedWithAdressOIB_1">
      <item>brisano društvo ĐURĐEVČANKA društvo s ograničenom odgovornošću za trgovinu i usluge, OIB 33240821637, B.J.Jelačića 76, 48350 Đurđevac zastupanog po punomoćniku Tea Gatternig, stečajni upravitelj</item>
    </derivirana_varijabla>
  </DomainObject.Predmet.ProtuStrankaListFormatedWithAdressOIB>
  <DomainObject.Predmet.ProtuStrankaListNazivFormated>
    <izvorni_sadrzaj>
      <item>brisano društvo ĐURĐEVČANKA društvo s ograničenom odgovornošću za trgovinu i usluge</item>
    </izvorni_sadrzaj>
    <derivirana_varijabla naziv="DomainObject.Predmet.ProtuStrankaListNazivFormated_1">
      <item>brisano društvo ĐURĐEVČANKA društvo s ograničenom odgovornošću za trgovinu i usluge</item>
    </derivirana_varijabla>
  </DomainObject.Predmet.ProtuStrankaListNazivFormated>
  <DomainObject.Predmet.ProtuStrankaListNazivFormatedOIB>
    <izvorni_sadrzaj>
      <item>brisano društvo ĐURĐEVČANKA društvo s ograničenom odgovornošću za trgovinu i usluge, OIB 33240821637</item>
    </izvorni_sadrzaj>
    <derivirana_varijabla naziv="DomainObject.Predmet.ProtuStrankaListNazivFormatedOIB_1">
      <item>brisano društvo ĐURĐEVČANKA društvo s ograničenom odgovornošću za trgovinu i usluge, OIB 33240821637</item>
    </derivirana_varijabla>
  </DomainObject.Predmet.ProtuStrankaListNazivFormatedOIB>
  <DomainObject.Predmet.OstaliListFormated>
    <izvorni_sadrzaj>
      <item>e-Oglasna</item>
      <item>Financijska agencija</item>
      <item>Sudski registar</item>
      <item>Tea Gatternig, stečajni upravitelj punomoćnik sudionika u postupku brisano društvo ĐURĐEVČANKA društvo s ograničenom odgovornošću za trgovinu i usluge</item>
    </izvorni_sadrzaj>
    <derivirana_varijabla naziv="DomainObject.Predmet.OstaliListFormated_1">
      <item>e-Oglasna</item>
      <item>Financijska agencija</item>
      <item>Sudski registar</item>
      <item>Tea Gatternig, stečajni upravitelj punomoćnik sudionika u postupku brisano društvo ĐURĐEVČANKA društvo s ograničenom odgovornošću za trgovinu i usluge</item>
    </derivirana_varijabla>
  </DomainObject.Predmet.OstaliListFormated>
  <DomainObject.Predmet.OstaliListFormatedOIB>
    <izvorni_sadrzaj>
      <item>e-Oglasna</item>
      <item>Financijska agencija, OIB 85821130368</item>
      <item>Sudski registar</item>
      <item>Tea Gatternig, stečajni upravitelj, OIB 20214370352 punomoćnik sudionika u postupku brisano društvo ĐURĐEVČANKA društvo s ograničenom odgovornošću za trgovinu i usluge</item>
    </izvorni_sadrzaj>
    <derivirana_varijabla naziv="DomainObject.Predmet.OstaliListFormatedOIB_1">
      <item>e-Oglasna</item>
      <item>Financijska agencija, OIB 85821130368</item>
      <item>Sudski registar</item>
      <item>Tea Gatternig, stečajni upravitelj, OIB 20214370352 punomoćnik sudionika u postupku brisano društvo ĐURĐEVČANKA društvo s ograničenom odgovornošću za trgovinu i usluge</item>
    </derivirana_varijabla>
  </DomainObject.Predmet.OstaliListFormatedOIB>
  <DomainObject.Predmet.OstaliListFormatedWithAdress>
    <izvorni_sadrzaj>
      <item>e-Oglasna</item>
      <item>Financijska agencija, Ulica grada Vukovara 70, 10000 Zagreb</item>
      <item>Sudski registar</item>
      <item>Tea Gatternig, stečajni upravitelj, Branka Vodnika br. 4., 42000 Varaždin punomoćnik sudionika u postupku brisano društvo ĐURĐEVČANKA društvo s ograničenom odgovornošću za trgovinu i usluge</item>
    </izvorni_sadrzaj>
    <derivirana_varijabla naziv="DomainObject.Predmet.OstaliListFormatedWithAdress_1">
      <item>e-Oglasna</item>
      <item>Financijska agencija, Ulica grada Vukovara 70, 10000 Zagreb</item>
      <item>Sudski registar</item>
      <item>Tea Gatternig, stečajni upravitelj, Branka Vodnika br. 4., 42000 Varaždin punomoćnik sudionika u postupku brisano društvo ĐURĐEVČANKA društvo s ograničenom odgovornošću za trgovinu i usluge</item>
    </derivirana_varijabla>
  </DomainObject.Predmet.OstaliListFormatedWithAdress>
  <DomainObject.Predmet.OstaliListFormatedWithAdressOIB>
    <izvorni_sadrzaj>
      <item>e-Oglasna</item>
      <item>Financijska agencija, OIB 85821130368, Ulica grada Vukovara 70, 10000 Zagreb</item>
      <item>Sudski registar</item>
      <item>Tea Gatternig, stečajni upravitelj, OIB 20214370352, Branka Vodnika br. 4., 42000 Varaždin punomoćnik sudionika u postupku brisano društvo ĐURĐEVČANKA društvo s ograničenom odgovornošću za trgovinu i usluge</item>
    </izvorni_sadrzaj>
    <derivirana_varijabla naziv="DomainObject.Predmet.OstaliListFormatedWithAdressOIB_1">
      <item>e-Oglasna</item>
      <item>Financijska agencija, OIB 85821130368, Ulica grada Vukovara 70, 10000 Zagreb</item>
      <item>Sudski registar</item>
      <item>Tea Gatternig, stečajni upravitelj, OIB 20214370352, Branka Vodnika br. 4., 42000 Varaždin punomoćnik sudionika u postupku brisano društvo ĐURĐEVČANKA društvo s ograničenom odgovornošću za trgovinu i usluge</item>
    </derivirana_varijabla>
  </DomainObject.Predmet.OstaliListFormatedWithAdressOIB>
  <DomainObject.Predmet.OstaliListNazivFormated>
    <izvorni_sadrzaj>
      <item>e-Oglasna</item>
      <item>Financijska agencija</item>
      <item>Sudski registar</item>
      <item>Tea Gatternig, stečajni upravitelj</item>
    </izvorni_sadrzaj>
    <derivirana_varijabla naziv="DomainObject.Predmet.OstaliListNazivFormated_1">
      <item>e-Oglasna</item>
      <item>Financijska agencija</item>
      <item>Sudski registar</item>
      <item>Tea Gatternig, stečajni upravitelj</item>
    </derivirana_varijabla>
  </DomainObject.Predmet.OstaliListNazivFormated>
  <DomainObject.Predmet.OstaliListNazivFormatedOIB>
    <izvorni_sadrzaj>
      <item>e-Oglasna</item>
      <item>Financijska agencija, OIB 85821130368</item>
      <item>Sudski registar</item>
      <item>Tea Gatternig, stečajni upravitelj, OIB 20214370352</item>
    </izvorni_sadrzaj>
    <derivirana_varijabla naziv="DomainObject.Predmet.OstaliListNazivFormatedOIB_1">
      <item>e-Oglasna</item>
      <item>Financijska agencija, OIB 85821130368</item>
      <item>Sudski registar</item>
      <item>Tea Gatternig, stečajni upravitelj, OIB 20214370352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St-1062/2016-2</izvorni_sadrzaj>
    <derivirana_varijabla naziv="DomainObject.PoslovniBrojDokumenta_1">St-1062/2016-2</derivirana_varijabla>
  </DomainObject.PoslovniBrojDokumenta>
  <DomainObject.Predmet.StrankaIDrugi>
    <izvorni_sadrzaj>Tea Gatternig,lividator</izvorni_sadrzaj>
    <derivirana_varijabla naziv="DomainObject.Predmet.StrankaIDrugi_1">Tea Gatternig,lividator</derivirana_varijabla>
  </DomainObject.Predmet.StrankaIDrugi>
  <DomainObject.Predmet.ProtustrankaIDrugi>
    <izvorni_sadrzaj>brisano društvo ĐURĐEVČANKA društvo s ograničenom odgovornošću za trgovinu i usluge</izvorni_sadrzaj>
    <derivirana_varijabla naziv="DomainObject.Predmet.ProtustrankaIDrugi_1">brisano društvo ĐURĐEVČANKA društvo s ograničenom odgovornošću za trgovinu i usluge</derivirana_varijabla>
  </DomainObject.Predmet.ProtustrankaIDrugi>
  <DomainObject.Predmet.StrankaIDrugiAdressOIB>
    <izvorni_sadrzaj>Tea Gatternig,lividator, OIB 20214370352, Šemovečkih Žrtava 18, 42000 Varaždin</izvorni_sadrzaj>
    <derivirana_varijabla naziv="DomainObject.Predmet.StrankaIDrugiAdressOIB_1">Tea Gatternig,lividator, OIB 20214370352, Šemovečkih Žrtava 18, 42000 Varaždin</derivirana_varijabla>
  </DomainObject.Predmet.StrankaIDrugiAdressOIB>
  <DomainObject.Predmet.ProtustrankaIDrugiAdressOIB>
    <izvorni_sadrzaj>brisano društvo ĐURĐEVČANKA društvo s ograničenom odgovornošću za trgovinu i usluge, OIB 33240821637, B.J.Jelačića 76, 48350 Đurđevac</izvorni_sadrzaj>
    <derivirana_varijabla naziv="DomainObject.Predmet.ProtustrankaIDrugiAdressOIB_1">brisano društvo ĐURĐEVČANKA društvo s ograničenom odgovornošću za trgovinu i usluge, OIB 33240821637, B.J.Jelačića 76,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Tea Gatternig,lividator</item>
      <item>brisano društvo ĐURĐEVČANKA društvo s ograničenom odgovornošću za trgovinu i usluge</item>
      <item>e-Oglasna</item>
      <item>Financijska agencija</item>
      <item>Sudski registar</item>
      <item>Tea Gatternig, stečajni upravitelj</item>
    </izvorni_sadrzaj>
    <derivirana_varijabla naziv="DomainObject.Predmet.SudioniciListNaziv_1">
      <item>Tea Gatternig,lividator</item>
      <item>brisano društvo ĐURĐEVČANKA društvo s ograničenom odgovornošću za trgovinu i usluge</item>
      <item>e-Oglasna</item>
      <item>Financijska agencija</item>
      <item>Sudski registar</item>
      <item>Tea Gatternig, stečajni upravitelj</item>
    </derivirana_varijabla>
  </DomainObject.Predmet.SudioniciListNaziv>
  <DomainObject.Predmet.SudioniciListAdressOIB>
    <izvorni_sadrzaj>
      <item>Tea Gatternig,lividator, OIB 20214370352, Šemovečkih Žrtava 18,42000 Varaždin</item>
      <item>brisano društvo ĐURĐEVČANKA društvo s ograničenom odgovornošću za trgovinu i usluge, OIB 33240821637, B.J.Jelačića 76,48350 Đurđevac</item>
      <item>e-Oglasna</item>
      <item>Financijska agencija, OIB 85821130368, Ulica grada Vukovara 70,10000 Zagreb</item>
      <item>Sudski registar</item>
      <item>Tea Gatternig, stečajni upravitelj, OIB 20214370352, Branka Vodnika br. 4.,42000 Varaždin</item>
    </izvorni_sadrzaj>
    <derivirana_varijabla naziv="DomainObject.Predmet.SudioniciListAdressOIB_1">
      <item>Tea Gatternig,lividator, OIB 20214370352, Šemovečkih Žrtava 18,42000 Varaždin</item>
      <item>brisano društvo ĐURĐEVČANKA društvo s ograničenom odgovornošću za trgovinu i usluge, OIB 33240821637, B.J.Jelačića 76,48350 Đurđevac</item>
      <item>e-Oglasna</item>
      <item>Financijska agencija, OIB 85821130368, Ulica grada Vukovara 70,10000 Zagreb</item>
      <item>Sudski registar</item>
      <item>Tea Gatternig, stečajni upravitelj, OIB 20214370352, Branka Vodnika br. 4.,42000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4717B5-3DE0-49BC-9B52-3725883861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1202</properties:Words>
  <properties:Characters>6532</properties:Characters>
  <properties:Lines>159</properties:Lines>
  <properties:Paragraphs>45</properties:Paragraphs>
  <properties:TotalTime>116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2017-10-16T13:02:00Z</cp:lastPrinted>
  <dcterms:modified xmlns:xsi="http://www.w3.org/2001/XMLSchema-instance" xsi:type="dcterms:W3CDTF">2017-10-17T08:29:00Z</dcterms:modified>
  <cp:revision>32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St-1062/2016-2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