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f145" w14:paraId="937f145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664E7C">
        <w:rPr>
          <w:rFonts w:hAnsi="Times New Roman" w:ascii="Times New Roman"/>
          <w:sz w:val="24"/>
          <w:szCs w:val="24"/>
        </w:rPr>
        <w:t>834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76307F">
        <w:rPr>
          <w:rFonts w:hAnsi="Times New Roman" w:ascii="Times New Roman"/>
          <w:sz w:val="24"/>
          <w:szCs w:val="24"/>
        </w:rPr>
        <w:t>129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664E7C" w:rsidRPr="00664E7C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664E7C">
        <w:rPr>
          <w:rFonts w:hAnsi="Times New Roman" w:ascii="Times New Roman"/>
          <w:sz w:val="24"/>
          <w:szCs w:val="24"/>
        </w:rPr>
        <w:t xml:space="preserve">Draženu </w:t>
      </w:r>
      <w:proofErr w:type="spellStart"/>
      <w:r w:rsidR="00664E7C">
        <w:rPr>
          <w:rFonts w:hAnsi="Times New Roman" w:ascii="Times New Roman"/>
          <w:sz w:val="24"/>
          <w:szCs w:val="24"/>
        </w:rPr>
        <w:t>Vidmanu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76307F">
        <w:rPr>
          <w:rFonts w:hAnsi="Times New Roman" w:ascii="Times New Roman"/>
          <w:sz w:val="24"/>
          <w:szCs w:val="24"/>
        </w:rPr>
        <w:t>24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0D2464">
        <w:rPr>
          <w:rFonts w:hAnsi="Times New Roman" w:ascii="Times New Roman"/>
          <w:sz w:val="24"/>
          <w:szCs w:val="24"/>
        </w:rPr>
        <w:t>svibnja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0D2464" w:rsidP="000D2464" w:rsidR="000D2464">
      <w:pPr>
        <w:pStyle w:val="Odlomakpopisa"/>
        <w:numPr>
          <w:ilvl w:val="0"/>
          <w:numId w:val="7"/>
        </w:numPr>
        <w:jc w:val="both"/>
      </w:pPr>
      <w:r>
        <w:t xml:space="preserve">Ispravlja se zahtjev za  prodaju nekretnine u stečajnom postupku u odnosu na </w:t>
      </w:r>
      <w:proofErr w:type="spellStart"/>
      <w:r>
        <w:t>kč</w:t>
      </w:r>
      <w:proofErr w:type="spellEnd"/>
      <w:r>
        <w:t>. 776/1</w:t>
      </w:r>
      <w:r w:rsidR="0076307F">
        <w:t>1</w:t>
      </w:r>
      <w:r>
        <w:t xml:space="preserve">, k.o. </w:t>
      </w:r>
      <w:proofErr w:type="spellStart"/>
      <w:r>
        <w:t>Tribunj</w:t>
      </w:r>
      <w:proofErr w:type="spellEnd"/>
      <w:r>
        <w:t xml:space="preserve">, E </w:t>
      </w:r>
      <w:r w:rsidR="0076307F">
        <w:t>2</w:t>
      </w:r>
      <w:r>
        <w:t xml:space="preserve"> na način da se u rubrici: "opis nekretnine s </w:t>
      </w:r>
      <w:proofErr w:type="spellStart"/>
      <w:r>
        <w:t>pripadcima</w:t>
      </w:r>
      <w:proofErr w:type="spellEnd"/>
      <w:r>
        <w:t xml:space="preserve">" brojka </w:t>
      </w:r>
      <w:r w:rsidR="0076307F">
        <w:t>"43,21</w:t>
      </w:r>
      <w:r>
        <w:t xml:space="preserve"> m2</w:t>
      </w:r>
      <w:r w:rsidR="0076307F">
        <w:t>"</w:t>
      </w:r>
      <w:r>
        <w:t xml:space="preserve"> zamjenjuje brojkom </w:t>
      </w:r>
      <w:r w:rsidR="0076307F">
        <w:t>"43,61</w:t>
      </w:r>
      <w:r>
        <w:t xml:space="preserve"> m2</w:t>
      </w:r>
      <w:r w:rsidR="0076307F">
        <w:t>"</w:t>
      </w:r>
      <w:r>
        <w:t xml:space="preserve">. 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 xml:space="preserve">U </w:t>
      </w:r>
      <w:r w:rsidR="0076307F">
        <w:rPr>
          <w:rFonts w:hAnsi="Times New Roman" w:ascii="Times New Roman"/>
          <w:sz w:val="24"/>
          <w:szCs w:val="24"/>
        </w:rPr>
        <w:t>zahtjevu za prodaju</w:t>
      </w:r>
      <w:r w:rsidR="000D2464">
        <w:rPr>
          <w:rFonts w:hAnsi="Times New Roman" w:ascii="Times New Roman"/>
          <w:sz w:val="24"/>
          <w:szCs w:val="24"/>
        </w:rPr>
        <w:t xml:space="preserve"> nekretnine</w:t>
      </w:r>
      <w:r w:rsidR="00FA2B1B" w:rsidRPr="00FA2B1B">
        <w:rPr>
          <w:rFonts w:hAnsi="Times New Roman" w:ascii="Times New Roman"/>
          <w:sz w:val="24"/>
          <w:szCs w:val="24"/>
        </w:rPr>
        <w:t xml:space="preserve"> omaškom </w:t>
      </w:r>
      <w:r w:rsidR="000D2464">
        <w:rPr>
          <w:rFonts w:hAnsi="Times New Roman" w:ascii="Times New Roman"/>
          <w:sz w:val="24"/>
          <w:szCs w:val="24"/>
        </w:rPr>
        <w:t xml:space="preserve">su upisane brojke koje se tiču površine odnosno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76307F">
        <w:rPr>
          <w:rFonts w:hAnsi="Times New Roman" w:ascii="Times New Roman"/>
          <w:sz w:val="24"/>
          <w:szCs w:val="24"/>
        </w:rPr>
        <w:t>24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0D2464">
        <w:rPr>
          <w:rFonts w:hAnsi="Times New Roman" w:ascii="Times New Roman"/>
          <w:sz w:val="24"/>
          <w:szCs w:val="24"/>
        </w:rPr>
        <w:t>svibnja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664E7C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0D2464" w:rsidP="00D43ADF" w:rsidR="000D2464">
      <w:pPr>
        <w:rPr>
          <w:rFonts w:hAnsi="Times New Roman" w:ascii="Times New Roman"/>
          <w:sz w:val="24"/>
          <w:szCs w:val="24"/>
        </w:rPr>
      </w:pPr>
    </w:p>
    <w:p w:rsidRDefault="000D2464" w:rsidP="00D43ADF" w:rsidR="000D2464">
      <w:pPr>
        <w:rPr>
          <w:rFonts w:hAnsi="Times New Roman" w:ascii="Times New Roman"/>
          <w:sz w:val="24"/>
          <w:szCs w:val="24"/>
        </w:rPr>
      </w:pPr>
    </w:p>
    <w:p w:rsidRDefault="000D2464" w:rsidP="00D43ADF" w:rsidR="000D2464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2962E7A"/>
    <w:multiLevelType w:val="hybridMultilevel"/>
    <w:tmpl w:val="47482090"/>
    <w:lvl w:tplc="A3021A8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D2464"/>
    <w:rsid w:val="001347F0"/>
    <w:rsid w:val="00136821"/>
    <w:rsid w:val="00144F05"/>
    <w:rsid w:val="001B0ECD"/>
    <w:rsid w:val="001D0FAD"/>
    <w:rsid w:val="00232437"/>
    <w:rsid w:val="002428DF"/>
    <w:rsid w:val="00260BFB"/>
    <w:rsid w:val="002A53C1"/>
    <w:rsid w:val="0031259B"/>
    <w:rsid w:val="0032280F"/>
    <w:rsid w:val="00366A89"/>
    <w:rsid w:val="003674DF"/>
    <w:rsid w:val="00373000"/>
    <w:rsid w:val="003749D9"/>
    <w:rsid w:val="003C269A"/>
    <w:rsid w:val="00411D62"/>
    <w:rsid w:val="00476965"/>
    <w:rsid w:val="004C58A8"/>
    <w:rsid w:val="00562A1E"/>
    <w:rsid w:val="005806BB"/>
    <w:rsid w:val="005A64CD"/>
    <w:rsid w:val="0060682A"/>
    <w:rsid w:val="006345B1"/>
    <w:rsid w:val="00664E7C"/>
    <w:rsid w:val="00667502"/>
    <w:rsid w:val="006D447B"/>
    <w:rsid w:val="007236DB"/>
    <w:rsid w:val="00725ADC"/>
    <w:rsid w:val="00741B44"/>
    <w:rsid w:val="0076307F"/>
    <w:rsid w:val="00786E16"/>
    <w:rsid w:val="0079298F"/>
    <w:rsid w:val="007A1078"/>
    <w:rsid w:val="008041F5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42612"/>
    <w:rsid w:val="00A8376E"/>
    <w:rsid w:val="00A86DAA"/>
    <w:rsid w:val="00AA193D"/>
    <w:rsid w:val="00AC5922"/>
    <w:rsid w:val="00AD036E"/>
    <w:rsid w:val="00AD46D8"/>
    <w:rsid w:val="00AE1639"/>
    <w:rsid w:val="00B204E6"/>
    <w:rsid w:val="00B83EA2"/>
    <w:rsid w:val="00BA482B"/>
    <w:rsid w:val="00BB24F7"/>
    <w:rsid w:val="00BD3628"/>
    <w:rsid w:val="00C07F33"/>
    <w:rsid w:val="00C64692"/>
    <w:rsid w:val="00CB2275"/>
    <w:rsid w:val="00D062A3"/>
    <w:rsid w:val="00D23C6A"/>
    <w:rsid w:val="00D43ADF"/>
    <w:rsid w:val="00D46139"/>
    <w:rsid w:val="00DC4235"/>
    <w:rsid w:val="00E8758E"/>
    <w:rsid w:val="00E93D3F"/>
    <w:rsid w:val="00ED20C9"/>
    <w:rsid w:val="00EE2919"/>
    <w:rsid w:val="00F0098B"/>
    <w:rsid w:val="00F03848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3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3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3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3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3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3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3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3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5DCFB-D043-4446-A802-E12A3E7E5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1096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2018-05-24T07:52:00Z</dcterms:created>
  <dc:creator>Administrator</dc:creator>
  <cp:lastModifiedBy>Ante Rubelj</cp:lastModifiedBy>
  <cp:lastPrinted>2018-03-20T11:47:00Z</cp:lastPrinted>
  <dcterms:modified xmlns:xsi="http://www.w3.org/2001/XMLSchema-instance" xsi:type="dcterms:W3CDTF">2018-05-28T09:46:00Z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RJEŠENJA- St-834-16-129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