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d489" w14:paraId="83ad489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233391">
        <w:rPr>
          <w:b/>
          <w:sz w:val="22"/>
          <w:szCs w:val="22"/>
        </w:rPr>
        <w:t>-455</w:t>
      </w:r>
      <w:r w:rsidR="00A77881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C763A9" w:rsidR="00466230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233391">
        <w:rPr>
          <w:sz w:val="22"/>
          <w:szCs w:val="22"/>
        </w:rPr>
        <w:t xml:space="preserve"> TERMOEFEKT d.o.o., </w:t>
      </w:r>
      <w:proofErr w:type="spellStart"/>
      <w:r w:rsidR="00233391">
        <w:rPr>
          <w:sz w:val="22"/>
          <w:szCs w:val="22"/>
        </w:rPr>
        <w:t>Kupari</w:t>
      </w:r>
      <w:proofErr w:type="spellEnd"/>
      <w:r w:rsidR="00233391">
        <w:rPr>
          <w:sz w:val="22"/>
          <w:szCs w:val="22"/>
        </w:rPr>
        <w:t>. Put Dr. A. Starčevića 95</w:t>
      </w:r>
      <w:r w:rsidR="00A77881">
        <w:rPr>
          <w:sz w:val="22"/>
          <w:szCs w:val="22"/>
        </w:rPr>
        <w:t>,</w:t>
      </w:r>
      <w:r w:rsidR="00233391">
        <w:rPr>
          <w:sz w:val="22"/>
          <w:szCs w:val="22"/>
        </w:rPr>
        <w:t xml:space="preserve"> OIB: 90451045402, </w:t>
      </w:r>
      <w:r w:rsidR="00EB6221">
        <w:rPr>
          <w:sz w:val="22"/>
          <w:szCs w:val="22"/>
        </w:rPr>
        <w:t xml:space="preserve"> 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 xml:space="preserve">20. travnja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EB6221" w:rsidRPr="00EB6221"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 xml:space="preserve">TERMOEFEKT d.o.o., </w:t>
      </w:r>
      <w:proofErr w:type="spellStart"/>
      <w:r w:rsidR="00233391">
        <w:rPr>
          <w:sz w:val="22"/>
          <w:szCs w:val="22"/>
        </w:rPr>
        <w:t>Kupari</w:t>
      </w:r>
      <w:proofErr w:type="spellEnd"/>
      <w:r w:rsidR="00233391">
        <w:rPr>
          <w:sz w:val="22"/>
          <w:szCs w:val="22"/>
        </w:rPr>
        <w:t>. Put Dr. A. Starčevića 95, OIB: 90451045402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131542" w:rsidRPr="00131542"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 xml:space="preserve">TERMOEFEKT d.o.o., </w:t>
      </w:r>
      <w:proofErr w:type="spellStart"/>
      <w:r w:rsidR="00233391">
        <w:rPr>
          <w:sz w:val="22"/>
          <w:szCs w:val="22"/>
        </w:rPr>
        <w:t>Kupari</w:t>
      </w:r>
      <w:proofErr w:type="spellEnd"/>
      <w:r w:rsidR="00233391">
        <w:rPr>
          <w:sz w:val="22"/>
          <w:szCs w:val="22"/>
        </w:rPr>
        <w:t xml:space="preserve">. Put Dr. A. Starčevića 95, OIB: 90451045402 </w:t>
      </w:r>
      <w:r w:rsidR="00B06FDB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233391">
        <w:rPr>
          <w:sz w:val="22"/>
          <w:szCs w:val="22"/>
        </w:rPr>
        <w:t xml:space="preserve"> na dan 29. ožujka 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233391">
        <w:rPr>
          <w:sz w:val="22"/>
          <w:szCs w:val="22"/>
        </w:rPr>
        <w:t xml:space="preserve">7.307,69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233391">
        <w:rPr>
          <w:b/>
        </w:rPr>
        <w:t>20. travnja</w:t>
      </w:r>
      <w:r w:rsidR="00A77881">
        <w:rPr>
          <w:b/>
        </w:rPr>
        <w:t xml:space="preserve">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 xml:space="preserve">Petronela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11F1F"/>
    <w:rsid w:val="00131542"/>
    <w:rsid w:val="001754E6"/>
    <w:rsid w:val="0019435B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4364A"/>
    <w:rsid w:val="00D45B25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9F7"/>
    <w:rsid w:val="00EB6221"/>
    <w:rsid w:val="00EC44C6"/>
    <w:rsid w:val="00ED3C49"/>
    <w:rsid w:val="00EE6840"/>
    <w:rsid w:val="00F07CF7"/>
    <w:rsid w:val="00F13AC1"/>
    <w:rsid w:val="00F27DA4"/>
    <w:rsid w:val="00F32AEB"/>
    <w:rsid w:val="00F337F6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45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B25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B25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B25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B25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D45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B25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B25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B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B25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TERMOEFEKT d.o.o. za klimatizaciju, trgovinu i usluge</izvorni_sadrzaj>
    <derivirana_varijabla naziv="DomainObject.Predmet.ProtustrankaFormated_1">  TERMOEFEKT d.o.o. za klimatizaciju, trgovinu i usluge</derivirana_varijabla>
  </DomainObject.Predmet.ProtustrankaFormated>
  <DomainObject.Predmet.ProtustrankaFormatedOIB>
    <izvorni_sadrzaj>  TERMOEFEKT d.o.o. za klimatizaciju, trgovinu i usluge, OIB 90451045402</izvorni_sadrzaj>
    <derivirana_varijabla naziv="DomainObject.Predmet.ProtustrankaFormatedOIB_1">  TERMOEFEKT d.o.o. za klimatizaciju, trgovinu i usluge, OIB 90451045402</derivirana_varijabla>
  </DomainObject.Predmet.ProtustrankaFormatedOIB>
  <DomainObject.Predmet.ProtustrankaFormatedWithAdress>
    <izvorni_sadrzaj> TERMOEFEKT d.o.o. za klimatizaciju, trgovinu i usluge, Put dr. Ante Starčevića 95, 20207 Kupari</izvorni_sadrzaj>
    <derivirana_varijabla naziv="DomainObject.Predmet.ProtustrankaFormatedWithAdress_1"> TERMOEFEKT d.o.o. za klimatizaciju, trgovinu i usluge, Put dr. Ante Starčevića 95, 20207 Kupari</derivirana_varijabla>
  </DomainObject.Predmet.ProtustrankaFormatedWithAdress>
  <DomainObject.Predmet.ProtustrankaFormatedWithAdressOIB>
    <izvorni_sadrzaj> TERMOEFEKT d.o.o. za klimatizaciju, trgovinu i usluge, OIB 90451045402, Put dr. Ante Starčevića 95, 20207 Kupari</izvorni_sadrzaj>
    <derivirana_varijabla naziv="DomainObject.Predmet.ProtustrankaFormatedWithAdressOIB_1"> TERMOEFEKT d.o.o. za klimatizaciju, trgovinu i usluge, OIB 90451045402, Put dr. Ante Starčevića 95, 20207 Kupari</derivirana_varijabla>
  </DomainObject.Predmet.ProtustrankaFormatedWithAdressOIB>
  <DomainObject.Predmet.ProtustrankaWithAdress>
    <izvorni_sadrzaj>TERMOEFEKT d.o.o. za klimatizaciju, trgovinu i usluge Put dr. Ante Starčevića 95, 20207 Kupari</izvorni_sadrzaj>
    <derivirana_varijabla naziv="DomainObject.Predmet.ProtustrankaWithAdress_1">TERMOEFEKT d.o.o. za klimatizaciju, trgovinu i usluge Put dr. Ante Starčevića 95, 20207 Kupari</derivirana_varijabla>
  </DomainObject.Predmet.ProtustrankaWithAdress>
  <DomainObject.Predmet.ProtustrankaWithAdressOIB>
    <izvorni_sadrzaj>TERMOEFEKT d.o.o. za klimatizaciju, trgovinu i usluge, OIB 90451045402, Put dr. Ante Starčevića 95, 20207 Kupari</izvorni_sadrzaj>
    <derivirana_varijabla naziv="DomainObject.Predmet.ProtustrankaWithAdressOIB_1">TERMOEFEKT d.o.o. za klimatizaciju, trgovinu i usluge, OIB 90451045402, Put dr. Ante Starčevića 95, 20207 Kupari</derivirana_varijabla>
  </DomainObject.Predmet.ProtustrankaWithAdressOIB>
  <DomainObject.Predmet.ProtustrankaNazivFormated>
    <izvorni_sadrzaj>TERMOEFEKT d.o.o. za klimatizaciju, trgovinu i usluge</izvorni_sadrzaj>
    <derivirana_varijabla naziv="DomainObject.Predmet.ProtustrankaNazivFormated_1">TERMOEFEKT d.o.o. za klimatizaciju, trgovinu i usluge</derivirana_varijabla>
  </DomainObject.Predmet.ProtustrankaNazivFormated>
  <DomainObject.Predmet.ProtustrankaNazivFormatedOIB>
    <izvorni_sadrzaj>TERMOEFEKT d.o.o. za klimatizaciju, trgovinu i usluge, OIB 90451045402</izvorni_sadrzaj>
    <derivirana_varijabla naziv="DomainObject.Predmet.ProtustrankaNazivFormatedOIB_1">TERMOEFEKT d.o.o. za klimatizaciju, trgovinu i usluge, OIB 90451045402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7307.69</izvorni_sadrzaj>
    <derivirana_varijabla naziv="DomainObject.Predmet.TrenutnaVrijednost_1">7307.69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TERMOEFEKT d.o.o. za klimatizaciju, trgovinu i usluge</item>
    </izvorni_sadrzaj>
    <derivirana_varijabla naziv="DomainObject.Predmet.ProtuStrankaListFormated_1">
      <item>TERMOEFEKT d.o.o. za klimatizaciju, trgovinu i usluge</item>
    </derivirana_varijabla>
  </DomainObject.Predmet.ProtuStrankaListFormated>
  <DomainObject.Predmet.ProtuStrankaListFormatedOIB>
    <izvorni_sadrzaj>
      <item>TERMOEFEKT d.o.o. za klimatizaciju, trgovinu i usluge, OIB 90451045402</item>
    </izvorni_sadrzaj>
    <derivirana_varijabla naziv="DomainObject.Predmet.ProtuStrankaListFormatedOIB_1">
      <item>TERMOEFEKT d.o.o. za klimatizaciju, trgovinu i usluge, OIB 90451045402</item>
    </derivirana_varijabla>
  </DomainObject.Predmet.ProtuStrankaListFormatedOIB>
  <DomainObject.Predmet.ProtuStrankaListFormatedWithAdress>
    <izvorni_sadrzaj>
      <item>TERMOEFEKT d.o.o. za klimatizaciju, trgovinu i usluge, Put dr. Ante Starčevića 95, 20207 Kupari</item>
    </izvorni_sadrzaj>
    <derivirana_varijabla naziv="DomainObject.Predmet.ProtuStrankaListFormatedWithAdress_1">
      <item>TERMOEFEKT d.o.o. za klimatizaciju, trgovinu i usluge, Put dr. Ante Starčevića 95, 20207 Kupari</item>
    </derivirana_varijabla>
  </DomainObject.Predmet.ProtuStrankaListFormatedWithAdress>
  <DomainObject.Predmet.ProtuStrankaListFormatedWithAdressOIB>
    <izvorni_sadrzaj>
      <item>TERMOEFEKT d.o.o. za klimatizaciju, trgovinu i usluge, OIB 90451045402, Put dr. Ante Starčevića 95, 20207 Kupari</item>
    </izvorni_sadrzaj>
    <derivirana_varijabla naziv="DomainObject.Predmet.ProtuStrankaListFormatedWithAdressOIB_1">
      <item>TERMOEFEKT d.o.o. za klimatizaciju, trgovinu i usluge, OIB 90451045402, Put dr. Ante Starčevića 95, 20207 Kupari</item>
    </derivirana_varijabla>
  </DomainObject.Predmet.ProtuStrankaListFormatedWithAdressOIB>
  <DomainObject.Predmet.ProtuStrankaListNazivFormated>
    <izvorni_sadrzaj>
      <item>TERMOEFEKT d.o.o. za klimatizaciju, trgovinu i usluge</item>
    </izvorni_sadrzaj>
    <derivirana_varijabla naziv="DomainObject.Predmet.ProtuStrankaListNazivFormated_1">
      <item>TERMOEFEKT d.o.o. za klimatizaciju, trgovinu i usluge</item>
    </derivirana_varijabla>
  </DomainObject.Predmet.ProtuStrankaListNazivFormated>
  <DomainObject.Predmet.ProtuStrankaListNazivFormatedOIB>
    <izvorni_sadrzaj>
      <item>TERMOEFEKT d.o.o. za klimatizaciju, trgovinu i usluge, OIB 90451045402</item>
    </izvorni_sadrzaj>
    <derivirana_varijabla naziv="DomainObject.Predmet.ProtuStrankaListNazivFormatedOIB_1">
      <item>TERMOEFEKT d.o.o. za klimatizaciju, trgovinu i usluge, OIB 90451045402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TERMOEFEKT d.o.o. za klimatizaciju, trgovinu i usluge</izvorni_sadrzaj>
    <derivirana_varijabla naziv="DomainObject.Predmet.ProtustrankaIDrugi_1">TERMOEFEKT d.o.o. za klimatizaciju,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TERMOEFEKT d.o.o. za klimatizaciju, trgovinu i usluge, OIB 90451045402, Put dr. Ante Starčevića 95, 20207 Kupari</izvorni_sadrzaj>
    <derivirana_varijabla naziv="DomainObject.Predmet.ProtustrankaIDrugiAdressOIB_1">TERMOEFEKT d.o.o. za klimatizaciju, trgovinu i usluge, OIB 90451045402, Put dr. Ante Starčevića 95,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TERMOEFEKT d.o.o. za klimatizaciju, trgovinu i usluge</item>
    </izvorni_sadrzaj>
    <derivirana_varijabla naziv="DomainObject.Predmet.SudioniciListNaziv_1">
      <item>FINA, RC Split, Podružnica Dubrovnik</item>
      <item>TERMOEFEKT d.o.o. za klimatizaciju,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TERMOEFEKT d.o.o. za klimatizaciju, trgovinu i usluge, OIB 90451045402, Put dr. Ante Starčevića 95,20207 Kupari</item>
    </izvorni_sadrzaj>
    <derivirana_varijabla naziv="DomainObject.Predmet.SudioniciListAdressOIB_1">
      <item>FINA, RC Split, Podružnica Dubrovnik, OIB 85821130368, Vukovarska 2,20000 Dubrovnik</item>
      <item>TERMOEFEKT d.o.o. za klimatizaciju, trgovinu i usluge, OIB 90451045402, Put dr. Ante Starčevića 95,20207 Kupari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90451045402</item>
    </izvorni_sadrzaj>
    <derivirana_varijabla naziv="DomainObject.Predmet.SudioniciListNazivOIB_1">
      <item>, OIB 85821130368</item>
      <item>, OIB 90451045402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3FED2-780D-458B-94AD-A6073470BB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355</properties:Words>
  <properties:Characters>2043</properties:Characters>
  <properties:Lines>51</properties:Lines>
  <properties:Paragraphs>18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Augustina Majčica</cp:lastModifiedBy>
  <cp:lastPrinted>2017-04-19T12:29:00Z</cp:lastPrinted>
  <dcterms:modified xmlns:xsi="http://www.w3.org/2001/XMLSchema-instance" xsi:type="dcterms:W3CDTF">2017-04-20T10:51:00Z</dcterms:modified>
  <cp:revision>16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