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c558" w14:paraId="228c558" w:rsidRDefault="00337C30" w:rsidP="00337C30" w:rsidR="00337C3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C30" w:rsidP="00337C30" w:rsidR="00337C3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7C30" w:rsidP="00337C30" w:rsidR="00337C3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7C30" w:rsidP="00337C30" w:rsidR="00337C3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37C30" w:rsidP="00337C30" w:rsidR="00337C3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37C30" w:rsidP="00337C30" w:rsidR="00337C3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37C30" w:rsidP="00337C30" w:rsidR="00337C30" w:rsidRPr="005D578C">
      <w:pPr>
        <w:jc w:val="center"/>
        <w:rPr>
          <w:rFonts w:cs="Times New Roman" w:eastAsia="Times New Roman"/>
          <w:szCs w:val="24"/>
        </w:rPr>
      </w:pPr>
    </w:p>
    <w:p w:rsidRDefault="00337C30" w:rsidP="00337C30" w:rsidR="00337C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37C30" w:rsidP="00337C30" w:rsidR="00337C30" w:rsidRPr="005D578C">
      <w:pPr>
        <w:rPr>
          <w:rFonts w:cs="Times New Roman" w:eastAsia="Times New Roman"/>
          <w:szCs w:val="24"/>
        </w:rPr>
      </w:pPr>
    </w:p>
    <w:p w:rsidRDefault="00337C30" w:rsidP="00337C30" w:rsidR="00337C3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HRESTENICA d. o. o. Rovinj, Zagrebačka 12a, OIB </w:t>
      </w:r>
      <w:r w:rsidRPr="00337C30">
        <w:rPr>
          <w:rFonts w:cs="Times New Roman" w:eastAsia="Times New Roman"/>
        </w:rPr>
        <w:t>78891679607</w:t>
      </w:r>
      <w:r>
        <w:rPr>
          <w:rFonts w:cs="Times New Roman" w:eastAsia="Times New Roman"/>
        </w:rPr>
        <w:t xml:space="preserve">, MBS </w:t>
      </w:r>
      <w:r w:rsidRPr="00337C30">
        <w:rPr>
          <w:rFonts w:cs="Times New Roman" w:eastAsia="Times New Roman"/>
        </w:rPr>
        <w:t>130033469</w:t>
      </w:r>
      <w:r>
        <w:rPr>
          <w:rFonts w:cs="Times New Roman" w:eastAsia="Times New Roman"/>
          <w:szCs w:val="24"/>
        </w:rPr>
        <w:t>, 4. rujna 2017.</w:t>
      </w:r>
    </w:p>
    <w:p w:rsidRDefault="00337C30" w:rsidP="00337C30" w:rsidR="00337C30" w:rsidRPr="005D578C">
      <w:pPr>
        <w:rPr>
          <w:rFonts w:cs="Times New Roman" w:eastAsia="Times New Roman"/>
          <w:szCs w:val="24"/>
        </w:rPr>
      </w:pPr>
    </w:p>
    <w:p w:rsidRDefault="00337C30" w:rsidP="00337C30" w:rsidR="00337C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37C30" w:rsidP="00337C30" w:rsidR="00337C30" w:rsidRPr="005D578C">
      <w:pPr>
        <w:rPr>
          <w:rFonts w:cs="Times New Roman" w:eastAsia="Times New Roman"/>
          <w:szCs w:val="24"/>
        </w:rPr>
      </w:pPr>
    </w:p>
    <w:p w:rsidRDefault="00337C30" w:rsidP="00337C30" w:rsidR="00337C3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HRESTENICA d. o. o. Rovinj, Zagrebačka 12a, OIB </w:t>
      </w:r>
      <w:r w:rsidRPr="00337C30">
        <w:rPr>
          <w:rFonts w:cs="Times New Roman" w:eastAsia="Times New Roman"/>
        </w:rPr>
        <w:t>78891679607</w:t>
      </w:r>
      <w:r>
        <w:rPr>
          <w:rFonts w:cs="Times New Roman" w:eastAsia="Times New Roman"/>
        </w:rPr>
        <w:t xml:space="preserve">, MBS </w:t>
      </w:r>
      <w:r w:rsidRPr="00337C30">
        <w:rPr>
          <w:rFonts w:cs="Times New Roman" w:eastAsia="Times New Roman"/>
        </w:rPr>
        <w:t>130033469</w:t>
      </w:r>
      <w:r>
        <w:rPr>
          <w:rFonts w:cs="Times New Roman" w:eastAsia="Times New Roman"/>
          <w:szCs w:val="24"/>
        </w:rPr>
        <w:t>.</w:t>
      </w:r>
    </w:p>
    <w:p w:rsidRDefault="00337C30" w:rsidP="00337C30" w:rsidR="00337C30" w:rsidRPr="005D578C">
      <w:pPr>
        <w:rPr>
          <w:rFonts w:cs="Times New Roman" w:eastAsia="Times New Roman"/>
          <w:szCs w:val="24"/>
        </w:rPr>
      </w:pPr>
    </w:p>
    <w:p w:rsidRDefault="00337C30" w:rsidP="00337C30" w:rsidR="00337C30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</w:t>
      </w:r>
      <w:r w:rsidRPr="000500C0">
        <w:rPr>
          <w:rFonts w:cs="Times New Roman" w:eastAsia="Times New Roman"/>
          <w:szCs w:val="20"/>
        </w:rPr>
        <w:t>.</w:t>
      </w:r>
    </w:p>
    <w:p w:rsidRDefault="00337C30" w:rsidP="00337C30" w:rsidR="00337C30">
      <w:pPr>
        <w:rPr>
          <w:rFonts w:cs="Times New Roman" w:eastAsia="Times New Roman"/>
          <w:szCs w:val="20"/>
        </w:rPr>
      </w:pPr>
    </w:p>
    <w:p w:rsidRDefault="00337C30" w:rsidP="00337C30" w:rsidR="00337C3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HRESTENICA d. o. o. Rovinj, Zagrebačka 12a, OIB </w:t>
      </w:r>
      <w:r w:rsidRPr="00337C30">
        <w:rPr>
          <w:rFonts w:cs="Times New Roman" w:eastAsia="Times New Roman"/>
        </w:rPr>
        <w:t>78891679607</w:t>
      </w:r>
      <w:r>
        <w:rPr>
          <w:rFonts w:cs="Times New Roman" w:eastAsia="Times New Roman"/>
        </w:rPr>
        <w:t xml:space="preserve">, MBS </w:t>
      </w:r>
      <w:r w:rsidRPr="00337C30">
        <w:rPr>
          <w:rFonts w:cs="Times New Roman" w:eastAsia="Times New Roman"/>
        </w:rPr>
        <w:t>130033469</w:t>
      </w:r>
      <w:r>
        <w:rPr>
          <w:rFonts w:cs="Times New Roman" w:eastAsia="Times New Roman"/>
          <w:szCs w:val="24"/>
        </w:rPr>
        <w:t>.</w:t>
      </w:r>
    </w:p>
    <w:p w:rsidRDefault="00337C30" w:rsidP="00337C30" w:rsidR="00337C30">
      <w:pPr>
        <w:ind w:firstLine="709"/>
        <w:rPr>
          <w:rFonts w:cs="Times New Roman" w:eastAsia="Times New Roman"/>
          <w:szCs w:val="24"/>
        </w:rPr>
      </w:pPr>
    </w:p>
    <w:p w:rsidRDefault="00337C30" w:rsidP="00337C30" w:rsidR="00337C3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HRESTENICA d. o. o. Rovinj, Zagrebačka 12a, OIB </w:t>
      </w:r>
      <w:r w:rsidRPr="00337C30">
        <w:rPr>
          <w:rFonts w:cs="Times New Roman" w:eastAsia="Times New Roman"/>
        </w:rPr>
        <w:t>78891679607</w:t>
      </w:r>
      <w:r>
        <w:rPr>
          <w:rFonts w:cs="Times New Roman" w:eastAsia="Times New Roman"/>
        </w:rPr>
        <w:t xml:space="preserve">, MBS </w:t>
      </w:r>
      <w:r w:rsidRPr="00337C30">
        <w:rPr>
          <w:rFonts w:cs="Times New Roman" w:eastAsia="Times New Roman"/>
        </w:rPr>
        <w:t>130033469</w:t>
      </w:r>
      <w:r>
        <w:rPr>
          <w:rFonts w:cs="Times New Roman" w:eastAsia="Times New Roman"/>
          <w:szCs w:val="24"/>
        </w:rPr>
        <w:t>.</w:t>
      </w:r>
    </w:p>
    <w:p w:rsidRDefault="00337C30" w:rsidP="00337C30" w:rsidR="00337C30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37C30" w:rsidP="00337C30" w:rsidR="00337C30" w:rsidRPr="005D578C">
      <w:pPr>
        <w:rPr>
          <w:rFonts w:cs="Times New Roman" w:eastAsia="Times New Roman"/>
          <w:szCs w:val="24"/>
        </w:rPr>
      </w:pPr>
    </w:p>
    <w:p w:rsidRDefault="00337C30" w:rsidP="00337C30" w:rsidR="00337C3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37C30" w:rsidP="00337C30" w:rsidR="00337C30">
      <w:pPr>
        <w:ind w:firstLine="708"/>
        <w:rPr>
          <w:rFonts w:cs="Times New Roman" w:eastAsia="Times New Roman"/>
          <w:szCs w:val="24"/>
        </w:rPr>
      </w:pPr>
    </w:p>
    <w:p w:rsidRDefault="00337C30" w:rsidP="00337C30" w:rsidR="00337C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27.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HRESTENICA d. o. o. Rovinj</w:t>
      </w:r>
      <w:r>
        <w:rPr>
          <w:rFonts w:cs="Times New Roman" w:eastAsia="Times New Roman"/>
          <w:szCs w:val="24"/>
        </w:rPr>
        <w:t>.</w:t>
      </w:r>
    </w:p>
    <w:p w:rsidRDefault="00337C30" w:rsidP="00337C30" w:rsidR="00337C3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26. lipnja 2017. imao neizvršene osnove za plaćanje u neprekinutom razdoblju od 120 dana u ukupnom iznosu 137.591,03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30.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8 St-378/2017-3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37C30" w:rsidP="00337C30" w:rsidR="00337C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37C30" w:rsidP="00337C30" w:rsidR="00337C3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37C30" w:rsidP="00337C30" w:rsidR="00337C30" w:rsidRPr="005D578C">
      <w:pPr>
        <w:rPr>
          <w:rFonts w:cs="Times New Roman" w:eastAsia="Times New Roman"/>
          <w:szCs w:val="24"/>
        </w:rPr>
      </w:pPr>
    </w:p>
    <w:p w:rsidRDefault="00337C30" w:rsidP="00337C30" w:rsidR="00337C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rujna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37C30" w:rsidP="00337C30" w:rsidR="00337C30">
      <w:pPr>
        <w:rPr>
          <w:rFonts w:cs="Times New Roman" w:eastAsia="Times New Roman"/>
          <w:szCs w:val="24"/>
        </w:rPr>
      </w:pPr>
    </w:p>
    <w:p w:rsidRDefault="00337C30" w:rsidP="00337C30" w:rsidR="00337C3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37C30" w:rsidP="00337C30" w:rsidR="00337C3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337C30" w:rsidP="00337C30" w:rsidR="00337C30">
      <w:pPr>
        <w:jc w:val="left"/>
        <w:rPr>
          <w:rFonts w:cs="Times New Roman" w:eastAsia="Times New Roman"/>
          <w:szCs w:val="24"/>
        </w:rPr>
      </w:pPr>
    </w:p>
    <w:p w:rsidRDefault="00337C30" w:rsidP="00337C30" w:rsidR="00337C30" w:rsidRPr="005D578C">
      <w:pPr>
        <w:jc w:val="left"/>
        <w:rPr>
          <w:rFonts w:cs="Times New Roman" w:eastAsia="Times New Roman"/>
          <w:szCs w:val="24"/>
        </w:rPr>
      </w:pPr>
    </w:p>
    <w:p w:rsidRDefault="00337C30" w:rsidP="00337C30" w:rsidR="00337C3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37C30" w:rsidP="00337C30" w:rsidR="00337C30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37C30" w:rsidP="00337C30" w:rsidR="00337C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337C30" w:rsidP="00337C30" w:rsidR="00337C30">
      <w:pPr>
        <w:rPr>
          <w:rFonts w:cs="Times New Roman" w:eastAsia="Times New Roman"/>
          <w:szCs w:val="24"/>
        </w:rPr>
      </w:pPr>
    </w:p>
    <w:p w:rsidRDefault="00337C30" w:rsidP="00337C30" w:rsidR="00337C30" w:rsidRPr="005D578C">
      <w:pPr>
        <w:rPr>
          <w:rFonts w:cs="Times New Roman" w:eastAsia="Times New Roman"/>
          <w:szCs w:val="24"/>
        </w:rPr>
      </w:pPr>
    </w:p>
    <w:p w:rsidRDefault="00337C30" w:rsidP="00337C30" w:rsidR="00337C3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37C30" w:rsidP="00337C30" w:rsidR="00337C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37C30" w:rsidP="00337C30" w:rsidR="00337C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HRESTENICA d. o. o. Rovinj, Zagrebačka 12a, </w:t>
      </w:r>
    </w:p>
    <w:p w:rsidRDefault="00337C30" w:rsidP="00337C30" w:rsidR="00337C3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37C30" w:rsidP="00337C30" w:rsidR="00337C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37C30" w:rsidP="00337C30" w:rsidR="00337C30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337C30" w:rsidP="00337C30" w:rsidR="00337C3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37C30" w:rsidP="00337C30" w:rsidR="00337C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37C30" w:rsidP="00337C30" w:rsidR="00337C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37C30" w:rsidP="00337C30" w:rsidR="00337C30"/>
    <w:p w:rsidRDefault="00337C30" w:rsidP="00337C30" w:rsidR="00337C30"/>
    <w:p w:rsidRDefault="00337C30" w:rsidP="00337C30" w:rsidR="00337C30"/>
    <w:p w:rsidRDefault="00337C30" w:rsidP="00337C30" w:rsidR="00337C30"/>
    <w:p w:rsidRDefault="00337C30" w:rsidP="00337C30" w:rsidR="00337C30"/>
    <w:p w:rsidRDefault="002405BE" w:rsidR="002405BE"/>
    <w:sectPr w:rsidSect="00A92A1F" w:rsidR="002405B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C30" w:rsidP="00337C30" w:rsidR="00337C30">
      <w:r>
        <w:separator/>
      </w:r>
    </w:p>
  </w:endnote>
  <w:endnote w:id="0" w:type="continuationSeparator">
    <w:p w:rsidRDefault="00337C30" w:rsidP="00337C30" w:rsidR="00337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C30" w:rsidP="00337C30" w:rsidR="00337C30">
      <w:r>
        <w:separator/>
      </w:r>
    </w:p>
  </w:footnote>
  <w:footnote w:id="0" w:type="continuationSeparator">
    <w:p w:rsidRDefault="00337C30" w:rsidP="00337C30" w:rsidR="00337C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C30" w:rsidP="00A92A1F" w:rsidR="00A92A1F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24F1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St-378/2017-4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7C30" w:rsidP="00A92A1F" w:rsidR="00A92A1F" w:rsidRPr="00970AE0">
    <w:pPr>
      <w:pStyle w:val="Zaglavlje"/>
      <w:jc w:val="right"/>
    </w:pPr>
    <w:r>
      <w:rPr>
        <w:szCs w:val="24"/>
      </w:rPr>
      <w:t>8 St-378/2017-4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207"/>
    <w:rsid w:val="002405BE"/>
    <w:rsid w:val="00337C30"/>
    <w:rsid w:val="008930BE"/>
    <w:rsid w:val="00B24F1D"/>
    <w:rsid w:val="00DF4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7C3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7C3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37C3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C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7C3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7C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7C3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F1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24F1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24F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24F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7C3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7C3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37C3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C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7C3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7C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7C3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F1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24F1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24F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24F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HRESTENICA d.o.o. ROVINJ</izvorni_sadrzaj>
    <derivirana_varijabla naziv="DomainObject.Predmet.ProtustrankaFormated_1">  HRESTENICA d.o.o. ROVINJ</derivirana_varijabla>
  </DomainObject.Predmet.ProtustrankaFormated>
  <DomainObject.Predmet.ProtustrankaFormatedOIB>
    <izvorni_sadrzaj>  HRESTENICA d.o.o. ROVINJ, OIB 78891679607</izvorni_sadrzaj>
    <derivirana_varijabla naziv="DomainObject.Predmet.ProtustrankaFormatedOIB_1">  HRESTENICA d.o.o. ROVINJ, OIB 78891679607</derivirana_varijabla>
  </DomainObject.Predmet.ProtustrankaFormatedOIB>
  <DomainObject.Predmet.ProtustrankaFormatedWithAdress>
    <izvorni_sadrzaj> HRESTENICA d.o.o. ROVINJ, Zagrebačka 12a, 52210 Rovinj</izvorni_sadrzaj>
    <derivirana_varijabla naziv="DomainObject.Predmet.ProtustrankaFormatedWithAdress_1"> HRESTENICA d.o.o. ROVINJ, Zagrebačka 12a, 52210 Rovinj</derivirana_varijabla>
  </DomainObject.Predmet.ProtustrankaFormatedWithAdress>
  <DomainObject.Predmet.ProtustrankaFormatedWithAdressOIB>
    <izvorni_sadrzaj> HRESTENICA d.o.o. ROVINJ, OIB 78891679607, Zagrebačka 12a, 52210 Rovinj</izvorni_sadrzaj>
    <derivirana_varijabla naziv="DomainObject.Predmet.ProtustrankaFormatedWithAdressOIB_1"> HRESTENICA d.o.o. ROVINJ, OIB 78891679607, Zagrebačka 12a, 52210 Rovinj</derivirana_varijabla>
  </DomainObject.Predmet.ProtustrankaFormatedWithAdressOIB>
  <DomainObject.Predmet.ProtustrankaWithAdress>
    <izvorni_sadrzaj>HRESTENICA d.o.o. ROVINJ Zagrebačka 12a, 52210 Rovinj</izvorni_sadrzaj>
    <derivirana_varijabla naziv="DomainObject.Predmet.ProtustrankaWithAdress_1">HRESTENICA d.o.o. ROVINJ Zagrebačka 12a, 52210 Rovinj</derivirana_varijabla>
  </DomainObject.Predmet.ProtustrankaWithAdress>
  <DomainObject.Predmet.ProtustrankaWithAdressOIB>
    <izvorni_sadrzaj>HRESTENICA d.o.o. ROVINJ, OIB 78891679607, Zagrebačka 12a, 52210 Rovinj</izvorni_sadrzaj>
    <derivirana_varijabla naziv="DomainObject.Predmet.ProtustrankaWithAdressOIB_1">HRESTENICA d.o.o. ROVINJ, OIB 78891679607, Zagrebačka 12a, 52210 Rovinj</derivirana_varijabla>
  </DomainObject.Predmet.ProtustrankaWithAdressOIB>
  <DomainObject.Predmet.ProtustrankaNazivFormated>
    <izvorni_sadrzaj>HRESTENICA d.o.o. ROVINJ</izvorni_sadrzaj>
    <derivirana_varijabla naziv="DomainObject.Predmet.ProtustrankaNazivFormated_1">HRESTENICA d.o.o. ROVINJ</derivirana_varijabla>
  </DomainObject.Predmet.ProtustrankaNazivFormated>
  <DomainObject.Predmet.ProtustrankaNazivFormatedOIB>
    <izvorni_sadrzaj>HRESTENICA d.o.o. ROVINJ, OIB 78891679607</izvorni_sadrzaj>
    <derivirana_varijabla naziv="DomainObject.Predmet.ProtustrankaNazivFormatedOIB_1">HRESTENICA d.o.o. ROVINJ, OIB 78891679607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137591.03</izvorni_sadrzaj>
    <derivirana_varijabla naziv="DomainObject.Predmet.TrenutnaVrijednost_1">137591.03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HRESTENICA d.o.o. ROVINJ</item>
    </izvorni_sadrzaj>
    <derivirana_varijabla naziv="DomainObject.Predmet.ProtuStrankaListFormated_1">
      <item>HRESTENICA d.o.o. ROVINJ</item>
    </derivirana_varijabla>
  </DomainObject.Predmet.ProtuStrankaListFormated>
  <DomainObject.Predmet.ProtuStrankaListFormatedOIB>
    <izvorni_sadrzaj>
      <item>HRESTENICA d.o.o. ROVINJ, OIB 78891679607</item>
    </izvorni_sadrzaj>
    <derivirana_varijabla naziv="DomainObject.Predmet.ProtuStrankaListFormatedOIB_1">
      <item>HRESTENICA d.o.o. ROVINJ, OIB 78891679607</item>
    </derivirana_varijabla>
  </DomainObject.Predmet.ProtuStrankaListFormatedOIB>
  <DomainObject.Predmet.ProtuStrankaListFormatedWithAdress>
    <izvorni_sadrzaj>
      <item>HRESTENICA d.o.o. ROVINJ, Zagrebačka 12a, 52210 Rovinj</item>
    </izvorni_sadrzaj>
    <derivirana_varijabla naziv="DomainObject.Predmet.ProtuStrankaListFormatedWithAdress_1">
      <item>HRESTENICA d.o.o. ROVINJ, Zagrebačka 12a, 52210 Rovinj</item>
    </derivirana_varijabla>
  </DomainObject.Predmet.ProtuStrankaListFormatedWithAdress>
  <DomainObject.Predmet.ProtuStrankaListFormatedWithAdressOIB>
    <izvorni_sadrzaj>
      <item>HRESTENICA d.o.o. ROVINJ, OIB 78891679607, Zagrebačka 12a, 52210 Rovinj</item>
    </izvorni_sadrzaj>
    <derivirana_varijabla naziv="DomainObject.Predmet.ProtuStrankaListFormatedWithAdressOIB_1">
      <item>HRESTENICA d.o.o. ROVINJ, OIB 78891679607, Zagrebačka 12a, 52210 Rovinj</item>
    </derivirana_varijabla>
  </DomainObject.Predmet.ProtuStrankaListFormatedWithAdressOIB>
  <DomainObject.Predmet.ProtuStrankaListNazivFormated>
    <izvorni_sadrzaj>
      <item>HRESTENICA d.o.o. ROVINJ</item>
    </izvorni_sadrzaj>
    <derivirana_varijabla naziv="DomainObject.Predmet.ProtuStrankaListNazivFormated_1">
      <item>HRESTENICA d.o.o. ROVINJ</item>
    </derivirana_varijabla>
  </DomainObject.Predmet.ProtuStrankaListNazivFormated>
  <DomainObject.Predmet.ProtuStrankaListNazivFormatedOIB>
    <izvorni_sadrzaj>
      <item>HRESTENICA d.o.o. ROVINJ, OIB 78891679607</item>
    </izvorni_sadrzaj>
    <derivirana_varijabla naziv="DomainObject.Predmet.ProtuStrankaListNazivFormatedOIB_1">
      <item>HRESTENICA d.o.o. ROVINJ, OIB 78891679607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HRESTENICA d.o.o. ROVINJ</izvorni_sadrzaj>
    <derivirana_varijabla naziv="DomainObject.Predmet.ProtustrankaIDrugi_1">HRESTENICA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HRESTENICA d.o.o. ROVINJ, OIB 78891679607, Zagrebačka 12a, 52210 Rovinj</izvorni_sadrzaj>
    <derivirana_varijabla naziv="DomainObject.Predmet.ProtustrankaIDrugiAdressOIB_1">HRESTENICA d.o.o. ROVINJ, OIB 78891679607, Zagrebačka 12a,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HRESTENICA d.o.o. ROVINJ</item>
    </izvorni_sadrzaj>
    <derivirana_varijabla naziv="DomainObject.Predmet.SudioniciListNaziv_1">
      <item>FINANCIJSKA AGENCIJA, RC RIJEKA, PODRUŽNICA PULA, PULA</item>
      <item>HRESTENICA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HRESTENICA d.o.o. ROVINJ, OIB 78891679607, Zagrebačka 12a,52210 Rovinj</item>
    </izvorni_sadrzaj>
    <derivirana_varijabla naziv="DomainObject.Predmet.SudioniciListAdressOIB_1">
      <item>FINANCIJSKA AGENCIJA, RC RIJEKA, PODRUŽNICA PULA, PULA, OIB 85821130368, Giardini 5,52100 Pula</item>
      <item>HRESTENICA d.o.o. ROVINJ, OIB 78891679607, Zagrebačka 12a,52210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78891679607</item>
    </izvorni_sadrzaj>
    <derivirana_varijabla naziv="DomainObject.Predmet.SudioniciListNazivOIB_1">
      <item>, OIB 85821130368</item>
      <item>, OIB 78891679607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3606</properties:Characters>
  <properties:Lines>90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2017-09-04T12:18:00Z</dcterms:created>
  <dc:creator>Morena Brajuha</dc:creator>
  <cp:lastModifiedBy>Hani Udovičić</cp:lastModifiedBy>
  <cp:lastPrinted>2017-09-04T12:31:00Z</cp:lastPrinted>
  <dcterms:modified xmlns:xsi="http://www.w3.org/2001/XMLSchema-instance" xsi:type="dcterms:W3CDTF">2017-09-04T12:32:00Z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