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355c" w14:paraId="4ad355c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C0E15">
        <w:rPr>
          <w:sz w:val="24"/>
          <w:szCs w:val="24"/>
          <w:lang w:val="hr-HR"/>
        </w:rPr>
        <w:t>832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5C0E15">
        <w:t>NARODNI LIST novinsko-izdavačka i trgovačka djelatnost d.d., Zadar, Poljana Zemaljskog Odbora 2, OIB: 22841683000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E5BBF">
        <w:rPr>
          <w:szCs w:val="24"/>
        </w:rPr>
        <w:t xml:space="preserve">09.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5C0E15">
        <w:rPr>
          <w:sz w:val="24"/>
          <w:szCs w:val="24"/>
          <w:lang w:val="hr-HR"/>
        </w:rPr>
        <w:t>NOVELA ŠKULIĆ-PERINOVIĆ, Zadar, Obala kneza Trpimira 9, OIB: 48148782057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8E5BBF">
        <w:rPr>
          <w:sz w:val="24"/>
          <w:szCs w:val="24"/>
          <w:lang w:val="hr-HR"/>
        </w:rPr>
        <w:t>83</w:t>
      </w:r>
      <w:r w:rsidR="005C0E15">
        <w:rPr>
          <w:sz w:val="24"/>
          <w:szCs w:val="24"/>
          <w:lang w:val="hr-HR"/>
        </w:rPr>
        <w:t>2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5C0E15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5C0E15" w:rsidRPr="005C0E15">
        <w:rPr>
          <w:sz w:val="24"/>
          <w:szCs w:val="24"/>
        </w:rPr>
        <w:t>NARODNI LIST novinsko-izdavačka i trgovačka djelatnost d.d., Zadar</w:t>
      </w:r>
      <w:r w:rsidR="00886EB2" w:rsidRPr="005C0E15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E5BBF">
        <w:rPr>
          <w:sz w:val="24"/>
          <w:szCs w:val="24"/>
          <w:lang w:val="hr-HR"/>
        </w:rPr>
        <w:t>09.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5C0E15">
        <w:rPr>
          <w:szCs w:val="24"/>
        </w:rPr>
        <w:t>NOVELA ŠKULIĆ-PERINOVIĆ, Zadar, Obala kneza Trpimira 9</w:t>
      </w:r>
      <w:r w:rsidR="008C24F2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12EA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5C0E15">
      <w:rPr>
        <w:sz w:val="24"/>
        <w:szCs w:val="24"/>
        <w:lang w:val="hr-HR"/>
      </w:rPr>
      <w:t>832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C0E15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5BB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12EA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12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E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EA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E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E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12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E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EA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E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E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NARODNI LIST novinsko-izdavačka i trgovačka djelatnost dioničko društvo</izvorni_sadrzaj>
    <derivirana_varijabla naziv="DomainObject.Predmet.ProtustrankaFormated_1">  NARODNI LIST novinsko-izdavačka i trgovačka djelatnost dioničko društvo</derivirana_varijabla>
  </DomainObject.Predmet.ProtustrankaFormated>
  <DomainObject.Predmet.ProtustrankaFormatedOIB>
    <izvorni_sadrzaj>  NARODNI LIST novinsko-izdavačka i trgovačka djelatnost dioničko društvo, OIB 22841683000</izvorni_sadrzaj>
    <derivirana_varijabla naziv="DomainObject.Predmet.ProtustrankaFormatedOIB_1">  NARODNI LIST novinsko-izdavačka i trgovačka djelatnost dioničko društvo, OIB 22841683000</derivirana_varijabla>
  </DomainObject.Predmet.ProtustrankaFormatedOIB>
  <DomainObject.Predmet.ProtustrankaFormatedWithAdress>
    <izvorni_sadrzaj> NARODNI LIST novinsko-izdavačka i trgovačka djelatnost dioničko društvo, Poljana Zemaljskog Odbora 2, 23000 Zadar</izvorni_sadrzaj>
    <derivirana_varijabla naziv="DomainObject.Predmet.ProtustrankaFormatedWithAdress_1"> NARODNI LIST novinsko-izdavačka i trgovačka djelatnost dioničko društvo, Poljana Zemaljskog Odbora 2, 23000 Zadar</derivirana_varijabla>
  </DomainObject.Predmet.ProtustrankaFormatedWithAdress>
  <DomainObject.Predmet.ProtustrankaFormatedWithAdressOIB>
    <izvorni_sadrzaj> NARODNI LIST novinsko-izdavačka i trgovačka djelatnost dioničko društvo, OIB 22841683000, Poljana Zemaljskog Odbora 2, 23000 Zadar</izvorni_sadrzaj>
    <derivirana_varijabla naziv="DomainObject.Predmet.ProtustrankaFormatedWithAdressOIB_1"> NARODNI LIST novinsko-izdavačka i trgovačka djelatnost dioničko društvo, OIB 22841683000, Poljana Zemaljskog Odbora 2, 23000 Zadar</derivirana_varijabla>
  </DomainObject.Predmet.ProtustrankaFormatedWithAdressOIB>
  <DomainObject.Predmet.ProtustrankaWithAdress>
    <izvorni_sadrzaj>NARODNI LIST novinsko-izdavačka i trgovačka djelatnost dioničko društvo Poljana Zemaljskog Odbora 2, 23000 Zadar</izvorni_sadrzaj>
    <derivirana_varijabla naziv="DomainObject.Predmet.ProtustrankaWithAdress_1">NARODNI LIST novinsko-izdavačka i trgovačka djelatnost dioničko društvo Poljana Zemaljskog Odbora 2, 23000 Zadar</derivirana_varijabla>
  </DomainObject.Predmet.ProtustrankaWithAdress>
  <DomainObject.Predmet.ProtustrankaWithAdressOIB>
    <izvorni_sadrzaj>NARODNI LIST novinsko-izdavačka i trgovačka djelatnost dioničko društvo, OIB 22841683000, Poljana Zemaljskog Odbora 2, 23000 Zadar</izvorni_sadrzaj>
    <derivirana_varijabla naziv="DomainObject.Predmet.ProtustrankaWithAdressOIB_1">NARODNI LIST novinsko-izdavačka i trgovačka djelatnost dioničko društvo, OIB 22841683000, Poljana Zemaljskog Odbora 2, 23000 Zadar</derivirana_varijabla>
  </DomainObject.Predmet.ProtustrankaWithAdressOIB>
  <DomainObject.Predmet.ProtustrankaNazivFormated>
    <izvorni_sadrzaj>NARODNI LIST novinsko-izdavačka i trgovačka djelatnost dioničko društvo</izvorni_sadrzaj>
    <derivirana_varijabla naziv="DomainObject.Predmet.ProtustrankaNazivFormated_1">NARODNI LIST novinsko-izdavačka i trgovačka djelatnost dioničko društvo</derivirana_varijabla>
  </DomainObject.Predmet.ProtustrankaNazivFormated>
  <DomainObject.Predmet.ProtustrankaNazivFormatedOIB>
    <izvorni_sadrzaj>NARODNI LIST novinsko-izdavačka i trgovačka djelatnost dioničko društvo, OIB 22841683000</izvorni_sadrzaj>
    <derivirana_varijabla naziv="DomainObject.Predmet.ProtustrankaNazivFormatedOIB_1">NARODNI LIST novinsko-izdavačka i trgovačka djelatnost dioničko društvo, OIB 22841683000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2876972.08</izvorni_sadrzaj>
    <derivirana_varijabla naziv="DomainObject.Predmet.TrenutnaVrijednost_1">2876972.08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NARODNI LIST novinsko-izdavačka i trgovačka djelatnost dioničko društvo</item>
    </izvorni_sadrzaj>
    <derivirana_varijabla naziv="DomainObject.Predmet.ProtuStrankaListFormated_1">
      <item>NARODNI LIST novinsko-izdavačka i trgovačka djelatnost dioničko društvo</item>
    </derivirana_varijabla>
  </DomainObject.Predmet.ProtuStrankaListFormated>
  <DomainObject.Predmet.ProtuStrankaListFormatedOIB>
    <izvorni_sadrzaj>
      <item>NARODNI LIST novinsko-izdavačka i trgovačka djelatnost dioničko društvo, OIB 22841683000</item>
    </izvorni_sadrzaj>
    <derivirana_varijabla naziv="DomainObject.Predmet.ProtuStrankaListFormatedOIB_1">
      <item>NARODNI LIST novinsko-izdavačka i trgovačka djelatnost dioničko društvo, OIB 22841683000</item>
    </derivirana_varijabla>
  </DomainObject.Predmet.ProtuStrankaListFormatedOIB>
  <DomainObject.Predmet.ProtuStrankaListFormatedWithAdress>
    <izvorni_sadrzaj>
      <item>NARODNI LIST novinsko-izdavačka i trgovačka djelatnost dioničko društvo, Poljana Zemaljskog Odbora 2, 23000 Zadar</item>
    </izvorni_sadrzaj>
    <derivirana_varijabla naziv="DomainObject.Predmet.ProtuStrankaListFormatedWithAdress_1">
      <item>NARODNI LIST novinsko-izdavačka i trgovačka djelatnost dioničko društvo, Poljana Zemaljskog Odbora 2, 23000 Zadar</item>
    </derivirana_varijabla>
  </DomainObject.Predmet.ProtuStrankaListFormatedWithAdress>
  <DomainObject.Predmet.ProtuStrankaListFormatedWithAdressOIB>
    <izvorni_sadrzaj>
      <item>NARODNI LIST novinsko-izdavačka i trgovačka djelatnost dioničko društvo, OIB 22841683000, Poljana Zemaljskog Odbora 2, 23000 Zadar</item>
    </izvorni_sadrzaj>
    <derivirana_varijabla naziv="DomainObject.Predmet.ProtuStrankaListFormatedWithAdressOIB_1">
      <item>NARODNI LIST novinsko-izdavačka i trgovačka djelatnost dioničko društvo, OIB 22841683000, Poljana Zemaljskog Odbora 2, 23000 Zadar</item>
    </derivirana_varijabla>
  </DomainObject.Predmet.ProtuStrankaListFormatedWithAdressOIB>
  <DomainObject.Predmet.ProtuStrankaListNazivFormated>
    <izvorni_sadrzaj>
      <item>NARODNI LIST novinsko-izdavačka i trgovačka djelatnost dioničko društvo</item>
    </izvorni_sadrzaj>
    <derivirana_varijabla naziv="DomainObject.Predmet.ProtuStrankaListNazivFormated_1">
      <item>NARODNI LIST novinsko-izdavačka i trgovačka djelatnost dioničko društvo</item>
    </derivirana_varijabla>
  </DomainObject.Predmet.ProtuStrankaListNazivFormated>
  <DomainObject.Predmet.ProtuStrankaListNazivFormatedOIB>
    <izvorni_sadrzaj>
      <item>NARODNI LIST novinsko-izdavačka i trgovačka djelatnost dioničko društvo, OIB 22841683000</item>
    </izvorni_sadrzaj>
    <derivirana_varijabla naziv="DomainObject.Predmet.ProtuStrankaListNazivFormatedOIB_1">
      <item>NARODNI LIST novinsko-izdavačka i trgovačka djelatnost dioničko društvo, OIB 22841683000</item>
    </derivirana_varijabla>
  </DomainObject.Predmet.ProtuStrankaListNazivFormatedOIB>
  <DomainObject.Predmet.OstaliListFormated>
    <izvorni_sadrzaj>
      <item>Novela Škulić-perinović</item>
    </izvorni_sadrzaj>
    <derivirana_varijabla naziv="DomainObject.Predmet.OstaliListFormated_1">
      <item>Novela Škulić-perinović</item>
    </derivirana_varijabla>
  </DomainObject.Predmet.OstaliListFormated>
  <DomainObject.Predmet.OstaliListFormatedOIB>
    <izvorni_sadrzaj>
      <item>Novela Škulić-perinović, OIB 48148782057</item>
    </izvorni_sadrzaj>
    <derivirana_varijabla naziv="DomainObject.Predmet.OstaliListFormatedOIB_1">
      <item>Novela Škulić-perinović, OIB 48148782057</item>
    </derivirana_varijabla>
  </DomainObject.Predmet.OstaliListFormatedOIB>
  <DomainObject.Predmet.OstaliListFormatedWithAdress>
    <izvorni_sadrzaj>
      <item>Novela Škulić-perinović, Obala Kneza Trpimira 9, 23000 Zadar</item>
    </izvorni_sadrzaj>
    <derivirana_varijabla naziv="DomainObject.Predmet.OstaliListFormatedWithAdress_1">
      <item>Novela Škulić-perinović, Obala Kneza Trpimira 9, 23000 Zadar</item>
    </derivirana_varijabla>
  </DomainObject.Predmet.OstaliListFormatedWithAdress>
  <DomainObject.Predmet.OstaliListFormatedWithAdressOIB>
    <izvorni_sadrzaj>
      <item>Novela Škulić-perinović, OIB 48148782057, Obala Kneza Trpimira 9, 23000 Zadar</item>
    </izvorni_sadrzaj>
    <derivirana_varijabla naziv="DomainObject.Predmet.OstaliListFormatedWithAdressOIB_1">
      <item>Novela Škulić-perinović, OIB 48148782057, Obala Kneza Trpimira 9, 23000 Zadar</item>
    </derivirana_varijabla>
  </DomainObject.Predmet.OstaliListFormatedWithAdressOIB>
  <DomainObject.Predmet.OstaliListNazivFormated>
    <izvorni_sadrzaj>
      <item>Novela Škulić-perinović</item>
    </izvorni_sadrzaj>
    <derivirana_varijabla naziv="DomainObject.Predmet.OstaliListNazivFormated_1">
      <item>Novela Škulić-perinović</item>
    </derivirana_varijabla>
  </DomainObject.Predmet.OstaliListNazivFormated>
  <DomainObject.Predmet.OstaliListNazivFormatedOIB>
    <izvorni_sadrzaj>
      <item>Novela Škulić-perinović, OIB 48148782057</item>
    </izvorni_sadrzaj>
    <derivirana_varijabla naziv="DomainObject.Predmet.OstaliListNazivFormatedOIB_1">
      <item>Novela Škulić-perinović, OIB 48148782057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NARODNI LIST novinsko-izdavačka i trgovačka djelatnost dioničko društvo</izvorni_sadrzaj>
    <derivirana_varijabla naziv="DomainObject.Predmet.ProtustrankaIDrugi_1">NARODNI LIST novinsko-izdavačka i trgovačka djelatnost dioničko društvo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NARODNI LIST novinsko-izdavačka i trgovačka djelatnost dioničko društvo, OIB 22841683000, Poljana Zemaljskog Odbora 2, 23000 Zadar</izvorni_sadrzaj>
    <derivirana_varijabla naziv="DomainObject.Predmet.ProtustrankaIDrugiAdressOIB_1">NARODNI LIST novinsko-izdavačka i trgovačka djelatnost dioničko društvo, OIB 22841683000, Poljana Zemaljskog Odbora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NARODNI LIST novinsko-izdavačka i trgovačka djelatnost dioničko društvo</item>
      <item>Novela Škulić-perinović</item>
    </izvorni_sadrzaj>
    <derivirana_varijabla naziv="DomainObject.Predmet.SudioniciListNaziv_1">
      <item>Financijska agencija</item>
      <item>NARODNI LIST novinsko-izdavačka i trgovačka djelatnost dioničko društvo</item>
      <item>Novela Škulić-perinović</item>
    </derivirana_varijabla>
  </DomainObject.Predmet.SudioniciListNaziv>
  <DomainObject.Predmet.SudioniciListAdressOIB>
    <izvorni_sadrzaj>
      <item>Financijska agencija, OIB 85821130368, Ivana Danila 4,23000 Zadar</item>
      <item>NARODNI LIST novinsko-izdavačka i trgovačka djelatnost dioničko društvo, OIB 22841683000, Poljana Zemaljskog Odbora 2,23000 Zadar</item>
      <item>Novela Škulić-perinović, OIB 48148782057, Obala Kneza Trpimira 9,23000 Zadar</item>
    </izvorni_sadrzaj>
    <derivirana_varijabla naziv="DomainObject.Predmet.SudioniciListAdressOIB_1">
      <item>Financijska agencija, OIB 85821130368, Ivana Danila 4,23000 Zadar</item>
      <item>NARODNI LIST novinsko-izdavačka i trgovačka djelatnost dioničko društvo, OIB 22841683000, Poljana Zemaljskog Odbora 2,23000 Zadar</item>
      <item>Novela Škulić-perinović, OIB 48148782057, Obala Kneza Trpimira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22841683000</item>
      <item>, OIB 48148782057</item>
    </izvorni_sadrzaj>
    <derivirana_varijabla naziv="DomainObject.Predmet.SudioniciListNazivOIB_1">
      <item>, OIB 85821130368</item>
      <item>, OIB 22841683000</item>
      <item>, OIB 48148782057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67DEA-BDA6-45DA-9497-0D5E7B57BA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346</properties:Words>
  <properties:Characters>1756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2016-06-08T10:53:00Z</dcterms:created>
  <dc:creator>Ante Kačić</dc:creator>
  <cp:lastModifiedBy>wsadmin</cp:lastModifiedBy>
  <cp:lastPrinted>2015-11-27T10:35:00Z</cp:lastPrinted>
  <dcterms:modified xmlns:xsi="http://www.w3.org/2001/XMLSchema-instance" xsi:type="dcterms:W3CDTF">2016-06-10T12:45:00Z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