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900d" w14:paraId="d94900d" w:rsidRDefault="00304F78" w:rsidP="00304F78" w:rsidR="00304F78" w:rsidRPr="00332F15">
      <w:pPr>
        <w:spacing w:lineRule="auto" w:line="240" w:after="240"/>
        <w15:collapsed w:val="false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bookmarkStart w:name="_GoBack" w:id="0"/>
      <w:bookmarkEnd w:id="0"/>
      <w:proofErr w:type="spellStart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ŠKRLEC</w:t>
      </w:r>
      <w:proofErr w:type="spellEnd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SINOVI</w:t>
      </w:r>
      <w:proofErr w:type="spellEnd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d.o.o</w:t>
      </w:r>
      <w:proofErr w:type="spellEnd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stečaju</w:t>
      </w:r>
      <w:proofErr w:type="spellEnd"/>
    </w:p>
    <w:p w:rsidRDefault="00304F78" w:rsidP="00304F78" w:rsidR="00304F78" w:rsidRPr="00332F15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Sveti</w:t>
      </w:r>
      <w:proofErr w:type="spellEnd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Ivan </w:t>
      </w:r>
      <w:proofErr w:type="spellStart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Zelina</w:t>
      </w:r>
      <w:proofErr w:type="spellEnd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Donje</w:t>
      </w:r>
      <w:proofErr w:type="spellEnd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>Psarjevo</w:t>
      </w:r>
      <w:proofErr w:type="spellEnd"/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8</w:t>
      </w:r>
    </w:p>
    <w:p w:rsidRDefault="00304F78" w:rsidP="00304F78" w:rsidR="00304F78" w:rsidRPr="00332F15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</w:rPr>
      </w:pPr>
      <w:r w:rsidRPr="00332F15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OIB: </w:t>
      </w:r>
      <w:r w:rsidRPr="00332F15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68812819488</w:t>
      </w:r>
    </w:p>
    <w:p w:rsidRDefault="00604E33" w:rsidP="00FB0AB4" w:rsidR="00604E33" w:rsidRPr="00332F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32F15">
        <w:rPr>
          <w:rFonts w:cs="Arial" w:eastAsia="Times New Roman" w:hAnsi="Arial" w:ascii="Arial"/>
          <w:color w:val="000000"/>
          <w:sz w:val="24"/>
          <w:szCs w:val="24"/>
        </w:rPr>
        <w:tab/>
      </w:r>
    </w:p>
    <w:p w:rsidRDefault="0031001D" w:rsidP="0031001D" w:rsidR="00604E33" w:rsidRPr="0031001D">
      <w:pPr>
        <w:spacing w:lineRule="auto" w:line="240" w:after="0"/>
        <w:ind w:firstLine="708" w:left="4248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</w:t>
      </w:r>
      <w:r w:rsidR="00604E33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TRGOVAČKI SUD U ZAGREBU</w:t>
      </w:r>
    </w:p>
    <w:p w:rsidRDefault="00E32503" w:rsidP="007A6601" w:rsidR="007A6601" w:rsidRPr="0031001D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  <w:t xml:space="preserve">       </w:t>
      </w:r>
      <w:r w:rsidR="00752190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</w:t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7A6601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</w:t>
      </w:r>
      <w:r w:rsid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7A6601" w:rsidRPr="0031001D">
        <w:rPr>
          <w:rFonts w:cs="Times New Roman" w:eastAsia="Times New Roman" w:hAnsi="Times New Roman" w:ascii="Times New Roman"/>
          <w:color w:val="000000"/>
          <w:sz w:val="24"/>
          <w:szCs w:val="24"/>
          <w:lang w:val="pt-BR"/>
        </w:rPr>
        <w:t>s</w:t>
      </w:r>
      <w:r w:rsidR="00752190" w:rsidRPr="0031001D">
        <w:rPr>
          <w:rFonts w:cs="Times New Roman" w:eastAsia="Times New Roman" w:hAnsi="Times New Roman" w:ascii="Times New Roman"/>
          <w:color w:val="000000"/>
          <w:sz w:val="24"/>
          <w:szCs w:val="24"/>
          <w:lang w:val="pt-BR"/>
        </w:rPr>
        <w:t>. Mihael Kovačić</w:t>
      </w:r>
    </w:p>
    <w:p w:rsidRDefault="00304F78" w:rsidP="007A6601" w:rsidR="007A6601" w:rsidRPr="0031001D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</w:t>
      </w:r>
      <w:r w:rsid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7A6601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St-</w:t>
      </w:r>
      <w:r w:rsidR="00752190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4370/16</w:t>
      </w:r>
    </w:p>
    <w:p w:rsidRDefault="00A579CF" w:rsidP="00A579CF" w:rsidR="00604E33" w:rsidRPr="0031001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</w:p>
    <w:p w:rsidRDefault="00402276" w:rsidP="007A6601" w:rsidR="00402276" w:rsidRPr="0031001D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</w:rPr>
      </w:pPr>
    </w:p>
    <w:p w:rsidRDefault="00604E33" w:rsidP="00304F78" w:rsidR="00E32503" w:rsidRPr="0031001D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PREDMET: Iz</w:t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davanje Naloga – čl.216.</w:t>
      </w:r>
      <w:r w:rsidR="00D0275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304F78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SZ-a</w:t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, </w:t>
      </w:r>
    </w:p>
    <w:p w:rsidRDefault="00E32503" w:rsidP="00E32503" w:rsidR="00604E33" w:rsidRPr="0031001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 </w:t>
      </w:r>
      <w:r w:rsidR="0012264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traži </w:t>
      </w:r>
      <w:r w:rsidR="00604E33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se</w:t>
      </w:r>
    </w:p>
    <w:p w:rsidRDefault="00604E33" w:rsidP="00604E33" w:rsidR="00604E33" w:rsidRPr="003100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B2E57" w:rsidP="00604E33" w:rsidR="00BB2E57" w:rsidRPr="00332F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04F78" w:rsidP="00604E33" w:rsidR="00604E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Poštovani</w:t>
      </w:r>
    </w:p>
    <w:p w:rsidRDefault="00304F78" w:rsidP="00604E33" w:rsidR="00304F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8B182B" w:rsidP="00263B57" w:rsidR="008B182B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Sukladno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Odlukama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Skupštine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sa</w:t>
      </w:r>
      <w:proofErr w:type="spellEnd"/>
      <w:proofErr w:type="gram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izvještajnog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ročišta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od 03. </w:t>
      </w:r>
      <w:proofErr w:type="spellStart"/>
      <w:proofErr w:type="gram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listopada</w:t>
      </w:r>
      <w:proofErr w:type="spellEnd"/>
      <w:proofErr w:type="gram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2018. </w:t>
      </w:r>
      <w:proofErr w:type="spellStart"/>
      <w:proofErr w:type="gram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pristupilo</w:t>
      </w:r>
      <w:proofErr w:type="spellEnd"/>
      <w:proofErr w:type="gram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oglašavanju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prodaji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predmeta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stečajne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mase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pokretnina-kamionskih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dijelova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sl.)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koje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trenutku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otvaranja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stečajnog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postupka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zatečene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prostoru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gdje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ih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bivši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vlasnici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direktori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svojevoljno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uskladišt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ili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kojem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se do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tada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obavljala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poslovna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djelatnost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društva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.</w:t>
      </w:r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</w:p>
    <w:p w:rsidRDefault="0072582E" w:rsidP="00263B57" w:rsidR="0072582E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Prostor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obuhvaća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nekretnine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vlasništvu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Damira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Škrlec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bivšeg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direktora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kako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slijedi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:</w:t>
      </w:r>
    </w:p>
    <w:p w:rsidRDefault="0072582E" w:rsidP="00263B57" w:rsidR="0072582E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Zkč.br. 1364/2</w:t>
      </w:r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, 1363/11, 1363/9, 1363/8, 1363/6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upisane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zk.ul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. 2881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k.o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. 335916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Psarjevo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zko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Sv.Ivan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Zelina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kod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Općinskog</w:t>
      </w:r>
      <w:proofErr w:type="spellEnd"/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građanskog</w:t>
      </w:r>
      <w:proofErr w:type="spellEnd"/>
      <w:r w:rsid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suda</w:t>
      </w:r>
      <w:proofErr w:type="spellEnd"/>
      <w:r w:rsid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Zagrebu</w:t>
      </w:r>
      <w:proofErr w:type="spellEnd"/>
      <w:r w:rsid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kao</w:t>
      </w:r>
      <w:proofErr w:type="spellEnd"/>
      <w:r w:rsid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I </w:t>
      </w:r>
      <w:r w:rsidR="00AB029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</w:p>
    <w:p w:rsidRDefault="00AB0297" w:rsidP="00263B57" w:rsidR="00AB0297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proofErr w:type="gram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Zkč.br. 1363/10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upisane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zk.ul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.</w:t>
      </w:r>
      <w:proofErr w:type="gram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2882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k.o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. 335916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Psarjevo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zko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Sv.Ivan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Zelina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kod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Općinskog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građanskog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suda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Zagrebu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.</w:t>
      </w:r>
      <w:proofErr w:type="gramEnd"/>
    </w:p>
    <w:p w:rsidRDefault="00D02759" w:rsidP="00D02759" w:rsidR="00D02759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</w:t>
      </w:r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ostupk</w:t>
      </w:r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</w:t>
      </w:r>
      <w:proofErr w:type="spellEnd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razgledavanja</w:t>
      </w:r>
      <w:proofErr w:type="spellEnd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prodaje</w:t>
      </w:r>
      <w:proofErr w:type="spellEnd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imopredaje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kupcima</w:t>
      </w:r>
      <w:proofErr w:type="spellEnd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navedene</w:t>
      </w:r>
      <w:proofErr w:type="spellEnd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robe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,</w:t>
      </w:r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od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strane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jednog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od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bivš</w:t>
      </w:r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ih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direktora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-</w:t>
      </w:r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Damira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Škrlec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,</w:t>
      </w:r>
      <w:r w:rsidR="00C82DA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C82DAC" w:rsidRPr="0031662D">
        <w:rPr>
          <w:rFonts w:cs="Times New Roman" w:eastAsia="Times New Roman" w:hAnsi="Times New Roman" w:ascii="Times New Roman"/>
          <w:bCs/>
          <w:sz w:val="24"/>
          <w:szCs w:val="24"/>
        </w:rPr>
        <w:t>Bukovec</w:t>
      </w:r>
      <w:proofErr w:type="spellEnd"/>
      <w:r w:rsidR="00C82DAC" w:rsidRPr="0031662D">
        <w:rPr>
          <w:rFonts w:cs="Times New Roman" w:eastAsia="Times New Roman" w:hAnsi="Times New Roman" w:ascii="Times New Roman"/>
          <w:bCs/>
          <w:sz w:val="24"/>
          <w:szCs w:val="24"/>
        </w:rPr>
        <w:t xml:space="preserve"> Zelinski </w:t>
      </w:r>
      <w:proofErr w:type="spellStart"/>
      <w:r w:rsidR="00C82DAC" w:rsidRPr="0031662D">
        <w:rPr>
          <w:rFonts w:cs="Times New Roman" w:eastAsia="Times New Roman" w:hAnsi="Times New Roman" w:ascii="Times New Roman"/>
          <w:bCs/>
          <w:sz w:val="24"/>
          <w:szCs w:val="24"/>
        </w:rPr>
        <w:t>66</w:t>
      </w:r>
      <w:proofErr w:type="spellEnd"/>
      <w:r w:rsidR="00C82DAC" w:rsidRPr="0031662D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C82DAC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proofErr w:type="spellStart"/>
      <w:r w:rsidR="00C82DAC" w:rsidRPr="0031662D">
        <w:rPr>
          <w:rFonts w:cs="Times New Roman" w:eastAsia="Times New Roman" w:hAnsi="Times New Roman" w:ascii="Times New Roman"/>
          <w:bCs/>
          <w:sz w:val="24"/>
          <w:szCs w:val="24"/>
        </w:rPr>
        <w:t>B</w:t>
      </w:r>
      <w:r w:rsidR="00C82DAC">
        <w:rPr>
          <w:rFonts w:cs="Times New Roman" w:eastAsia="Times New Roman" w:hAnsi="Times New Roman" w:ascii="Times New Roman"/>
          <w:bCs/>
          <w:sz w:val="24"/>
          <w:szCs w:val="24"/>
        </w:rPr>
        <w:t>ukovec</w:t>
      </w:r>
      <w:proofErr w:type="spellEnd"/>
      <w:r w:rsidR="00C82DAC">
        <w:rPr>
          <w:rFonts w:cs="Times New Roman" w:eastAsia="Times New Roman" w:hAnsi="Times New Roman" w:ascii="Times New Roman"/>
          <w:bCs/>
          <w:sz w:val="24"/>
          <w:szCs w:val="24"/>
        </w:rPr>
        <w:t xml:space="preserve"> Zelinski, </w:t>
      </w:r>
      <w:proofErr w:type="spellStart"/>
      <w:r w:rsidR="00C82DAC">
        <w:rPr>
          <w:rFonts w:cs="Times New Roman" w:eastAsia="Times New Roman" w:hAnsi="Times New Roman" w:ascii="Times New Roman"/>
          <w:bCs/>
          <w:sz w:val="24"/>
          <w:szCs w:val="24"/>
        </w:rPr>
        <w:t>OIB</w:t>
      </w:r>
      <w:proofErr w:type="spellEnd"/>
      <w:r w:rsidR="00C82DAC">
        <w:rPr>
          <w:rFonts w:cs="Times New Roman" w:eastAsia="Times New Roman" w:hAnsi="Times New Roman" w:ascii="Times New Roman"/>
          <w:bCs/>
          <w:sz w:val="24"/>
          <w:szCs w:val="24"/>
        </w:rPr>
        <w:t>:</w:t>
      </w:r>
      <w:proofErr w:type="spellStart"/>
      <w:r w:rsidR="00C82DAC">
        <w:rPr>
          <w:rFonts w:cs="Times New Roman" w:eastAsia="Times New Roman" w:hAnsi="Times New Roman" w:ascii="Times New Roman"/>
          <w:bCs/>
          <w:sz w:val="24"/>
          <w:szCs w:val="24"/>
        </w:rPr>
        <w:t>40580184541</w:t>
      </w:r>
      <w:proofErr w:type="spellEnd"/>
      <w:r w:rsidR="00C82DAC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konstantno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se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događaju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opstruiranja</w:t>
      </w:r>
      <w:proofErr w:type="spellEnd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,</w:t>
      </w:r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ometanja</w:t>
      </w:r>
      <w:proofErr w:type="spellEnd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ispadi</w:t>
      </w:r>
      <w:proofErr w:type="spellEnd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obijesnog</w:t>
      </w:r>
      <w:proofErr w:type="spellEnd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4D3D73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ponašanja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rubu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fizičkog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obračuna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pa se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kao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jedino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rješenje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nameće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asistencija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pripadnika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policije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kako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bi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imenovani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bio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fizički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spriječen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vršiti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uznemiravanje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tijekom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opisanih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radnji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.</w:t>
      </w:r>
    </w:p>
    <w:p w:rsidRDefault="00D02759" w:rsidP="00263B57" w:rsidR="008B182B">
      <w:pPr>
        <w:spacing w:lineRule="auto" w:line="240" w:after="24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Stoga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se</w:t>
      </w:r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moli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Naslov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donijeti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predmetni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Nalog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određivanje</w:t>
      </w:r>
      <w:proofErr w:type="spellEnd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ovršnih</w:t>
      </w:r>
      <w:proofErr w:type="spellEnd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radnji</w:t>
      </w:r>
      <w:proofErr w:type="spellEnd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mjera</w:t>
      </w:r>
      <w:proofErr w:type="spellEnd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prisile</w:t>
      </w:r>
      <w:proofErr w:type="spellEnd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D0275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kojim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će</w:t>
      </w:r>
      <w:proofErr w:type="spellEnd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se </w:t>
      </w:r>
      <w:proofErr w:type="spellStart"/>
      <w:r w:rsidR="00FB0AB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alog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prisilno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ostvariti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način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da se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za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vrijeme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uredovanja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stečajnog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upravitelja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nužnog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boravka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kupaca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navedenim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nekretninama</w:t>
      </w:r>
      <w:proofErr w:type="spellEnd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6341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omogući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bez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uznemiravanja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neometano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odvijanje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stečajnog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postupka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rada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stečajnog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upravitelja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prilikom</w:t>
      </w:r>
      <w:proofErr w:type="spellEnd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2582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postupanja</w:t>
      </w:r>
      <w:proofErr w:type="spellEnd"/>
      <w:r w:rsidR="008B182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kod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razgledavanja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dolazaka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preuzimanja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kupljene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robe od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strane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kupaca</w:t>
      </w:r>
      <w:proofErr w:type="spellEnd"/>
      <w:r w:rsidR="00FD2A7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.</w:t>
      </w:r>
    </w:p>
    <w:p w:rsidRDefault="004D3D73" w:rsidP="004D3D73" w:rsidR="00332F15" w:rsidRPr="00332F15">
      <w:pPr>
        <w:spacing w:lineRule="auto" w:line="240" w:after="240"/>
        <w:ind w:firstLine="708"/>
        <w:jc w:val="both"/>
        <w:rPr>
          <w:rFonts w:cs="Arial" w:eastAsia="Times New Roman" w:hAnsi="Arial" w:ascii="Arial"/>
          <w:i/>
        </w:rPr>
      </w:pP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Napominjem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kako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se u tom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slučaju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prodaja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preostalih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pokretnina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ili</w:t>
      </w:r>
      <w:proofErr w:type="spellEnd"/>
      <w:proofErr w:type="gram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odvoz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/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zbrinjavanje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reciklažu</w:t>
      </w:r>
      <w:proofErr w:type="spellEnd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planira</w:t>
      </w:r>
      <w:proofErr w:type="spellEnd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obaviti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u </w:t>
      </w:r>
      <w:proofErr w:type="spellStart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što</w:t>
      </w:r>
      <w:proofErr w:type="spellEnd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kraćem</w:t>
      </w:r>
      <w:proofErr w:type="spellEnd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E028B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roku</w:t>
      </w:r>
      <w:proofErr w:type="spellEnd"/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. </w:t>
      </w:r>
    </w:p>
    <w:p w:rsidRDefault="00332F15" w:rsidP="005C3A30" w:rsidR="00332F15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</w:rPr>
      </w:pPr>
    </w:p>
    <w:p w:rsidRDefault="004D3D73" w:rsidP="005C3A30" w:rsidR="004D3D73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</w:rPr>
      </w:pPr>
    </w:p>
    <w:p w:rsidRDefault="00304F78" w:rsidP="007F2BE0" w:rsidR="00604E33" w:rsidRPr="003100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U Zagrebu, </w:t>
      </w:r>
      <w:r w:rsidR="004D3D73">
        <w:rPr>
          <w:rFonts w:cs="Times New Roman" w:eastAsia="Times New Roman" w:hAnsi="Times New Roman" w:ascii="Times New Roman"/>
          <w:color w:val="000000"/>
          <w:sz w:val="24"/>
          <w:szCs w:val="24"/>
        </w:rPr>
        <w:t>08</w:t>
      </w:r>
      <w:r w:rsidR="0070360C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. </w:t>
      </w:r>
      <w:r w:rsidR="004D3D73">
        <w:rPr>
          <w:rFonts w:cs="Times New Roman" w:eastAsia="Times New Roman" w:hAnsi="Times New Roman" w:ascii="Times New Roman"/>
          <w:color w:val="000000"/>
          <w:sz w:val="24"/>
          <w:szCs w:val="24"/>
        </w:rPr>
        <w:t>travnj</w:t>
      </w:r>
      <w:r w:rsidR="00604E33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a 201</w:t>
      </w:r>
      <w:r w:rsidR="004D3D73">
        <w:rPr>
          <w:rFonts w:cs="Times New Roman" w:eastAsia="Times New Roman" w:hAnsi="Times New Roman" w:ascii="Times New Roman"/>
          <w:color w:val="000000"/>
          <w:sz w:val="24"/>
          <w:szCs w:val="24"/>
        </w:rPr>
        <w:t>9</w:t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</w: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ab/>
        <w:t>S</w:t>
      </w:r>
      <w:r w:rsidR="00604E33"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tečajni upravitelj:</w:t>
      </w:r>
    </w:p>
    <w:p w:rsidRDefault="00E5226F" w:rsidP="00304F78" w:rsidR="00E5226F" w:rsidRPr="0031001D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31001D">
        <w:rPr>
          <w:rFonts w:cs="Times New Roman" w:eastAsia="Times New Roman" w:hAnsi="Times New Roman" w:ascii="Times New Roman"/>
          <w:color w:val="000000"/>
          <w:sz w:val="24"/>
          <w:szCs w:val="24"/>
        </w:rPr>
        <w:t>Matko Ljuban</w:t>
      </w:r>
    </w:p>
    <w:sectPr w:rsidSect="00F47AEE" w:rsidR="00E5226F" w:rsidRPr="003100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83BEA"/>
    <w:multiLevelType w:val="multilevel"/>
    <w:tmpl w:val="664CDC7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5C445F9F"/>
    <w:multiLevelType w:val="hybridMultilevel"/>
    <w:tmpl w:val="D37E374C"/>
    <w:lvl w:tplc="03565120" w:ilvl="0">
      <w:start w:val="2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618A48ED"/>
    <w:multiLevelType w:val="hybridMultilevel"/>
    <w:tmpl w:val="BDD8AA5A"/>
    <w:lvl w:tplc="5E94CEDE" w:ilvl="0">
      <w:start w:val="1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A175142"/>
    <w:multiLevelType w:val="hybridMultilevel"/>
    <w:tmpl w:val="D8D85276"/>
    <w:lvl w:tplc="E8104E8C" w:ilvl="0">
      <w:start w:val="3"/>
      <w:numFmt w:val="bullet"/>
      <w:lvlText w:val="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E33"/>
    <w:rsid w:val="00005514"/>
    <w:rsid w:val="00012299"/>
    <w:rsid w:val="00030FFE"/>
    <w:rsid w:val="00032207"/>
    <w:rsid w:val="000434E4"/>
    <w:rsid w:val="00070CA6"/>
    <w:rsid w:val="00087544"/>
    <w:rsid w:val="000A1D33"/>
    <w:rsid w:val="000A5BC0"/>
    <w:rsid w:val="000C5B62"/>
    <w:rsid w:val="00111577"/>
    <w:rsid w:val="00122649"/>
    <w:rsid w:val="00126823"/>
    <w:rsid w:val="001454AF"/>
    <w:rsid w:val="00187E33"/>
    <w:rsid w:val="001975E4"/>
    <w:rsid w:val="001B1AA1"/>
    <w:rsid w:val="001E1670"/>
    <w:rsid w:val="001E44A6"/>
    <w:rsid w:val="001E554C"/>
    <w:rsid w:val="001F5FEE"/>
    <w:rsid w:val="00201A98"/>
    <w:rsid w:val="0021666D"/>
    <w:rsid w:val="00234E41"/>
    <w:rsid w:val="00247394"/>
    <w:rsid w:val="0024743C"/>
    <w:rsid w:val="00260A58"/>
    <w:rsid w:val="00263B57"/>
    <w:rsid w:val="002E6405"/>
    <w:rsid w:val="00303C96"/>
    <w:rsid w:val="00304F78"/>
    <w:rsid w:val="0031001D"/>
    <w:rsid w:val="0031662D"/>
    <w:rsid w:val="00332698"/>
    <w:rsid w:val="00332F15"/>
    <w:rsid w:val="00337CEF"/>
    <w:rsid w:val="003452F7"/>
    <w:rsid w:val="00376A15"/>
    <w:rsid w:val="00390194"/>
    <w:rsid w:val="00397E48"/>
    <w:rsid w:val="003A076F"/>
    <w:rsid w:val="003C6C4E"/>
    <w:rsid w:val="003D070D"/>
    <w:rsid w:val="003D1E94"/>
    <w:rsid w:val="003E0ADD"/>
    <w:rsid w:val="003F1B81"/>
    <w:rsid w:val="003F7354"/>
    <w:rsid w:val="00402276"/>
    <w:rsid w:val="00430632"/>
    <w:rsid w:val="00453475"/>
    <w:rsid w:val="00456380"/>
    <w:rsid w:val="00463427"/>
    <w:rsid w:val="00476DAF"/>
    <w:rsid w:val="004B2BA0"/>
    <w:rsid w:val="004D3D73"/>
    <w:rsid w:val="004D6F99"/>
    <w:rsid w:val="004E0298"/>
    <w:rsid w:val="00512D75"/>
    <w:rsid w:val="0051641E"/>
    <w:rsid w:val="00517804"/>
    <w:rsid w:val="00523996"/>
    <w:rsid w:val="0055580B"/>
    <w:rsid w:val="0056463B"/>
    <w:rsid w:val="005A7AC7"/>
    <w:rsid w:val="005B7393"/>
    <w:rsid w:val="005B7942"/>
    <w:rsid w:val="005C0EE6"/>
    <w:rsid w:val="005C3A30"/>
    <w:rsid w:val="005D26AB"/>
    <w:rsid w:val="00604E33"/>
    <w:rsid w:val="00634147"/>
    <w:rsid w:val="00695E87"/>
    <w:rsid w:val="006B49BF"/>
    <w:rsid w:val="006E6174"/>
    <w:rsid w:val="007017B6"/>
    <w:rsid w:val="0070360C"/>
    <w:rsid w:val="0071637C"/>
    <w:rsid w:val="0072582E"/>
    <w:rsid w:val="00746BF5"/>
    <w:rsid w:val="00752190"/>
    <w:rsid w:val="007A4135"/>
    <w:rsid w:val="007A6601"/>
    <w:rsid w:val="007C4FAB"/>
    <w:rsid w:val="007F2BE0"/>
    <w:rsid w:val="00811F4B"/>
    <w:rsid w:val="00822F90"/>
    <w:rsid w:val="00825CBF"/>
    <w:rsid w:val="008501EB"/>
    <w:rsid w:val="00851A87"/>
    <w:rsid w:val="00870E9B"/>
    <w:rsid w:val="00885337"/>
    <w:rsid w:val="008B182B"/>
    <w:rsid w:val="008B79C9"/>
    <w:rsid w:val="008D615A"/>
    <w:rsid w:val="00916D21"/>
    <w:rsid w:val="009328AF"/>
    <w:rsid w:val="00945E39"/>
    <w:rsid w:val="0096568F"/>
    <w:rsid w:val="009C671F"/>
    <w:rsid w:val="009D2137"/>
    <w:rsid w:val="009D5A46"/>
    <w:rsid w:val="009E3084"/>
    <w:rsid w:val="00A01EE9"/>
    <w:rsid w:val="00A20592"/>
    <w:rsid w:val="00A32E8D"/>
    <w:rsid w:val="00A41DD7"/>
    <w:rsid w:val="00A579CF"/>
    <w:rsid w:val="00A82434"/>
    <w:rsid w:val="00A90659"/>
    <w:rsid w:val="00AB0297"/>
    <w:rsid w:val="00AB78CC"/>
    <w:rsid w:val="00AC638C"/>
    <w:rsid w:val="00B32152"/>
    <w:rsid w:val="00B54CE7"/>
    <w:rsid w:val="00B70735"/>
    <w:rsid w:val="00B85013"/>
    <w:rsid w:val="00BA3A78"/>
    <w:rsid w:val="00BB2E57"/>
    <w:rsid w:val="00BC0609"/>
    <w:rsid w:val="00BC7457"/>
    <w:rsid w:val="00C1636D"/>
    <w:rsid w:val="00C36D93"/>
    <w:rsid w:val="00C42D3A"/>
    <w:rsid w:val="00C64DC9"/>
    <w:rsid w:val="00C82DAC"/>
    <w:rsid w:val="00CC4A25"/>
    <w:rsid w:val="00D02759"/>
    <w:rsid w:val="00D07287"/>
    <w:rsid w:val="00D12FD3"/>
    <w:rsid w:val="00D24076"/>
    <w:rsid w:val="00D26026"/>
    <w:rsid w:val="00D33945"/>
    <w:rsid w:val="00D4324B"/>
    <w:rsid w:val="00D46431"/>
    <w:rsid w:val="00D50559"/>
    <w:rsid w:val="00D956BA"/>
    <w:rsid w:val="00DA4570"/>
    <w:rsid w:val="00DA5314"/>
    <w:rsid w:val="00DC1604"/>
    <w:rsid w:val="00DE1DEB"/>
    <w:rsid w:val="00E028BC"/>
    <w:rsid w:val="00E14CCE"/>
    <w:rsid w:val="00E15110"/>
    <w:rsid w:val="00E26A04"/>
    <w:rsid w:val="00E32503"/>
    <w:rsid w:val="00E37DAE"/>
    <w:rsid w:val="00E41720"/>
    <w:rsid w:val="00E5226F"/>
    <w:rsid w:val="00E72C42"/>
    <w:rsid w:val="00EE2F35"/>
    <w:rsid w:val="00F00E42"/>
    <w:rsid w:val="00F166FE"/>
    <w:rsid w:val="00F47AEE"/>
    <w:rsid w:val="00F56704"/>
    <w:rsid w:val="00F6652B"/>
    <w:rsid w:val="00F73007"/>
    <w:rsid w:val="00F74837"/>
    <w:rsid w:val="00FA28A3"/>
    <w:rsid w:val="00FA7BA4"/>
    <w:rsid w:val="00FB0AB4"/>
    <w:rsid w:val="00FC1FC4"/>
    <w:rsid w:val="00FD2A7B"/>
    <w:rsid w:val="00FF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90194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C638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uiPriority w:val="9"/>
    <w:semiHidden/>
    <w:rsid w:val="0039019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unhideWhenUsed/>
    <w:rsid w:val="00390194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22F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5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52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5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5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90194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C638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"/>
    <w:semiHidden/>
    <w:rsid w:val="0039019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Hiperveza" w:type="character">
    <w:name w:val="Hyperlink"/>
    <w:basedOn w:val="Zadanifontodlomka"/>
    <w:uiPriority w:val="99"/>
    <w:unhideWhenUsed/>
    <w:rsid w:val="00390194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22F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5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5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5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5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67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71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7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7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94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6351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479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014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4076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6343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90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2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84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072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9552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61403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373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9822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1707</properties:Characters>
  <properties:Lines>40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2019-04-10T13:15:00Z</dcterms:created>
  <dc:creator>Matea</dc:creator>
  <cp:lastModifiedBy>Kristina Švajger</cp:lastModifiedBy>
  <dcterms:modified xmlns:xsi="http://www.w3.org/2001/XMLSchema-instance" xsi:type="dcterms:W3CDTF">2019-04-15T13:23:00Z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St-4370/2016-24 / Podnesak - Podnesak (podnesak st. upravitelja, 9.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