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5980" w14:paraId="3b2598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6660E4">
        <w:rPr>
          <w:sz w:val="24"/>
          <w:szCs w:val="24"/>
        </w:rPr>
        <w:t>22</w:t>
      </w:r>
      <w:r w:rsidR="001577E6">
        <w:rPr>
          <w:sz w:val="24"/>
          <w:szCs w:val="24"/>
        </w:rPr>
        <w:t>9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708FA" w:rsidRPr="002708FA">
        <w:rPr>
          <w:sz w:val="24"/>
          <w:szCs w:val="24"/>
        </w:rPr>
        <w:t>KRIDATA-GRAĐENJE d.o.o. za građenje, trgovinu i usluge, OIB: 07704222663, MBS: 080522830, iz Poljanice Bistranske, Drenovačka 23/A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6611DF" w:rsidP="006C278A" w:rsidR="006611DF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2708FA" w:rsidRPr="002708FA">
        <w:rPr>
          <w:sz w:val="24"/>
          <w:szCs w:val="24"/>
        </w:rPr>
        <w:t>KRIDATA-GRAĐENJE d.o.o. za građenje, trgovinu i usluge, OIB: 07704222663, MBS: 080522830, iz Poljanice Bistranske, Drenovačka 23/A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1577E6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2708FA">
        <w:rPr>
          <w:sz w:val="24"/>
          <w:szCs w:val="24"/>
        </w:rPr>
        <w:t xml:space="preserve"> IGOR RADELIĆ, Zagreb, Kornatska 1, OIB:94192738867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E193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8E193B" w:rsidR="008E193B">
      <w:pPr>
        <w:rPr>
          <w:sz w:val="22"/>
          <w:szCs w:val="22"/>
        </w:rPr>
      </w:pPr>
    </w:p>
    <w:p w:rsidRDefault="008E193B" w:rsidP="007A1486" w:rsidR="008E193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E193B" w:rsidP="007A1486" w:rsidR="008E193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E193B" w:rsidP="007A1486" w:rsidR="008E193B" w:rsidRPr="007A1486">
      <w:pPr>
        <w:ind w:left="720"/>
      </w:pPr>
    </w:p>
    <w:p w:rsidRDefault="008E193B" w:rsidR="008E193B" w:rsidRPr="00E32513">
      <w:pPr>
        <w:rPr>
          <w:sz w:val="24"/>
          <w:szCs w:val="24"/>
        </w:rPr>
      </w:pPr>
    </w:p>
    <w:sectPr w:rsidSect="0099237A" w:rsidR="008E193B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9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6660E4">
      <w:rPr>
        <w:sz w:val="24"/>
        <w:szCs w:val="24"/>
      </w:rPr>
      <w:t>22</w:t>
    </w:r>
    <w:r w:rsidR="001577E6">
      <w:rPr>
        <w:sz w:val="24"/>
        <w:szCs w:val="24"/>
      </w:rPr>
      <w:t>9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708FA"/>
    <w:rsid w:val="00280D69"/>
    <w:rsid w:val="002B222F"/>
    <w:rsid w:val="002B5DEF"/>
    <w:rsid w:val="00335A4E"/>
    <w:rsid w:val="003466C9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11DF"/>
    <w:rsid w:val="006660E4"/>
    <w:rsid w:val="006678E4"/>
    <w:rsid w:val="00684172"/>
    <w:rsid w:val="006C278A"/>
    <w:rsid w:val="00705E6B"/>
    <w:rsid w:val="0071212E"/>
    <w:rsid w:val="00750214"/>
    <w:rsid w:val="00765B55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8E193B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6086A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829A2"/>
    <w:rsid w:val="00DB27C6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1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9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9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9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9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1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9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9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9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9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St-1229/2015</izvorni_sadrzaj>
    <derivirana_varijabla naziv="DomainObject.Predmet.OznakaBroj_1">St-1229/2015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KRIDATA-GRAĐENJE d.o.o.</izvorni_sadrzaj>
    <derivirana_varijabla naziv="DomainObject.Predmet.ProtustrankaFormated_1">  KRIDATA-GRAĐENJE d.o.o.</derivirana_varijabla>
  </DomainObject.Predmet.ProtustrankaFormated>
  <DomainObject.Predmet.ProtustrankaFormatedOIB>
    <izvorni_sadrzaj>  KRIDATA-GRAĐENJE d.o.o., OIB 07704222663</izvorni_sadrzaj>
    <derivirana_varijabla naziv="DomainObject.Predmet.ProtustrankaFormatedOIB_1">  KRIDATA-GRAĐENJE d.o.o., OIB 07704222663</derivirana_varijabla>
  </DomainObject.Predmet.ProtustrankaFormatedOIB>
  <DomainObject.Predmet.ProtustrankaFormatedWithAdress>
    <izvorni_sadrzaj> KRIDATA-GRAĐENJE d.o.o., Drenovačka 23/A, 10298 Poljanica Bistranska</izvorni_sadrzaj>
    <derivirana_varijabla naziv="DomainObject.Predmet.ProtustrankaFormatedWithAdress_1"> KRIDATA-GRAĐENJE d.o.o., Drenovačka 23/A, 10298 Poljanica Bistranska</derivirana_varijabla>
  </DomainObject.Predmet.ProtustrankaFormatedWithAdress>
  <DomainObject.Predmet.ProtustrankaFormatedWithAdressOIB>
    <izvorni_sadrzaj> KRIDATA-GRAĐENJE d.o.o., OIB 07704222663, Drenovačka 23/A, 10298 Poljanica Bistranska</izvorni_sadrzaj>
    <derivirana_varijabla naziv="DomainObject.Predmet.ProtustrankaFormatedWithAdressOIB_1"> KRIDATA-GRAĐENJE d.o.o., OIB 07704222663, Drenovačka 23/A, 10298 Poljanica Bistranska</derivirana_varijabla>
  </DomainObject.Predmet.ProtustrankaFormatedWithAdressOIB>
  <DomainObject.Predmet.ProtustrankaWithAdress>
    <izvorni_sadrzaj>KRIDATA-GRAĐENJE d.o.o. Drenovačka 23/A, 10298 Poljanica Bistranska</izvorni_sadrzaj>
    <derivirana_varijabla naziv="DomainObject.Predmet.ProtustrankaWithAdress_1">KRIDATA-GRAĐENJE d.o.o. Drenovačka 23/A, 10298 Poljanica Bistranska</derivirana_varijabla>
  </DomainObject.Predmet.ProtustrankaWithAdress>
  <DomainObject.Predmet.ProtustrankaWithAdressOIB>
    <izvorni_sadrzaj>KRIDATA-GRAĐENJE d.o.o., OIB 07704222663, Drenovačka 23/A, 10298 Poljanica Bistranska</izvorni_sadrzaj>
    <derivirana_varijabla naziv="DomainObject.Predmet.ProtustrankaWithAdressOIB_1">KRIDATA-GRAĐENJE d.o.o., OIB 07704222663, Drenovačka 23/A, 10298 Poljanica Bistranska</derivirana_varijabla>
  </DomainObject.Predmet.ProtustrankaWithAdressOIB>
  <DomainObject.Predmet.ProtustrankaNazivFormated>
    <izvorni_sadrzaj>KRIDATA-GRAĐENJE d.o.o.</izvorni_sadrzaj>
    <derivirana_varijabla naziv="DomainObject.Predmet.ProtustrankaNazivFormated_1">KRIDATA-GRAĐENJE d.o.o.</derivirana_varijabla>
  </DomainObject.Predmet.ProtustrankaNazivFormated>
  <DomainObject.Predmet.ProtustrankaNazivFormatedOIB>
    <izvorni_sadrzaj>KRIDATA-GRAĐENJE d.o.o., OIB 07704222663</izvorni_sadrzaj>
    <derivirana_varijabla naziv="DomainObject.Predmet.ProtustrankaNazivFormatedOIB_1">KRIDATA-GRAĐENJE d.o.o., OIB 07704222663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KRIDATA-GRAĐENJE d.o.o.</item>
    </izvorni_sadrzaj>
    <derivirana_varijabla naziv="DomainObject.Predmet.ProtuStrankaListFormated_1">
      <item>KRIDATA-GRAĐENJE d.o.o.</item>
    </derivirana_varijabla>
  </DomainObject.Predmet.ProtuStrankaListFormated>
  <DomainObject.Predmet.ProtuStrankaListFormatedOIB>
    <izvorni_sadrzaj>
      <item>KRIDATA-GRAĐENJE d.o.o., OIB 07704222663</item>
    </izvorni_sadrzaj>
    <derivirana_varijabla naziv="DomainObject.Predmet.ProtuStrankaListFormatedOIB_1">
      <item>KRIDATA-GRAĐENJE d.o.o., OIB 07704222663</item>
    </derivirana_varijabla>
  </DomainObject.Predmet.ProtuStrankaListFormatedOIB>
  <DomainObject.Predmet.ProtuStrankaListFormatedWithAdress>
    <izvorni_sadrzaj>
      <item>KRIDATA-GRAĐENJE d.o.o., Drenovačka 23/A, 10298 Poljanica Bistranska</item>
    </izvorni_sadrzaj>
    <derivirana_varijabla naziv="DomainObject.Predmet.ProtuStrankaListFormatedWithAdress_1">
      <item>KRIDATA-GRAĐENJE d.o.o., Drenovačka 23/A, 10298 Poljanica Bistranska</item>
    </derivirana_varijabla>
  </DomainObject.Predmet.ProtuStrankaListFormatedWithAdress>
  <DomainObject.Predmet.ProtuStrankaListFormatedWithAdressOIB>
    <izvorni_sadrzaj>
      <item>KRIDATA-GRAĐENJE d.o.o., OIB 07704222663, Drenovačka 23/A, 10298 Poljanica Bistranska</item>
    </izvorni_sadrzaj>
    <derivirana_varijabla naziv="DomainObject.Predmet.ProtuStrankaListFormatedWithAdressOIB_1">
      <item>KRIDATA-GRAĐENJE d.o.o., OIB 07704222663, Drenovačka 23/A, 10298 Poljanica Bistranska</item>
    </derivirana_varijabla>
  </DomainObject.Predmet.ProtuStrankaListFormatedWithAdressOIB>
  <DomainObject.Predmet.ProtuStrankaListNazivFormated>
    <izvorni_sadrzaj>
      <item>KRIDATA-GRAĐENJE d.o.o.</item>
    </izvorni_sadrzaj>
    <derivirana_varijabla naziv="DomainObject.Predmet.ProtuStrankaListNazivFormated_1">
      <item>KRIDATA-GRAĐENJE d.o.o.</item>
    </derivirana_varijabla>
  </DomainObject.Predmet.ProtuStrankaListNazivFormated>
  <DomainObject.Predmet.ProtuStrankaListNazivFormatedOIB>
    <izvorni_sadrzaj>
      <item>KRIDATA-GRAĐENJE d.o.o., OIB 07704222663</item>
    </izvorni_sadrzaj>
    <derivirana_varijabla naziv="DomainObject.Predmet.ProtuStrankaListNazivFormatedOIB_1">
      <item>KRIDATA-GRAĐENJE d.o.o., OIB 07704222663</item>
    </derivirana_varijabla>
  </DomainObject.Predmet.ProtuStrankaListNazivFormatedOIB>
  <DomainObject.Predmet.OstaliListFormated>
    <izvorni_sadrzaj>
      <item>Davor Križanić</item>
      <item>IGOR DELIĆ</item>
    </izvorni_sadrzaj>
    <derivirana_varijabla naziv="DomainObject.Predmet.OstaliListFormated_1">
      <item>Davor Križanić</item>
      <item>IGOR DELIĆ</item>
    </derivirana_varijabla>
  </DomainObject.Predmet.OstaliListFormated>
  <DomainObject.Predmet.OstaliListFormatedOIB>
    <izvorni_sadrzaj>
      <item>Davor Križanić, OIB 38557876431</item>
      <item>IGOR DELIĆ, OIB 94192738867</item>
    </izvorni_sadrzaj>
    <derivirana_varijabla naziv="DomainObject.Predmet.OstaliListFormatedOIB_1">
      <item>Davor Križanić, OIB 38557876431</item>
      <item>IGOR DELIĆ, OIB 94192738867</item>
    </derivirana_varijabla>
  </DomainObject.Predmet.OstaliListFormatedOIB>
  <DomainObject.Predmet.OstaliListFormatedWithAdress>
    <izvorni_sadrzaj>
      <item>Davor Križanić, Drenovačka 23/A, 10298 Poljanica Bistranska</item>
      <item>IGOR DELIĆ, Kornatska 1, 10000 Zagreb</item>
    </izvorni_sadrzaj>
    <derivirana_varijabla naziv="DomainObject.Predmet.OstaliListFormatedWithAdress_1">
      <item>Davor Križanić, Drenovačka 23/A, 10298 Poljanica Bistranska</item>
      <item>IGOR DELIĆ, Kornatska 1, 10000 Zagreb</item>
    </derivirana_varijabla>
  </DomainObject.Predmet.OstaliListFormatedWithAdress>
  <DomainObject.Predmet.OstaliListFormatedWithAdressOIB>
    <izvorni_sadrzaj>
      <item>Davor Križanić, OIB 38557876431, Drenovačka 23/A, 10298 Poljanica Bistranska</item>
      <item>IGOR DELIĆ, OIB 94192738867, Kornatska 1, 10000 Zagreb</item>
    </izvorni_sadrzaj>
    <derivirana_varijabla naziv="DomainObject.Predmet.OstaliListFormatedWithAdressOIB_1">
      <item>Davor Križanić, OIB 38557876431, Drenovačka 23/A, 10298 Poljanica Bistranska</item>
      <item>IGOR DELIĆ, OIB 94192738867, Kornatska 1, 10000 Zagreb</item>
    </derivirana_varijabla>
  </DomainObject.Predmet.OstaliListFormatedWithAdressOIB>
  <DomainObject.Predmet.OstaliListNazivFormated>
    <izvorni_sadrzaj>
      <item>Davor Križanić</item>
      <item>IGOR DELIĆ</item>
    </izvorni_sadrzaj>
    <derivirana_varijabla naziv="DomainObject.Predmet.OstaliListNazivFormated_1">
      <item>Davor Križanić</item>
      <item>IGOR DELIĆ</item>
    </derivirana_varijabla>
  </DomainObject.Predmet.OstaliListNazivFormated>
  <DomainObject.Predmet.OstaliListNazivFormatedOIB>
    <izvorni_sadrzaj>
      <item>Davor Križanić, OIB 38557876431</item>
      <item>IGOR DELIĆ, OIB 94192738867</item>
    </izvorni_sadrzaj>
    <derivirana_varijabla naziv="DomainObject.Predmet.OstaliListNazivFormatedOIB_1">
      <item>Davor Križanić, OIB 38557876431</item>
      <item>IGOR 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KRIDATA-GRAĐENJE d.o.o.</izvorni_sadrzaj>
    <derivirana_varijabla naziv="DomainObject.Predmet.ProtustrankaIDrugi_1">KRIDATA-GRAĐENJE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KRIDATA-GRAĐENJE d.o.o., OIB 07704222663, Drenovačka 23/A, 10298 Poljanica Bistranska</izvorni_sadrzaj>
    <derivirana_varijabla naziv="DomainObject.Predmet.ProtustrankaIDrugiAdressOIB_1">KRIDATA-GRAĐENJE d.o.o., OIB 07704222663, Drenovačka 23/A,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KRIDATA-GRAĐENJE d.o.o.</item>
      <item>Davor Križanić</item>
      <item>IGOR DELIĆ</item>
    </izvorni_sadrzaj>
    <derivirana_varijabla naziv="DomainObject.Predmet.SudioniciListNaziv_1">
      <item>FINA Regionalni centar Zagreb</item>
      <item>KRIDATA-GRAĐENJE d.o.o.</item>
      <item>Davor Križanić</item>
      <item>IGOR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KRIDATA-GRAĐENJE d.o.o., OIB 07704222663, Drenovačka 23/A,10298 Poljanica Bistranska</item>
      <item>Davor Križanić, OIB 38557876431, Drenovačka 23/A,10298 Poljanica Bistranska</item>
      <item>IGOR DELIĆ, OIB 94192738867, Kornatska 1,10000 Zagreb</item>
    </izvorni_sadrzaj>
    <derivirana_varijabla naziv="DomainObject.Predmet.SudioniciListAdressOIB_1">
      <item>FINA Regionalni centar Zagreb, OIB 85821130368, Trg svibanjskih žrtava 1995. 1,10000 Zagreb</item>
      <item>KRIDATA-GRAĐENJE d.o.o., OIB 07704222663, Drenovačka 23/A,10298 Poljanica Bistranska</item>
      <item>Davor Križanić, OIB 38557876431, Drenovačka 23/A,10298 Poljanica Bistranska</item>
      <item>IGOR 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07704222663</item>
      <item>, OIB 38557876431</item>
      <item>, OIB 94192738867</item>
    </izvorni_sadrzaj>
    <derivirana_varijabla naziv="DomainObject.Predmet.SudioniciListNazivOIB_1">
      <item>, OIB 85821130368</item>
      <item>, OIB 07704222663</item>
      <item>, OIB 38557876431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2083</properties:Characters>
  <properties:Lines>63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2016-03-17T12:36:00Z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2016-03-18T09:01:00Z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