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0e57f" w14:paraId="6c0e57f" w:rsidRDefault="00556AA5" w:rsidR="00556AA5">
      <w:pPr>
        <w15:collapsed w:val="false"/>
      </w:pPr>
      <w:bookmarkStart w:name="_GoBack" w:id="0"/>
      <w:bookmarkEnd w:id="0"/>
    </w:p>
    <w:p w:rsidRDefault="00A74BE4" w:rsidP="0096065C" w:rsidR="0096065C">
      <w:pPr>
        <w:jc w:val="right"/>
      </w:pPr>
      <w:r>
        <w:t>9St-96/2016</w:t>
      </w:r>
    </w:p>
    <w:p w:rsidRDefault="0096065C" w:rsidR="0096065C"/>
    <w:p w:rsidRDefault="0096065C" w:rsidR="0096065C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REPBULIKA HRVATSKA</w:t>
      </w:r>
    </w:p>
    <w:p w:rsidRDefault="0096065C" w:rsidR="0096065C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96065C" w:rsidR="0096065C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ŠIBENIK</w:t>
      </w:r>
    </w:p>
    <w:p w:rsidRDefault="0096065C" w:rsidR="0096065C">
      <w:pPr>
        <w:rPr>
          <w:rFonts w:cs="Times New Roman" w:hAnsi="Times New Roman" w:ascii="Times New Roman"/>
          <w:sz w:val="24"/>
          <w:szCs w:val="24"/>
        </w:rPr>
      </w:pPr>
    </w:p>
    <w:p w:rsidRDefault="0096065C" w:rsidP="0096065C" w:rsidR="0096065C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E P U B L I K A  H R V A T S K A </w:t>
      </w:r>
    </w:p>
    <w:p w:rsidRDefault="0096065C" w:rsidP="0096065C" w:rsidR="0096065C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NJ E</w:t>
      </w:r>
    </w:p>
    <w:p w:rsidRDefault="0096065C" w:rsidP="0096065C" w:rsidR="0096065C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96065C" w:rsidP="0096065C" w:rsidR="0096065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Trgovački sud u Zadru, Stalna služba u Šibeniku, OIB: 39670464653, po stečajnom sucu Terezija Goreta, odlučujući o prijedlogu podnositelja Financijske agencije, Podružnice Šibenik, za provedbu skraćenog stečajnog postupka nad dužnikom</w:t>
      </w:r>
      <w:r w:rsidR="000C5EA3">
        <w:rPr>
          <w:rFonts w:cs="Times New Roman" w:hAnsi="Times New Roman" w:ascii="Times New Roman"/>
          <w:sz w:val="24"/>
          <w:szCs w:val="24"/>
        </w:rPr>
        <w:t xml:space="preserve"> </w:t>
      </w:r>
      <w:r w:rsidR="00A74BE4">
        <w:rPr>
          <w:rFonts w:cs="Times New Roman" w:hAnsi="Times New Roman" w:ascii="Times New Roman"/>
          <w:sz w:val="24"/>
          <w:szCs w:val="24"/>
        </w:rPr>
        <w:t xml:space="preserve">POLIKLINIKA ZA RADIOLOGIJU I MAMOGRAFIJU RELJIĆ – ERCEGOVIĆ iz Šibenika, Bože Peričića 20, OIB:  </w:t>
      </w:r>
      <w:r w:rsidR="00A74BE4" w:rsidRPr="00A74BE4">
        <w:rPr>
          <w:rFonts w:cs="Times New Roman" w:hAnsi="Times New Roman" w:ascii="Times New Roman"/>
          <w:sz w:val="24"/>
          <w:szCs w:val="24"/>
        </w:rPr>
        <w:t>31878456372</w:t>
      </w:r>
      <w:r>
        <w:rPr>
          <w:rFonts w:cs="Times New Roman" w:hAnsi="Times New Roman" w:ascii="Times New Roman"/>
          <w:sz w:val="24"/>
          <w:szCs w:val="24"/>
        </w:rPr>
        <w:t>,  dana 02. Veljače 2016. Godine</w:t>
      </w:r>
    </w:p>
    <w:p w:rsidRDefault="0096065C" w:rsidP="0096065C" w:rsidR="0096065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96065C" w:rsidP="0096065C" w:rsidR="0096065C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 j e </w:t>
      </w:r>
    </w:p>
    <w:p w:rsidRDefault="0096065C" w:rsidP="0096065C" w:rsidR="0096065C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96065C" w:rsidP="0096065C" w:rsidR="0096065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Odbacuje se zahtjev za provedbu skraćenog stečajnog postupka nad dužnikom</w:t>
      </w:r>
      <w:r w:rsidR="000C5EA3">
        <w:rPr>
          <w:rFonts w:cs="Times New Roman" w:hAnsi="Times New Roman" w:ascii="Times New Roman"/>
          <w:sz w:val="24"/>
          <w:szCs w:val="24"/>
        </w:rPr>
        <w:t xml:space="preserve"> </w:t>
      </w:r>
      <w:r w:rsidR="00A74BE4">
        <w:rPr>
          <w:rFonts w:cs="Times New Roman" w:hAnsi="Times New Roman" w:ascii="Times New Roman"/>
          <w:sz w:val="24"/>
          <w:szCs w:val="24"/>
        </w:rPr>
        <w:t xml:space="preserve">POLIKLINIKA ZA RADIOLOGIJU I MAMOGRAFIJU RELJIĆ – ERCEGOVIĆ iz Šibenika, Bože Peričića 20, OIB:  </w:t>
      </w:r>
      <w:r w:rsidR="00A74BE4" w:rsidRPr="00A74BE4">
        <w:rPr>
          <w:rFonts w:cs="Times New Roman" w:hAnsi="Times New Roman" w:ascii="Times New Roman"/>
          <w:sz w:val="24"/>
          <w:szCs w:val="24"/>
        </w:rPr>
        <w:t>31878456372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96065C" w:rsidP="0096065C" w:rsidR="0096065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96065C" w:rsidP="0096065C" w:rsidR="0096065C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96065C" w:rsidP="0096065C" w:rsidR="0096065C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96065C" w:rsidP="0096065C" w:rsidR="0096065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agencija, podružnica Šibenik, podnijela je ovom sudu dana </w:t>
      </w:r>
      <w:r w:rsidR="00A74BE4">
        <w:rPr>
          <w:rFonts w:cs="Times New Roman" w:hAnsi="Times New Roman" w:ascii="Times New Roman"/>
          <w:sz w:val="24"/>
          <w:szCs w:val="24"/>
        </w:rPr>
        <w:t>19. siječnja 2016</w:t>
      </w:r>
      <w:r>
        <w:rPr>
          <w:rFonts w:cs="Times New Roman" w:hAnsi="Times New Roman" w:ascii="Times New Roman"/>
          <w:sz w:val="24"/>
          <w:szCs w:val="24"/>
        </w:rPr>
        <w:t xml:space="preserve">. Godine zahtjev za provedbu skraćenog stečajnog postupka nad dužnikom </w:t>
      </w:r>
      <w:r w:rsidR="00A74BE4">
        <w:rPr>
          <w:rFonts w:cs="Times New Roman" w:hAnsi="Times New Roman" w:ascii="Times New Roman"/>
          <w:sz w:val="24"/>
          <w:szCs w:val="24"/>
        </w:rPr>
        <w:t xml:space="preserve">POLIKLINIKA ZA RADIOLOGIJU I MAMOGRAFIJU RELJIĆ – ERCEGOVIĆ iz Šibenika, Bože Peričića 20, OIB:  </w:t>
      </w:r>
      <w:r w:rsidR="00A74BE4" w:rsidRPr="00A74BE4">
        <w:rPr>
          <w:rFonts w:cs="Times New Roman" w:hAnsi="Times New Roman" w:ascii="Times New Roman"/>
          <w:sz w:val="24"/>
          <w:szCs w:val="24"/>
        </w:rPr>
        <w:t>31878456372</w:t>
      </w:r>
      <w:r w:rsidR="00A74BE4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koji se vodi pod</w:t>
      </w:r>
      <w:r w:rsidR="00A74BE4">
        <w:rPr>
          <w:rFonts w:cs="Times New Roman" w:hAnsi="Times New Roman" w:ascii="Times New Roman"/>
          <w:sz w:val="24"/>
          <w:szCs w:val="24"/>
        </w:rPr>
        <w:t xml:space="preserve"> gornjim poslovnim brojem St-96/2016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A74BE4" w:rsidP="0096065C" w:rsidR="0096065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Uvidom u potvrdu FINA-e od 26</w:t>
      </w:r>
      <w:r w:rsidR="0096065C">
        <w:rPr>
          <w:rFonts w:cs="Times New Roman" w:hAnsi="Times New Roman" w:ascii="Times New Roman"/>
          <w:sz w:val="24"/>
          <w:szCs w:val="24"/>
        </w:rPr>
        <w:t>. Siječnja 2016.g. u</w:t>
      </w:r>
      <w:r w:rsidR="000C5EA3">
        <w:rPr>
          <w:rFonts w:cs="Times New Roman" w:hAnsi="Times New Roman" w:ascii="Times New Roman"/>
          <w:sz w:val="24"/>
          <w:szCs w:val="24"/>
        </w:rPr>
        <w:t xml:space="preserve">tvrđeno </w:t>
      </w:r>
      <w:r>
        <w:rPr>
          <w:rFonts w:cs="Times New Roman" w:hAnsi="Times New Roman" w:ascii="Times New Roman"/>
          <w:sz w:val="24"/>
          <w:szCs w:val="24"/>
        </w:rPr>
        <w:t>je da  dužnik na dan  26</w:t>
      </w:r>
      <w:r w:rsidR="0096065C">
        <w:rPr>
          <w:rFonts w:cs="Times New Roman" w:hAnsi="Times New Roman" w:ascii="Times New Roman"/>
          <w:sz w:val="24"/>
          <w:szCs w:val="24"/>
        </w:rPr>
        <w:t xml:space="preserve">. Siječnja 2016. Godine u Očevidniku redoslijeda osnova da nema evidentirane neizvršne </w:t>
      </w:r>
      <w:r w:rsidR="00EB2CE7">
        <w:rPr>
          <w:rFonts w:cs="Times New Roman" w:hAnsi="Times New Roman" w:ascii="Times New Roman"/>
          <w:sz w:val="24"/>
          <w:szCs w:val="24"/>
        </w:rPr>
        <w:t xml:space="preserve">osnove za plaćanje u neprekinutom razdoblju od </w:t>
      </w:r>
      <w:r>
        <w:rPr>
          <w:rFonts w:cs="Times New Roman" w:hAnsi="Times New Roman" w:ascii="Times New Roman"/>
          <w:sz w:val="24"/>
          <w:szCs w:val="24"/>
        </w:rPr>
        <w:t xml:space="preserve">180 </w:t>
      </w:r>
      <w:r w:rsidR="00EB2CE7">
        <w:rPr>
          <w:rFonts w:cs="Times New Roman" w:hAnsi="Times New Roman" w:ascii="Times New Roman"/>
          <w:sz w:val="24"/>
          <w:szCs w:val="24"/>
        </w:rPr>
        <w:t>dana.</w:t>
      </w:r>
    </w:p>
    <w:p w:rsidRDefault="00EB2CE7" w:rsidP="0096065C" w:rsidR="00EB2CE7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  <w:t xml:space="preserve">Slijedom navedenog nisu ispunjeni uvjeti za vođenje skraćenog stečajnog postupka u smislu čl. 428. Stečajnog zakona (NN 71/15 dalje SZ-a), pa je temeljem članka 428. Točka 3., a u vezi s člankom 435. SZ-a, odlučeno kao u izreci rješenja. </w:t>
      </w:r>
    </w:p>
    <w:p w:rsidRDefault="00EB2CE7" w:rsidP="0096065C" w:rsidR="00EB2CE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B2CE7" w:rsidP="00EB2CE7" w:rsidR="00EB2CE7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02. Veljače 2016. Godine</w:t>
      </w:r>
    </w:p>
    <w:p w:rsidRDefault="00EB2CE7" w:rsidP="00EB2CE7" w:rsidR="00EB2CE7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EB2CE7" w:rsidP="00EB2CE7" w:rsidR="00EB2CE7">
      <w:pPr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EB2CE7" w:rsidP="00EB2CE7" w:rsidR="00EB2CE7">
      <w:pPr>
        <w:jc w:val="right"/>
        <w:rPr>
          <w:rFonts w:cs="Times New Roman" w:hAnsi="Times New Roman" w:ascii="Times New Roman"/>
          <w:sz w:val="24"/>
          <w:szCs w:val="24"/>
        </w:rPr>
      </w:pPr>
    </w:p>
    <w:p w:rsidRDefault="00EB2CE7" w:rsidP="00EB2CE7" w:rsidR="00EB2CE7">
      <w:pPr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Terezija Goreta </w:t>
      </w:r>
    </w:p>
    <w:p w:rsidRDefault="00EB2CE7" w:rsidP="00EB2CE7" w:rsidR="00EB2CE7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EB2CE7" w:rsidP="00EB2CE7" w:rsidR="00EB2CE7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Protiv ovog rješenja dopuštena je žalba Visokom trgovačkom sudu RH u Zagrebu. Žalba se podnosi ovom sudu u tri (3) istovjetna primjerka, u roku od osam (8) dana od dana primitka pisanog otpravka rješenja. </w:t>
      </w:r>
    </w:p>
    <w:p w:rsidRDefault="00EB2CE7" w:rsidP="00EB2CE7" w:rsidR="00EB2CE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B2CE7" w:rsidP="00EB2CE7" w:rsidR="00EB2CE7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EB2CE7" w:rsidP="00EB2CE7" w:rsidR="00EB2CE7">
      <w:pPr>
        <w:pStyle w:val="Odlomakpopis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Predlagatelju FINA</w:t>
      </w:r>
    </w:p>
    <w:p w:rsidRDefault="00EB2CE7" w:rsidP="00EB2CE7" w:rsidR="00EB2CE7">
      <w:pPr>
        <w:pStyle w:val="Odlomakpopis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Dužniku</w:t>
      </w:r>
    </w:p>
    <w:p w:rsidRDefault="00EB2CE7" w:rsidP="00EB2CE7" w:rsidR="00EB2CE7" w:rsidRPr="00EB2CE7">
      <w:pPr>
        <w:pStyle w:val="Odlomakpopis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</w:t>
      </w:r>
    </w:p>
    <w:p w:rsidRDefault="0096065C" w:rsidP="0096065C" w:rsidR="0096065C" w:rsidRPr="0096065C">
      <w:pPr>
        <w:jc w:val="center"/>
        <w:rPr>
          <w:rFonts w:cs="Times New Roman" w:hAnsi="Times New Roman" w:ascii="Times New Roman"/>
          <w:sz w:val="24"/>
          <w:szCs w:val="24"/>
        </w:rPr>
      </w:pPr>
    </w:p>
    <w:sectPr w:rsidR="0096065C" w:rsidRPr="0096065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73B93"/>
    <w:multiLevelType w:val="hybridMultilevel"/>
    <w:tmpl w:val="1F0C97E2"/>
    <w:lvl w:tplc="9C8A0A3C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576C7"/>
    <w:rsid w:val="000C5EA3"/>
    <w:rsid w:val="001C1F22"/>
    <w:rsid w:val="002D166C"/>
    <w:rsid w:val="003576C7"/>
    <w:rsid w:val="00556AA5"/>
    <w:rsid w:val="0096065C"/>
    <w:rsid w:val="00A74BE4"/>
    <w:rsid w:val="00EB2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B2CE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D16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16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166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16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16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B2CE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D16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16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166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16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16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</izvorni_sadrzaj>
    <derivirana_varijabla naziv="DomainObject.Predmet.Broj_1">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St-96/2016</izvorni_sadrzaj>
    <derivirana_varijabla naziv="DomainObject.Predmet.OznakaBroj_1">St-96/2016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POLIKLINIKA ZA RADIOLOGIJU-MAMOGRAFIJU RELJIĆ ERCEGOVIĆ</izvorni_sadrzaj>
    <derivirana_varijabla naziv="DomainObject.Predmet.ProtustrankaFormated_1">  POLIKLINIKA ZA RADIOLOGIJU-MAMOGRAFIJU RELJIĆ ERCEGOVIĆ</derivirana_varijabla>
  </DomainObject.Predmet.ProtustrankaFormated>
  <DomainObject.Predmet.ProtustrankaFormatedOIB>
    <izvorni_sadrzaj>  POLIKLINIKA ZA RADIOLOGIJU-MAMOGRAFIJU RELJIĆ ERCEGOVIĆ, OIB 31878456372</izvorni_sadrzaj>
    <derivirana_varijabla naziv="DomainObject.Predmet.ProtustrankaFormatedOIB_1">  POLIKLINIKA ZA RADIOLOGIJU-MAMOGRAFIJU RELJIĆ ERCEGOVIĆ, OIB 31878456372</derivirana_varijabla>
  </DomainObject.Predmet.ProtustrankaFormatedOIB>
  <DomainObject.Predmet.ProtustrankaFormatedWithAdress>
    <izvorni_sadrzaj> POLIKLINIKA ZA RADIOLOGIJU-MAMOGRAFIJU RELJIĆ ERCEGOVIĆ, Bože Peričića 20, 22000 Šibenik</izvorni_sadrzaj>
    <derivirana_varijabla naziv="DomainObject.Predmet.ProtustrankaFormatedWithAdress_1"> POLIKLINIKA ZA RADIOLOGIJU-MAMOGRAFIJU RELJIĆ ERCEGOVIĆ, Bože Peričića 20, 22000 Šibenik</derivirana_varijabla>
  </DomainObject.Predmet.ProtustrankaFormatedWithAdress>
  <DomainObject.Predmet.ProtustrankaFormatedWithAdressOIB>
    <izvorni_sadrzaj> POLIKLINIKA ZA RADIOLOGIJU-MAMOGRAFIJU RELJIĆ ERCEGOVIĆ, OIB 31878456372, Bože Peričića 20, 22000 Šibenik</izvorni_sadrzaj>
    <derivirana_varijabla naziv="DomainObject.Predmet.ProtustrankaFormatedWithAdressOIB_1"> POLIKLINIKA ZA RADIOLOGIJU-MAMOGRAFIJU RELJIĆ ERCEGOVIĆ, OIB 31878456372, Bože Peričića 20, 22000 Šibenik</derivirana_varijabla>
  </DomainObject.Predmet.ProtustrankaFormatedWithAdressOIB>
  <DomainObject.Predmet.ProtustrankaWithAdress>
    <izvorni_sadrzaj>POLIKLINIKA ZA RADIOLOGIJU-MAMOGRAFIJU RELJIĆ ERCEGOVIĆ Bože Peričića 20, 22000 Šibenik</izvorni_sadrzaj>
    <derivirana_varijabla naziv="DomainObject.Predmet.ProtustrankaWithAdress_1">POLIKLINIKA ZA RADIOLOGIJU-MAMOGRAFIJU RELJIĆ ERCEGOVIĆ Bože Peričića 20, 22000 Šibenik</derivirana_varijabla>
  </DomainObject.Predmet.ProtustrankaWithAdress>
  <DomainObject.Predmet.ProtustrankaWithAdressOIB>
    <izvorni_sadrzaj>POLIKLINIKA ZA RADIOLOGIJU-MAMOGRAFIJU RELJIĆ ERCEGOVIĆ, OIB 31878456372, Bože Peričića 20, 22000 Šibenik</izvorni_sadrzaj>
    <derivirana_varijabla naziv="DomainObject.Predmet.ProtustrankaWithAdressOIB_1">POLIKLINIKA ZA RADIOLOGIJU-MAMOGRAFIJU RELJIĆ ERCEGOVIĆ, OIB 31878456372, Bože Peričića 20, 22000 Šibenik</derivirana_varijabla>
  </DomainObject.Predmet.ProtustrankaWithAdressOIB>
  <DomainObject.Predmet.ProtustrankaNazivFormated>
    <izvorni_sadrzaj>POLIKLINIKA ZA RADIOLOGIJU-MAMOGRAFIJU RELJIĆ ERCEGOVIĆ</izvorni_sadrzaj>
    <derivirana_varijabla naziv="DomainObject.Predmet.ProtustrankaNazivFormated_1">POLIKLINIKA ZA RADIOLOGIJU-MAMOGRAFIJU RELJIĆ ERCEGOVIĆ</derivirana_varijabla>
  </DomainObject.Predmet.ProtustrankaNazivFormated>
  <DomainObject.Predmet.ProtustrankaNazivFormatedOIB>
    <izvorni_sadrzaj>POLIKLINIKA ZA RADIOLOGIJU-MAMOGRAFIJU RELJIĆ ERCEGOVIĆ, OIB 31878456372</izvorni_sadrzaj>
    <derivirana_varijabla naziv="DomainObject.Predmet.ProtustrankaNazivFormatedOIB_1">POLIKLINIKA ZA RADIOLOGIJU-MAMOGRAFIJU RELJIĆ ERCEGOVIĆ, OIB 31878456372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POLIKLINIKA ZA RADIOLOGIJU-MAMOGRAFIJU RELJIĆ ERCEGOVIĆ</item>
    </izvorni_sadrzaj>
    <derivirana_varijabla naziv="DomainObject.Predmet.ProtuStrankaListFormated_1">
      <item>POLIKLINIKA ZA RADIOLOGIJU-MAMOGRAFIJU RELJIĆ ERCEGOVIĆ</item>
    </derivirana_varijabla>
  </DomainObject.Predmet.ProtuStrankaListFormated>
  <DomainObject.Predmet.ProtuStrankaListFormatedOIB>
    <izvorni_sadrzaj>
      <item>POLIKLINIKA ZA RADIOLOGIJU-MAMOGRAFIJU RELJIĆ ERCEGOVIĆ, OIB 31878456372</item>
    </izvorni_sadrzaj>
    <derivirana_varijabla naziv="DomainObject.Predmet.ProtuStrankaListFormatedOIB_1">
      <item>POLIKLINIKA ZA RADIOLOGIJU-MAMOGRAFIJU RELJIĆ ERCEGOVIĆ, OIB 31878456372</item>
    </derivirana_varijabla>
  </DomainObject.Predmet.ProtuStrankaListFormatedOIB>
  <DomainObject.Predmet.ProtuStrankaListFormatedWithAdress>
    <izvorni_sadrzaj>
      <item>POLIKLINIKA ZA RADIOLOGIJU-MAMOGRAFIJU RELJIĆ ERCEGOVIĆ, Bože Peričića 20, 22000 Šibenik</item>
    </izvorni_sadrzaj>
    <derivirana_varijabla naziv="DomainObject.Predmet.ProtuStrankaListFormatedWithAdress_1">
      <item>POLIKLINIKA ZA RADIOLOGIJU-MAMOGRAFIJU RELJIĆ ERCEGOVIĆ, Bože Peričića 20, 22000 Šibenik</item>
    </derivirana_varijabla>
  </DomainObject.Predmet.ProtuStrankaListFormatedWithAdress>
  <DomainObject.Predmet.ProtuStrankaListFormatedWithAdressOIB>
    <izvorni_sadrzaj>
      <item>POLIKLINIKA ZA RADIOLOGIJU-MAMOGRAFIJU RELJIĆ ERCEGOVIĆ, OIB 31878456372, Bože Peričića 20, 22000 Šibenik</item>
    </izvorni_sadrzaj>
    <derivirana_varijabla naziv="DomainObject.Predmet.ProtuStrankaListFormatedWithAdressOIB_1">
      <item>POLIKLINIKA ZA RADIOLOGIJU-MAMOGRAFIJU RELJIĆ ERCEGOVIĆ, OIB 31878456372, Bože Peričića 20, 22000 Šibenik</item>
    </derivirana_varijabla>
  </DomainObject.Predmet.ProtuStrankaListFormatedWithAdressOIB>
  <DomainObject.Predmet.ProtuStrankaListNazivFormated>
    <izvorni_sadrzaj>
      <item>POLIKLINIKA ZA RADIOLOGIJU-MAMOGRAFIJU RELJIĆ ERCEGOVIĆ</item>
    </izvorni_sadrzaj>
    <derivirana_varijabla naziv="DomainObject.Predmet.ProtuStrankaListNazivFormated_1">
      <item>POLIKLINIKA ZA RADIOLOGIJU-MAMOGRAFIJU RELJIĆ ERCEGOVIĆ</item>
    </derivirana_varijabla>
  </DomainObject.Predmet.ProtuStrankaListNazivFormated>
  <DomainObject.Predmet.ProtuStrankaListNazivFormatedOIB>
    <izvorni_sadrzaj>
      <item>POLIKLINIKA ZA RADIOLOGIJU-MAMOGRAFIJU RELJIĆ ERCEGOVIĆ, OIB 31878456372</item>
    </izvorni_sadrzaj>
    <derivirana_varijabla naziv="DomainObject.Predmet.ProtuStrankaListNazivFormatedOIB_1">
      <item>POLIKLINIKA ZA RADIOLOGIJU-MAMOGRAFIJU RELJIĆ ERCEGOVIĆ, OIB 31878456372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POLIKLINIKA ZA RADIOLOGIJU-MAMOGRAFIJU RELJIĆ ERCEGOVIĆ</izvorni_sadrzaj>
    <derivirana_varijabla naziv="DomainObject.Predmet.ProtustrankaIDrugi_1">POLIKLINIKA ZA RADIOLOGIJU-MAMOGRAFIJU RELJIĆ ERCEGOVIĆ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POLIKLINIKA ZA RADIOLOGIJU-MAMOGRAFIJU RELJIĆ ERCEGOVIĆ, OIB 31878456372, Bože Peričića 20, 22000 Šibenik</izvorni_sadrzaj>
    <derivirana_varijabla naziv="DomainObject.Predmet.ProtustrankaIDrugiAdressOIB_1">POLIKLINIKA ZA RADIOLOGIJU-MAMOGRAFIJU RELJIĆ ERCEGOVIĆ, OIB 31878456372, Bože Peričića 20,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POLIKLINIKA ZA RADIOLOGIJU-MAMOGRAFIJU RELJIĆ ERCEGOVIĆ</item>
    </izvorni_sadrzaj>
    <derivirana_varijabla naziv="DomainObject.Predmet.SudioniciListNaziv_1">
      <item>FINA - Podružnica Šibenik</item>
      <item>POLIKLINIKA ZA RADIOLOGIJU-MAMOGRAFIJU RELJIĆ ERCEGOVIĆ</item>
    </derivirana_varijabla>
  </DomainObject.Predmet.SudioniciListNaziv>
  <DomainObject.Predmet.SudioniciListAdressOIB>
    <izvorni_sadrzaj>
      <item>FINA - Podružnica Šibenik, OIB 85821130368, Perivoj L. Marune 1,22000 Šibenik</item>
      <item>POLIKLINIKA ZA RADIOLOGIJU-MAMOGRAFIJU RELJIĆ ERCEGOVIĆ, OIB 31878456372, Bože Peričića 20,22000 Šibenik</item>
    </izvorni_sadrzaj>
    <derivirana_varijabla naziv="DomainObject.Predmet.SudioniciListAdressOIB_1">
      <item>FINA - Podružnica Šibenik, OIB 85821130368, Perivoj L. Marune 1,22000 Šibenik</item>
      <item>POLIKLINIKA ZA RADIOLOGIJU-MAMOGRAFIJU RELJIĆ ERCEGOVIĆ, OIB 31878456372, Bože Peričića 20,22000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31878456372</item>
    </izvorni_sadrzaj>
    <derivirana_varijabla naziv="DomainObject.Predmet.SudioniciListNazivOIB_1">
      <item>, OIB 85821130368</item>
      <item>, OIB 31878456372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F0464B-7A18-4F84-8A1B-55743707A3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291</properties:Words>
  <properties:Characters>1551</properties:Characters>
  <properties:Lines>49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2016-02-02T09:48:00Z</dcterms:created>
  <dc:creator>Marina Gulin</dc:creator>
  <cp:lastModifiedBy>Marina Gulin</cp:lastModifiedBy>
  <cp:lastPrinted>2016-02-02T09:42:00Z</cp:lastPrinted>
  <dcterms:modified xmlns:xsi="http://www.w3.org/2001/XMLSchema-instance" xsi:type="dcterms:W3CDTF">2016-02-02T09:49:00Z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