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b5be0" w14:paraId="67b5be0" w:rsidRDefault="00FB3615" w:rsidP="00EF7C9A" w:rsidR="00FB3615">
      <w:pPr>
        <w:jc w:val="right"/>
        <w15:collapsed w:val="false"/>
      </w:pPr>
      <w:bookmarkStart w:name="_GoBack" w:id="0"/>
      <w:bookmarkEnd w:id="0"/>
    </w:p>
    <w:p w:rsidRDefault="00EF7C9A" w:rsidP="00EF7C9A" w:rsidR="00EF7C9A" w:rsidRPr="00EF7C9A">
      <w:pPr>
        <w:jc w:val="right"/>
      </w:pPr>
      <w:r w:rsidRPr="00EF7C9A">
        <w:t>1 St-</w:t>
      </w:r>
      <w:r w:rsidR="007042E6">
        <w:t>1</w:t>
      </w:r>
      <w:r w:rsidR="00CA43A0">
        <w:t>8</w:t>
      </w:r>
      <w:r w:rsidR="007042E6">
        <w:t>8</w:t>
      </w:r>
      <w:r w:rsidR="00453E80">
        <w:t>/15-</w:t>
      </w:r>
      <w:r w:rsidR="007042E6">
        <w:t>8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 xml:space="preserve">, po sucu ovog suda Ardeni Bajlo kao stečajnom sucu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4F1515" w:rsidRPr="00EF7C9A">
        <w:t xml:space="preserve">trgovačkim društvom </w:t>
      </w:r>
      <w:r w:rsidR="007042E6">
        <w:t xml:space="preserve">BAŠTUN d.o.o. Benkovac, Pristeg 106, Benkovac, </w:t>
      </w:r>
      <w:r w:rsidR="007042E6" w:rsidRPr="00F60CD9">
        <w:t>OIB:</w:t>
      </w:r>
      <w:r w:rsidR="007042E6">
        <w:t xml:space="preserve"> 77581448463</w:t>
      </w:r>
      <w:r w:rsidRPr="00EF7C9A">
        <w:t xml:space="preserve">, dana </w:t>
      </w:r>
      <w:r w:rsidR="007042E6">
        <w:t>10. studenoga</w:t>
      </w:r>
      <w:r w:rsidR="00453E80" w:rsidRPr="00EF7C9A">
        <w:t xml:space="preserve"> </w:t>
      </w:r>
      <w:r w:rsidR="00EF7C9A" w:rsidRPr="00EF7C9A">
        <w:t>2015</w:t>
      </w:r>
      <w:r w:rsidRPr="00EF7C9A">
        <w:t>. godine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042E6" w:rsidP="007042E6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7042E6">
        <w:rPr>
          <w:rFonts w:cs="Arial" w:hAnsi="Arial" w:ascii="Arial"/>
          <w:b/>
        </w:rPr>
        <w:t xml:space="preserve">         </w:t>
      </w:r>
      <w:r w:rsidRPr="00797892">
        <w:t>Milan Ljubičić, Šimuni 142, Pag, datum rođe</w:t>
      </w:r>
      <w:r>
        <w:t xml:space="preserve">nja: 20. svibnja 1945. godine, </w:t>
      </w:r>
      <w:r w:rsidRPr="00797892">
        <w:t xml:space="preserve">mjesto rođenja: Runović, broj osobne </w:t>
      </w:r>
      <w:r>
        <w:t xml:space="preserve">iskaznice: 15285503, izdana od </w:t>
      </w:r>
      <w:r w:rsidRPr="00797892">
        <w:t>stran</w:t>
      </w:r>
      <w:r>
        <w:t>e: PU Zagreb, OIB: 87161295116</w:t>
      </w:r>
      <w:r w:rsidR="00C9120F">
        <w:t xml:space="preserve">, </w:t>
      </w:r>
      <w:r w:rsidR="00281BC7" w:rsidRPr="00EF7C9A">
        <w:t>postavlja se za privremenog stečajnog upravitelja nad</w:t>
      </w:r>
      <w:r w:rsidR="004F1515" w:rsidRPr="00EF7C9A">
        <w:t xml:space="preserve"> trgovačkim društvom </w:t>
      </w:r>
      <w:r>
        <w:t>BAŠTUN d.o.o. Benkovac</w:t>
      </w:r>
      <w:r w:rsidR="00342BE6" w:rsidRPr="00EF7C9A">
        <w:t>.</w:t>
      </w:r>
    </w:p>
    <w:p w:rsidRDefault="006A6847" w:rsidP="006A6847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na propisanom obrascu dostaviti sudu u roku od 45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EF7C9A" w:rsidR="00342BE6" w:rsidRPr="00EF7C9A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4F1515" w:rsidRPr="00EF7C9A">
        <w:t xml:space="preserve">trgovačkim društvom </w:t>
      </w:r>
      <w:r w:rsidR="007042E6">
        <w:t>BAŠTUN d.o.o. Benkovac</w:t>
      </w:r>
      <w:r w:rsidR="00342BE6" w:rsidRPr="00EF7C9A">
        <w:t>.</w:t>
      </w:r>
    </w:p>
    <w:p w:rsidRDefault="008F3AD6" w:rsidP="0038536A" w:rsidR="0038536A">
      <w:pPr>
        <w:ind w:firstLine="708"/>
        <w:jc w:val="both"/>
      </w:pPr>
      <w:r w:rsidRPr="00EF7C9A">
        <w:t xml:space="preserve">Postupak je inicirala </w:t>
      </w:r>
      <w:r w:rsidR="00EF7C9A" w:rsidRPr="00EF7C9A">
        <w:t>Financija agencija</w:t>
      </w:r>
      <w:r w:rsidR="001840A0" w:rsidRPr="00EF7C9A">
        <w:t xml:space="preserve"> </w:t>
      </w:r>
      <w:r w:rsidRPr="00EF7C9A">
        <w:t xml:space="preserve">prijedlogom za pokretanje stečajnog postupka. </w:t>
      </w:r>
    </w:p>
    <w:p w:rsidRDefault="008F3AD6" w:rsidP="00775B04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6A6847">
        <w:t xml:space="preserve"> zastupnik stečajnog dužnika po zakonu </w:t>
      </w:r>
      <w:r w:rsidR="00775B04">
        <w:t xml:space="preserve">je naveo da </w:t>
      </w:r>
      <w:r w:rsidR="0038536A" w:rsidRPr="00EF7C9A">
        <w:t xml:space="preserve">nema imovine, da </w:t>
      </w:r>
      <w:r w:rsidR="0038536A">
        <w:t xml:space="preserve">ne posluje, i da ima dugova u iznos od oko </w:t>
      </w:r>
      <w:r w:rsidR="00775B04">
        <w:t>2</w:t>
      </w:r>
      <w:r w:rsidR="007042E6">
        <w:t>0</w:t>
      </w:r>
      <w:r w:rsidR="00775B04">
        <w:t>0.000,00</w:t>
      </w:r>
      <w:r w:rsidR="0038536A">
        <w:t xml:space="preserve"> kuna</w:t>
      </w:r>
      <w:r w:rsidR="00775B04">
        <w:t>,</w:t>
      </w:r>
      <w:r w:rsidR="003039D7">
        <w:t xml:space="preserve"> </w:t>
      </w:r>
      <w:r w:rsidR="00775B04">
        <w:t xml:space="preserve">od toga iznos od oko </w:t>
      </w:r>
      <w:r w:rsidR="007042E6">
        <w:t>100</w:t>
      </w:r>
      <w:r w:rsidR="00775B04">
        <w:t>.000,00 kuna prema Ministarstvu financija</w:t>
      </w:r>
      <w:r w:rsidR="0038536A">
        <w:t xml:space="preserve">. </w:t>
      </w:r>
      <w:r w:rsidR="0038536A" w:rsidRPr="00EF7C9A">
        <w:t xml:space="preserve">Stoga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>
        <w:t>45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7042E6">
        <w:t>10. studenoga</w:t>
      </w:r>
      <w:r w:rsidR="00EF7C9A" w:rsidRPr="00EF7C9A">
        <w:t xml:space="preserve"> 2015</w:t>
      </w:r>
      <w:r w:rsidRPr="00EF7C9A">
        <w:t>. godine</w:t>
      </w:r>
    </w:p>
    <w:p w:rsidRDefault="008F03DE" w:rsidP="008F03DE" w:rsidR="008F03DE" w:rsidRPr="00EF7C9A">
      <w:pPr>
        <w:jc w:val="center"/>
      </w:pPr>
    </w:p>
    <w:p w:rsidRDefault="007C75BF" w:rsidP="00453E80" w:rsidR="008F3AD6" w:rsidRPr="00EF7C9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8F3AD6" w:rsidRPr="00EF7C9A">
        <w:t>SUDAC</w:t>
      </w:r>
    </w:p>
    <w:p w:rsidRDefault="007C75BF" w:rsidP="00453E80" w:rsidR="00EB3FAB" w:rsidRPr="00EF7C9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3AD6" w:rsidRPr="00EF7C9A">
        <w:t>Ardena Bajlo</w:t>
      </w:r>
    </w:p>
    <w:p w:rsidRDefault="00842CEB" w:rsidP="008F03DE" w:rsidR="00842CEB" w:rsidRPr="00EF7C9A">
      <w:pPr>
        <w:ind w:left="5664"/>
      </w:pPr>
    </w:p>
    <w:p w:rsidRDefault="008F3AD6" w:rsidP="008F03DE" w:rsidR="008F3AD6">
      <w:r w:rsidRPr="00EF7C9A">
        <w:lastRenderedPageBreak/>
        <w:t xml:space="preserve"> </w:t>
      </w:r>
    </w:p>
    <w:p w:rsidRDefault="00CA43A0" w:rsidP="00CA43A0" w:rsidR="003039D7" w:rsidRPr="00EF7C9A">
      <w:pPr>
        <w:tabs>
          <w:tab w:pos="7005" w:val="left"/>
        </w:tabs>
      </w:pPr>
      <w:r>
        <w:tab/>
      </w:r>
    </w:p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 w:rsidRPr="00EF7C9A">
      <w:pPr>
        <w:numPr>
          <w:ilvl w:val="0"/>
          <w:numId w:val="1"/>
        </w:numPr>
      </w:pPr>
      <w:r w:rsidRPr="00EF7C9A">
        <w:t>Privremenom stečajnom upravitelju uz izjavu i potvrdu o imenovanju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9C0FF2" w:rsidP="009C0FF2" w:rsidR="009C0FF2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3615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7042E6">
          <w:t>188</w:t>
        </w:r>
        <w:r w:rsidR="00C02FA1">
          <w:t>/15-</w:t>
        </w:r>
        <w:r w:rsidR="007042E6">
          <w:t>8</w:t>
        </w:r>
      </w:p>
      <w:p w:rsidRDefault="00FB3615" w:rsidR="009C0FF2">
        <w:pPr>
          <w:pStyle w:val="Zaglavlje"/>
          <w:jc w:val="center"/>
        </w:pPr>
      </w:p>
    </w:sdtContent>
  </w:sdt>
  <w:p w:rsidRDefault="009C0FF2" w:rsidR="009C0F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7BD9"/>
    <w:rsid w:val="0008053D"/>
    <w:rsid w:val="0013102B"/>
    <w:rsid w:val="001840A0"/>
    <w:rsid w:val="001A363B"/>
    <w:rsid w:val="001C347E"/>
    <w:rsid w:val="0020672D"/>
    <w:rsid w:val="00243782"/>
    <w:rsid w:val="00281BC7"/>
    <w:rsid w:val="003024D4"/>
    <w:rsid w:val="003039D7"/>
    <w:rsid w:val="00323F63"/>
    <w:rsid w:val="00342BE6"/>
    <w:rsid w:val="00354F74"/>
    <w:rsid w:val="0038536A"/>
    <w:rsid w:val="003C6DA5"/>
    <w:rsid w:val="00453E80"/>
    <w:rsid w:val="00474A81"/>
    <w:rsid w:val="004B768C"/>
    <w:rsid w:val="004D3F6E"/>
    <w:rsid w:val="004F1515"/>
    <w:rsid w:val="00515656"/>
    <w:rsid w:val="00665069"/>
    <w:rsid w:val="006A6847"/>
    <w:rsid w:val="007002A2"/>
    <w:rsid w:val="007042E6"/>
    <w:rsid w:val="007044D6"/>
    <w:rsid w:val="0074396A"/>
    <w:rsid w:val="00775B04"/>
    <w:rsid w:val="007B6657"/>
    <w:rsid w:val="007C75BF"/>
    <w:rsid w:val="007F26FC"/>
    <w:rsid w:val="00842CEB"/>
    <w:rsid w:val="008F03DE"/>
    <w:rsid w:val="008F3AD6"/>
    <w:rsid w:val="009B4456"/>
    <w:rsid w:val="009C0FF2"/>
    <w:rsid w:val="009F62F2"/>
    <w:rsid w:val="00A5292A"/>
    <w:rsid w:val="00B310F0"/>
    <w:rsid w:val="00BB4F73"/>
    <w:rsid w:val="00BE6E59"/>
    <w:rsid w:val="00C02FA1"/>
    <w:rsid w:val="00C85781"/>
    <w:rsid w:val="00C9120F"/>
    <w:rsid w:val="00CA43A0"/>
    <w:rsid w:val="00EB3FAB"/>
    <w:rsid w:val="00EF7C9A"/>
    <w:rsid w:val="00FB3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44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44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44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44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44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44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44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44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44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44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St-188/2015-8</izvorni_sadrzaj>
    <derivirana_varijabla naziv="DomainObject.Oznaka_1">St-188/2015-8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</izvorni_sadrzaj>
    <derivirana_varijabla naziv="DomainObject.Predmet.Broj_1">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2015.</izvorni_sadrzaj>
    <derivirana_varijabla naziv="DomainObject.Predmet.DatumOsnivanja_1">19.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St-188/2015</izvorni_sadrzaj>
    <derivirana_varijabla naziv="DomainObject.Predmet.OznakaBroj_1">St-188/2015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BAŠTUN d.o.o. za poslovne usluge</izvorni_sadrzaj>
    <derivirana_varijabla naziv="DomainObject.Predmet.ProtustrankaFormated_1">  BAŠTUN d.o.o. za poslovne usluge</derivirana_varijabla>
  </DomainObject.Predmet.ProtustrankaFormated>
  <DomainObject.Predmet.ProtustrankaFormatedOIB>
    <izvorni_sadrzaj>  BAŠTUN d.o.o. za poslovne usluge, OIB 77581448463</izvorni_sadrzaj>
    <derivirana_varijabla naziv="DomainObject.Predmet.ProtustrankaFormatedOIB_1">  BAŠTUN d.o.o. za poslovne usluge, OIB 77581448463</derivirana_varijabla>
  </DomainObject.Predmet.ProtustrankaFormatedOIB>
  <DomainObject.Predmet.ProtustrankaFormatedWithAdress>
    <izvorni_sadrzaj> BAŠTUN d.o.o. za poslovne usluge, Pristeg/106, 23420 Benkovac</izvorni_sadrzaj>
    <derivirana_varijabla naziv="DomainObject.Predmet.ProtustrankaFormatedWithAdress_1"> BAŠTUN d.o.o. za poslovne usluge, Pristeg/106, 23420 Benkovac</derivirana_varijabla>
  </DomainObject.Predmet.ProtustrankaFormatedWithAdress>
  <DomainObject.Predmet.ProtustrankaFormatedWithAdressOIB>
    <izvorni_sadrzaj> BAŠTUN d.o.o. za poslovne usluge, OIB 77581448463, Pristeg/106, 23420 Benkovac</izvorni_sadrzaj>
    <derivirana_varijabla naziv="DomainObject.Predmet.ProtustrankaFormatedWithAdressOIB_1"> BAŠTUN d.o.o. za poslovne usluge, OIB 77581448463, Pristeg/106, 23420 Benkovac</derivirana_varijabla>
  </DomainObject.Predmet.ProtustrankaFormatedWithAdressOIB>
  <DomainObject.Predmet.ProtustrankaWithAdress>
    <izvorni_sadrzaj>BAŠTUN d.o.o. za poslovne usluge Pristeg/106, 23420 Benkovac</izvorni_sadrzaj>
    <derivirana_varijabla naziv="DomainObject.Predmet.ProtustrankaWithAdress_1">BAŠTUN d.o.o. za poslovne usluge Pristeg/106, 23420 Benkovac</derivirana_varijabla>
  </DomainObject.Predmet.ProtustrankaWithAdress>
  <DomainObject.Predmet.ProtustrankaWithAdressOIB>
    <izvorni_sadrzaj>BAŠTUN d.o.o. za poslovne usluge, OIB 77581448463, Pristeg/106, 23420 Benkovac</izvorni_sadrzaj>
    <derivirana_varijabla naziv="DomainObject.Predmet.ProtustrankaWithAdressOIB_1">BAŠTUN d.o.o. za poslovne usluge, OIB 77581448463, Pristeg/106, 23420 Benkovac</derivirana_varijabla>
  </DomainObject.Predmet.ProtustrankaWithAdressOIB>
  <DomainObject.Predmet.ProtustrankaNazivFormated>
    <izvorni_sadrzaj>BAŠTUN d.o.o. za poslovne usluge</izvorni_sadrzaj>
    <derivirana_varijabla naziv="DomainObject.Predmet.ProtustrankaNazivFormated_1">BAŠTUN d.o.o. za poslovne usluge</derivirana_varijabla>
  </DomainObject.Predmet.ProtustrankaNazivFormated>
  <DomainObject.Predmet.ProtustrankaNazivFormatedOIB>
    <izvorni_sadrzaj>BAŠTUN d.o.o. za poslovne usluge, OIB 77581448463</izvorni_sadrzaj>
    <derivirana_varijabla naziv="DomainObject.Predmet.ProtustrankaNazivFormatedOIB_1">BAŠTUN d.o.o. za poslovne usluge, OIB 77581448463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BAŠTUN d.o.o. za poslovne usluge</item>
    </izvorni_sadrzaj>
    <derivirana_varijabla naziv="DomainObject.Predmet.ProtuStrankaListFormated_1">
      <item>BAŠTUN d.o.o. za poslovne usluge</item>
    </derivirana_varijabla>
  </DomainObject.Predmet.ProtuStrankaListFormated>
  <DomainObject.Predmet.ProtuStrankaListFormatedOIB>
    <izvorni_sadrzaj>
      <item>BAŠTUN d.o.o. za poslovne usluge, OIB 77581448463</item>
    </izvorni_sadrzaj>
    <derivirana_varijabla naziv="DomainObject.Predmet.ProtuStrankaListFormatedOIB_1">
      <item>BAŠTUN d.o.o. za poslovne usluge, OIB 77581448463</item>
    </derivirana_varijabla>
  </DomainObject.Predmet.ProtuStrankaListFormatedOIB>
  <DomainObject.Predmet.ProtuStrankaListFormatedWithAdress>
    <izvorni_sadrzaj>
      <item>BAŠTUN d.o.o. za poslovne usluge, Pristeg/106, 23420 Benkovac</item>
    </izvorni_sadrzaj>
    <derivirana_varijabla naziv="DomainObject.Predmet.ProtuStrankaListFormatedWithAdress_1">
      <item>BAŠTUN d.o.o. za poslovne usluge, Pristeg/106, 23420 Benkovac</item>
    </derivirana_varijabla>
  </DomainObject.Predmet.ProtuStrankaListFormatedWithAdress>
  <DomainObject.Predmet.ProtuStrankaListFormatedWithAdressOIB>
    <izvorni_sadrzaj>
      <item>BAŠTUN d.o.o. za poslovne usluge, OIB 77581448463, Pristeg/106, 23420 Benkovac</item>
    </izvorni_sadrzaj>
    <derivirana_varijabla naziv="DomainObject.Predmet.ProtuStrankaListFormatedWithAdressOIB_1">
      <item>BAŠTUN d.o.o. za poslovne usluge, OIB 77581448463, Pristeg/106, 23420 Benkovac</item>
    </derivirana_varijabla>
  </DomainObject.Predmet.ProtuStrankaListFormatedWithAdressOIB>
  <DomainObject.Predmet.ProtuStrankaListNazivFormated>
    <izvorni_sadrzaj>
      <item>BAŠTUN d.o.o. za poslovne usluge</item>
    </izvorni_sadrzaj>
    <derivirana_varijabla naziv="DomainObject.Predmet.ProtuStrankaListNazivFormated_1">
      <item>BAŠTUN d.o.o. za poslovne usluge</item>
    </derivirana_varijabla>
  </DomainObject.Predmet.ProtuStrankaListNazivFormated>
  <DomainObject.Predmet.ProtuStrankaListNazivFormatedOIB>
    <izvorni_sadrzaj>
      <item>BAŠTUN d.o.o. za poslovne usluge, OIB 77581448463</item>
    </izvorni_sadrzaj>
    <derivirana_varijabla naziv="DomainObject.Predmet.ProtuStrankaListNazivFormatedOIB_1">
      <item>BAŠTUN d.o.o. za poslovne usluge, OIB 77581448463</item>
    </derivirana_varijabla>
  </DomainObject.Predmet.ProtuStrankaListNazivFormatedOIB>
  <DomainObject.Predmet.OstaliListFormated>
    <izvorni_sadrzaj>
      <item>Mirjana Parancin</item>
      <item>Milan Ljubičić</item>
    </izvorni_sadrzaj>
    <derivirana_varijabla naziv="DomainObject.Predmet.OstaliListFormated_1">
      <item>Mirjana Parancin</item>
      <item>Milan Ljubičić</item>
    </derivirana_varijabla>
  </DomainObject.Predmet.OstaliListFormated>
  <DomainObject.Predmet.OstaliListFormatedOIB>
    <izvorni_sadrzaj>
      <item>Mirjana Parancin, OIB 82555339780</item>
      <item>Milan Ljubičić, OIB 87161295116</item>
    </izvorni_sadrzaj>
    <derivirana_varijabla naziv="DomainObject.Predmet.OstaliListFormatedOIB_1">
      <item>Mirjana Parancin, OIB 82555339780</item>
      <item>Milan Ljubičić, OIB 87161295116</item>
    </derivirana_varijabla>
  </DomainObject.Predmet.OstaliListFormatedOIB>
  <DomainObject.Predmet.OstaliListFormatedWithAdress>
    <izvorni_sadrzaj>
      <item>Mirjana Parancin, Pristeg 106, 23422 Pristeg</item>
      <item>Milan Ljubičić</item>
    </izvorni_sadrzaj>
    <derivirana_varijabla naziv="DomainObject.Predmet.OstaliListFormatedWithAdress_1">
      <item>Mirjana Parancin, Pristeg 106, 23422 Pristeg</item>
      <item>Milan Ljubičić</item>
    </derivirana_varijabla>
  </DomainObject.Predmet.OstaliListFormatedWithAdress>
  <DomainObject.Predmet.OstaliListFormatedWithAdressOIB>
    <izvorni_sadrzaj>
      <item>Mirjana Parancin, OIB 82555339780, Pristeg 106, 23422 Pristeg</item>
      <item>Milan Ljubičić, OIB 87161295116</item>
    </izvorni_sadrzaj>
    <derivirana_varijabla naziv="DomainObject.Predmet.OstaliListFormatedWithAdressOIB_1">
      <item>Mirjana Parancin, OIB 82555339780, Pristeg 106, 23422 Pristeg</item>
      <item>Milan Ljubičić, OIB 87161295116</item>
    </derivirana_varijabla>
  </DomainObject.Predmet.OstaliListFormatedWithAdressOIB>
  <DomainObject.Predmet.OstaliListNazivFormated>
    <izvorni_sadrzaj>
      <item>Mirjana Parancin</item>
      <item>Milan Ljubičić</item>
    </izvorni_sadrzaj>
    <derivirana_varijabla naziv="DomainObject.Predmet.OstaliListNazivFormated_1">
      <item>Mirjana Parancin</item>
      <item>Milan Ljubičić</item>
    </derivirana_varijabla>
  </DomainObject.Predmet.OstaliListNazivFormated>
  <DomainObject.Predmet.OstaliListNazivFormatedOIB>
    <izvorni_sadrzaj>
      <item>Mirjana Parancin, OIB 82555339780</item>
      <item>Milan Ljubičić, OIB 87161295116</item>
    </izvorni_sadrzaj>
    <derivirana_varijabla naziv="DomainObject.Predmet.OstaliListNazivFormatedOIB_1">
      <item>Mirjana Parancin, OIB 82555339780</item>
      <item>Milan Ljubičić, OIB 87161295116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>St-188/2015-8</izvorni_sadrzaj>
    <derivirana_varijabla naziv="DomainObject.PoslovniBrojDokumenta_1">St-188/2015-8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BAŠTUN d.o.o. za poslovne usluge</izvorni_sadrzaj>
    <derivirana_varijabla naziv="DomainObject.Predmet.ProtustrankaIDrugi_1">BAŠTUN d.o.o. za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BAŠTUN d.o.o. za poslovne usluge, OIB 77581448463, Pristeg/106, 23420 Benkovac</izvorni_sadrzaj>
    <derivirana_varijabla naziv="DomainObject.Predmet.ProtustrankaIDrugiAdressOIB_1">BAŠTUN d.o.o. za poslovne usluge, OIB 77581448463, Pristeg/106,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BAŠTUN d.o.o. za poslovne usluge</item>
      <item>Mirjana Parancin</item>
      <item>Milan Ljubičić</item>
    </izvorni_sadrzaj>
    <derivirana_varijabla naziv="DomainObject.Predmet.SudioniciListNaziv_1">
      <item>FINA</item>
      <item>BAŠTUN d.o.o. za poslovne usluge</item>
      <item>Mirjana Parancin</item>
      <item>Milan Ljubičić</item>
    </derivirana_varijabla>
  </DomainObject.Predmet.SudioniciListNaziv>
  <DomainObject.Predmet.SudioniciListAdressOIB>
    <izvorni_sadrzaj>
      <item>FINA, OIB 85821130368</item>
      <item>BAŠTUN d.o.o. za poslovne usluge, OIB 77581448463, Pristeg/106,23420 Benkovac</item>
      <item>Mirjana Parancin, OIB 82555339780, Pristeg 106,23422 Pristeg</item>
      <item>Milan Ljubičić, OIB 87161295116</item>
    </izvorni_sadrzaj>
    <derivirana_varijabla naziv="DomainObject.Predmet.SudioniciListAdressOIB_1">
      <item>FINA, OIB 85821130368</item>
      <item>BAŠTUN d.o.o. za poslovne usluge, OIB 77581448463, Pristeg/106,23420 Benkovac</item>
      <item>Mirjana Parancin, OIB 82555339780, Pristeg 106,23422 Pristeg</item>
      <item>Milan Ljubičić, OIB 87161295116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77581448463</item>
      <item>, OIB 82555339780</item>
      <item>, OIB 87161295116</item>
    </izvorni_sadrzaj>
    <derivirana_varijabla naziv="DomainObject.Predmet.SudioniciListNazivOIB_1">
      <item>, OIB 85821130368</item>
      <item>, OIB 77581448463</item>
      <item>, OIB 82555339780</item>
      <item>, OIB 87161295116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369</properties:Words>
  <properties:Characters>1940</properties:Characters>
  <properties:Lines>63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2015-11-10T09:22:00Z</dcterms:created>
  <dc:creator>Ardena Bajlo</dc:creator>
  <cp:lastModifiedBy>wsadmin</cp:lastModifiedBy>
  <cp:lastPrinted>2015-01-14T11:33:00Z</cp:lastPrinted>
  <dcterms:modified xmlns:xsi="http://www.w3.org/2001/XMLSchema-instance" xsi:type="dcterms:W3CDTF">2015-11-10T10:41:00Z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St-188/2015-8 / Odluka - Rješenje o imenovanju privremenog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