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29c1" w14:paraId="b7329c1" w:rsidRDefault="007A5252" w:rsidR="007A525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5F2AFB" w:rsidP="005F2AFB" w:rsidR="005F2AFB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Pr="00F53100">
        <w:t>St-</w:t>
      </w:r>
      <w:r>
        <w:t>8235</w:t>
      </w:r>
      <w:r w:rsidRPr="00F53100">
        <w:t>/15</w:t>
      </w:r>
      <w:r w:rsidR="007A5252">
        <w:t>-12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5F2AFB" w:rsidP="005F2AFB" w:rsidR="009E3981" w:rsidRPr="009E3981">
      <w:pPr>
        <w:jc w:val="both"/>
        <w:rPr>
          <w:lang w:val="pt-BR"/>
        </w:rPr>
      </w:pPr>
      <w:r w:rsidRPr="00FD09D8">
        <w:t>Trgovački sud u Zagrebu, po sucu Gordanu Zubaku, u</w:t>
      </w:r>
      <w:r>
        <w:rPr>
          <w:lang w:val="pt-BR"/>
        </w:rPr>
        <w:t xml:space="preserve"> stečajnom postupku</w:t>
      </w:r>
      <w:r w:rsidRPr="00FD09D8">
        <w:rPr>
          <w:lang w:val="pt-BR"/>
        </w:rPr>
        <w:t xml:space="preserve"> u povodu prijedloga predlagatelja DANAS TRADE j.d.o.o., Klanjec, Novodvorska 7, OIB: 70937592702, kojeg zastupa punomoćnica Zrinka Grabas, odvjetnica u Zajedničkom odvjetničkom uredu Zdravko Baburak, Dijana Brezak, Zrinka Grabas, Zagreb, Strojarska 2, za otvaranje stečajnog postupka nad dužnikom DANAS TRADE j.d.o.o., Klanjec, Novodvorska 7, OIB: 70937592702</w:t>
      </w:r>
      <w:r w:rsidR="009E3981" w:rsidRPr="009E3981">
        <w:rPr>
          <w:lang w:val="pt-BR"/>
        </w:rPr>
        <w:t xml:space="preserve">, </w:t>
      </w:r>
      <w:r w:rsidR="008037E4">
        <w:rPr>
          <w:lang w:val="pt-BR"/>
        </w:rPr>
        <w:t>25</w:t>
      </w:r>
      <w:r>
        <w:rPr>
          <w:lang w:val="pt-BR"/>
        </w:rPr>
        <w:t>. travnja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5F2AFB" w:rsidRPr="005F2AFB">
        <w:rPr>
          <w:rFonts w:hAnsi="Times New Roman" w:ascii="Times New Roman"/>
          <w:szCs w:val="24"/>
          <w:lang w:val="pt-BR"/>
        </w:rPr>
        <w:t>DANAS TRADE j.d.o.o., Klanjec, Novodvorska 7, OIB: 70937592702</w:t>
      </w:r>
      <w:r w:rsidR="005F2AFB" w:rsidRPr="005F2AFB">
        <w:rPr>
          <w:rFonts w:hAnsi="Times New Roman" w:ascii="Times New Roman"/>
          <w:szCs w:val="24"/>
        </w:rPr>
        <w:t xml:space="preserve">, MBS: </w:t>
      </w:r>
      <w:r w:rsidR="005F2AFB" w:rsidRPr="005F2AFB">
        <w:rPr>
          <w:rFonts w:hAnsi="Times New Roman" w:ascii="Times New Roman"/>
        </w:rPr>
        <w:t>080900843</w:t>
      </w:r>
      <w:r w:rsidR="00EC3788" w:rsidRPr="005F2AFB">
        <w:rPr>
          <w:rFonts w:hAnsi="Times New Roman" w:ascii="Times New Roman"/>
        </w:rPr>
        <w:t>,</w:t>
      </w:r>
      <w:r w:rsidR="00461EEC" w:rsidRPr="00D57D9F">
        <w:rPr>
          <w:rFonts w:hAnsi="Times New Roman" w:ascii="Times New Roman"/>
          <w:szCs w:val="24"/>
        </w:rPr>
        <w:t xml:space="preserve"> </w:t>
      </w:r>
      <w:r w:rsidRPr="00D57D9F">
        <w:rPr>
          <w:rFonts w:hAnsi="Times New Roman" w:ascii="Times New Roman"/>
          <w:szCs w:val="24"/>
        </w:rPr>
        <w:t>postavl</w:t>
      </w:r>
      <w:r w:rsidRPr="00752C02">
        <w:rPr>
          <w:rFonts w:hAnsi="Times New Roman" w:ascii="Times New Roman"/>
          <w:szCs w:val="24"/>
        </w:rPr>
        <w:t xml:space="preserve">ja se </w:t>
      </w:r>
      <w:r w:rsidR="00AE78F1" w:rsidRPr="00752C02">
        <w:rPr>
          <w:rFonts w:hAnsi="Times New Roman" w:ascii="Times New Roman"/>
          <w:szCs w:val="24"/>
        </w:rPr>
        <w:t>Zdenko Bešlić iz Slavonskog Broda, P. Krešimira IV br. 4, OIB: 40568270984</w:t>
      </w:r>
      <w:r w:rsidR="005F2AFB" w:rsidRPr="00752C02">
        <w:rPr>
          <w:rFonts w:hAnsi="Times New Roman" w:ascii="Times New Roman"/>
          <w:szCs w:val="24"/>
        </w:rPr>
        <w:t xml:space="preserve">, </w:t>
      </w:r>
      <w:r w:rsidR="005F2AFB">
        <w:rPr>
          <w:rFonts w:hAnsi="Times New Roman" w:ascii="Times New Roman"/>
          <w:szCs w:val="24"/>
        </w:rPr>
        <w:t>privremenim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 w:rsidRPr="00D57D9F"/>
    <w:p w:rsidRDefault="00076114" w:rsidP="00076114" w:rsidR="00076114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5F2AFB" w:rsidP="005F2AFB" w:rsidR="005F2AFB" w:rsidRPr="00FD09D8">
      <w:pPr>
        <w:ind w:firstLine="720"/>
        <w:jc w:val="both"/>
      </w:pPr>
      <w:r w:rsidRPr="00FD09D8">
        <w:t>Podnositelj prijedloga</w:t>
      </w:r>
      <w:r w:rsidRPr="00FD09D8">
        <w:rPr>
          <w:lang w:val="pt-BR"/>
        </w:rPr>
        <w:t xml:space="preserve"> DANAS TRADE j.d.o.o., Klanjec, Novodvorska 7, kao dužnik, </w:t>
      </w:r>
      <w:r w:rsidRPr="00FD09D8">
        <w:t>podnio je prijedlog da se nad njim otvori stečaj. Prijedlog za otvaranje stečaja podnesen je jer dužnik nije ispla</w:t>
      </w:r>
      <w:r>
        <w:t>tio radniku tri uzastopne plaće te je u prilogu dostavio potvrde Ministarstva financije, Porezne uprave, Područni ured središnja Hrvatska, Ispostava Zabok-Klanjac o neisplati plaće poslodavca za radnice Nataliju John, Lukreciju Brčić i Ružicu Šoštarić.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5F2AFB">
        <w:rPr>
          <w:sz w:val="23"/>
          <w:szCs w:val="23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dužnika, </w:t>
      </w:r>
      <w:r w:rsidR="005F2AFB">
        <w:t xml:space="preserve">odnosno sud na temelju podataka koje je dostavio dužnik nije mogao utvrditi </w:t>
      </w:r>
      <w:r w:rsidR="00076114" w:rsidRPr="00D57D9F">
        <w:t>mogućnost da se imovinom dužnika pokriju troškov</w:t>
      </w:r>
      <w:r w:rsidRPr="00D57D9F">
        <w:t xml:space="preserve">i stečajnog postupka, </w:t>
      </w:r>
      <w:r w:rsidR="00752C02">
        <w:t>pa</w:t>
      </w:r>
      <w:r w:rsidRPr="00D57D9F">
        <w:t xml:space="preserve"> je na temelju odredbe čl. </w:t>
      </w:r>
      <w:r w:rsidR="005F2AFB">
        <w:t>119</w:t>
      </w:r>
      <w:r w:rsidRPr="00D57D9F">
        <w:t>. SZ-a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752C02">
        <w:t>25</w:t>
      </w:r>
      <w:r w:rsidR="005F2AFB">
        <w:t>. travnja 2016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7A5252">
        <w:t>, 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076114" w:rsidP="00076114" w:rsidR="00076114"/>
    <w:p w:rsidRDefault="007A5252" w:rsidP="001745C1" w:rsidR="007A5252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7A5252" w:rsidP="00076114" w:rsidR="007A5252" w:rsidRPr="00D57D9F"/>
    <w:sectPr w:rsidSect="007A5252" w:rsidR="007A5252" w:rsidRPr="00D57D9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252" w:rsidP="007A5252" w:rsidR="007A5252">
      <w:r>
        <w:separator/>
      </w:r>
    </w:p>
  </w:endnote>
  <w:endnote w:id="0" w:type="continuationSeparator">
    <w:p w:rsidRDefault="007A5252" w:rsidP="007A5252" w:rsidR="007A5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252" w:rsidP="007A5252" w:rsidR="007A5252">
      <w:r>
        <w:separator/>
      </w:r>
    </w:p>
  </w:footnote>
  <w:footnote w:id="0" w:type="continuationSeparator">
    <w:p w:rsidRDefault="007A5252" w:rsidP="007A5252" w:rsidR="007A5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1055776"/>
      <w:docPartObj>
        <w:docPartGallery w:val="Page Numbers (Top of Page)"/>
        <w:docPartUnique/>
      </w:docPartObj>
    </w:sdtPr>
    <w:sdtContent>
      <w:p w:rsidRDefault="007A5252" w:rsidP="007A5252" w:rsidR="007A5252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St-8235/15-12</w:t>
        </w:r>
      </w:p>
    </w:sdtContent>
  </w:sdt>
  <w:p w:rsidRDefault="007A5252" w:rsidR="007A5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76114"/>
    <w:rsid w:val="00150D89"/>
    <w:rsid w:val="00182A60"/>
    <w:rsid w:val="0023291B"/>
    <w:rsid w:val="0038750E"/>
    <w:rsid w:val="00461EEC"/>
    <w:rsid w:val="004C0E1E"/>
    <w:rsid w:val="005C601B"/>
    <w:rsid w:val="005F2AFB"/>
    <w:rsid w:val="00664F42"/>
    <w:rsid w:val="006C411E"/>
    <w:rsid w:val="00740AF5"/>
    <w:rsid w:val="00752C02"/>
    <w:rsid w:val="007720FA"/>
    <w:rsid w:val="007A5252"/>
    <w:rsid w:val="008037E4"/>
    <w:rsid w:val="00823A3D"/>
    <w:rsid w:val="00964D2E"/>
    <w:rsid w:val="009E3981"/>
    <w:rsid w:val="00AE78F1"/>
    <w:rsid w:val="00D57D9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2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A52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52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A52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5252"/>
    <w:rPr>
      <w:sz w:val="24"/>
      <w:szCs w:val="24"/>
    </w:rPr>
  </w:style>
  <w:style w:styleId="Podnoje" w:type="paragraph">
    <w:name w:val="footer"/>
    <w:basedOn w:val="Normal"/>
    <w:link w:val="PodnojeChar"/>
    <w:rsid w:val="007A52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A525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8235</izvorni_sadrzaj>
    <derivirana_varijabla naziv="DomainObject.Predmet.Broj_1">8235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St-8235/2015</izvorni_sadrzaj>
    <derivirana_varijabla naziv="DomainObject.Predmet.OznakaBroj_1">St-8235/2015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TRADE j.d.o.o. zastupanog po punomoćniku ZRINKA GRABAS</izvorni_sadrzaj>
    <derivirana_varijabla naziv="DomainObject.Predmet.ProtustrankaFormated_1">  DANAS TRADE j.d.o.o. zastupanog po punomoćniku ZRINKA GRABAS</derivirana_varijabla>
  </DomainObject.Predmet.ProtustrankaFormated>
  <DomainObject.Predmet.ProtustrankaFormatedOIB>
    <izvorni_sadrzaj>  DANAS TRADE j.d.o.o., OIB 70937592702 zastupanog po punomoćniku ZRINKA GRABAS</izvorni_sadrzaj>
    <derivirana_varijabla naziv="DomainObject.Predmet.ProtustrankaFormatedOIB_1">  DANAS TRADE j.d.o.o., OIB 70937592702 zastupanog po punomoćniku ZRINKA GRABAS</derivirana_varijabla>
  </DomainObject.Predmet.ProtustrankaFormatedOIB>
  <DomainObject.Predmet.ProtustrankaFormatedWithAdress>
    <izvorni_sadrzaj> DANAS TRADE j.d.o.o., Novodvorska 7, 49290 Klanjec zastupanog po punomoćniku ZRINKA GRABAS</izvorni_sadrzaj>
    <derivirana_varijabla naziv="DomainObject.Predmet.ProtustrankaFormatedWithAdress_1"> DANAS TRADE j.d.o.o., Novodvorska 7, 49290 Klanjec zastupanog po punomoćniku ZRINKA GRABAS</derivirana_varijabla>
  </DomainObject.Predmet.ProtustrankaFormatedWithAdress>
  <DomainObject.Predmet.ProtustrankaFormatedWithAdressOIB>
    <izvorni_sadrzaj> DANAS TRADE j.d.o.o., OIB 70937592702, Novodvorska 7, 49290 Klanjec zastupanog po punomoćniku ZRINKA GRABAS</izvorni_sadrzaj>
    <derivirana_varijabla naziv="DomainObject.Predmet.ProtustrankaFormatedWithAdressOIB_1"> DANAS TRADE j.d.o.o., OIB 70937592702, Novodvorska 7, 49290 Klanjec zastupanog po punomoćniku ZRINKA GRABAS</derivirana_varijabla>
  </DomainObject.Predmet.ProtustrankaFormatedWithAdressOIB>
  <DomainObject.Predmet.ProtustrankaWithAdress>
    <izvorni_sadrzaj>DANAS TRADE j.d.o.o. Novodvorska 7, 49290 Klanjec</izvorni_sadrzaj>
    <derivirana_varijabla naziv="DomainObject.Predmet.ProtustrankaWithAdress_1">DANAS TRADE j.d.o.o. Novodvorska 7, 49290 Klanjec</derivirana_varijabla>
  </DomainObject.Predmet.ProtustrankaWithAdress>
  <DomainObject.Predmet.ProtustrankaWithAdressOIB>
    <izvorni_sadrzaj>DANAS TRADE j.d.o.o., OIB 70937592702, Novodvorska 7, 49290 Klanjec</izvorni_sadrzaj>
    <derivirana_varijabla naziv="DomainObject.Predmet.ProtustrankaWithAdressOIB_1">DANAS TRADE j.d.o.o., OIB 70937592702, Novodvorska 7, 49290 Klanjec</derivirana_varijabla>
  </DomainObject.Predmet.ProtustrankaWithAdressOIB>
  <DomainObject.Predmet.ProtustrankaNazivFormated>
    <izvorni_sadrzaj>DANAS TRADE j.d.o.o.</izvorni_sadrzaj>
    <derivirana_varijabla naziv="DomainObject.Predmet.ProtustrankaNazivFormated_1">DANAS TRADE j.d.o.o.</derivirana_varijabla>
  </DomainObject.Predmet.ProtustrankaNazivFormated>
  <DomainObject.Predmet.ProtustrankaNazivFormatedOIB>
    <izvorni_sadrzaj>DANAS TRADE j.d.o.o., OIB 70937592702</izvorni_sadrzaj>
    <derivirana_varijabla naziv="DomainObject.Predmet.ProtustrankaNazivFormatedOIB_1">DANAS TRADE j.d.o.o., OIB 70937592702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DANAS TRADE j.d.o.o.</izvorni_sadrzaj>
    <derivirana_varijabla naziv="DomainObject.Predmet.StrankaFormated_1">  DANAS TRADE j.d.o.o.</derivirana_varijabla>
  </DomainObject.Predmet.StrankaFormated>
  <DomainObject.Predmet.StrankaFormatedOIB>
    <izvorni_sadrzaj>  DANAS TRADE j.d.o.o., OIB 70937592702</izvorni_sadrzaj>
    <derivirana_varijabla naziv="DomainObject.Predmet.StrankaFormatedOIB_1">  DANAS TRADE j.d.o.o., OIB 70937592702</derivirana_varijabla>
  </DomainObject.Predmet.StrankaFormatedOIB>
  <DomainObject.Predmet.StrankaFormatedWithAdress>
    <izvorni_sadrzaj> DANAS TRADE j.d.o.o., Novodvorska 7, 49290 Klanjec</izvorni_sadrzaj>
    <derivirana_varijabla naziv="DomainObject.Predmet.StrankaFormatedWithAdress_1"> DANAS TRADE j.d.o.o., Novodvorska 7, 49290 Klanjec</derivirana_varijabla>
  </DomainObject.Predmet.StrankaFormatedWithAdress>
  <DomainObject.Predmet.StrankaFormatedWithAdressOIB>
    <izvorni_sadrzaj> DANAS TRADE j.d.o.o., OIB 70937592702, Novodvorska 7, 49290 Klanjec</izvorni_sadrzaj>
    <derivirana_varijabla naziv="DomainObject.Predmet.StrankaFormatedWithAdressOIB_1"> DANAS TRADE j.d.o.o., OIB 70937592702, Novodvorska 7, 49290 Klanjec</derivirana_varijabla>
  </DomainObject.Predmet.StrankaFormatedWithAdressOIB>
  <DomainObject.Predmet.StrankaWithAdress>
    <izvorni_sadrzaj>DANAS TRADE j.d.o.o. Novodvorska 7,49290 Klanjec</izvorni_sadrzaj>
    <derivirana_varijabla naziv="DomainObject.Predmet.StrankaWithAdress_1">DANAS TRADE j.d.o.o. Novodvorska 7,49290 Klanjec</derivirana_varijabla>
  </DomainObject.Predmet.StrankaWithAdress>
  <DomainObject.Predmet.StrankaWithAdressOIB>
    <izvorni_sadrzaj>DANAS TRADE j.d.o.o., OIB 70937592702, Novodvorska 7,49290 Klanjec</izvorni_sadrzaj>
    <derivirana_varijabla naziv="DomainObject.Predmet.StrankaWithAdressOIB_1">DANAS TRADE j.d.o.o., OIB 70937592702, Novodvorska 7,49290 Klanjec</derivirana_varijabla>
  </DomainObject.Predmet.StrankaWithAdressOIB>
  <DomainObject.Predmet.StrankaNazivFormated>
    <izvorni_sadrzaj>DANAS TRADE j.d.o.o.</izvorni_sadrzaj>
    <derivirana_varijabla naziv="DomainObject.Predmet.StrankaNazivFormated_1">DANAS TRADE j.d.o.o.</derivirana_varijabla>
  </DomainObject.Predmet.StrankaNazivFormated>
  <DomainObject.Predmet.StrankaNazivFormatedOIB>
    <izvorni_sadrzaj>DANAS TRADE j.d.o.o., OIB 70937592702</izvorni_sadrzaj>
    <derivirana_varijabla naziv="DomainObject.Predmet.StrankaNazivFormatedOIB_1">DANAS TRADE j.d.o.o., OIB 70937592702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DANAS TRADE j.d.o.o.</item>
    </izvorni_sadrzaj>
    <derivirana_varijabla naziv="DomainObject.Predmet.StrankaListFormated_1">
      <item>DANAS TRADE j.d.o.o.</item>
    </derivirana_varijabla>
  </DomainObject.Predmet.StrankaListFormated>
  <DomainObject.Predmet.StrankaListFormatedOIB>
    <izvorni_sadrzaj>
      <item>DANAS TRADE j.d.o.o., OIB 70937592702</item>
    </izvorni_sadrzaj>
    <derivirana_varijabla naziv="DomainObject.Predmet.StrankaListFormatedOIB_1">
      <item>DANAS TRADE j.d.o.o., OIB 70937592702</item>
    </derivirana_varijabla>
  </DomainObject.Predmet.StrankaListFormatedOIB>
  <DomainObject.Predmet.StrankaListFormatedWithAdress>
    <izvorni_sadrzaj>
      <item>DANAS TRADE j.d.o.o., Novodvorska 7, 49290 Klanjec</item>
    </izvorni_sadrzaj>
    <derivirana_varijabla naziv="DomainObject.Predmet.StrankaListFormatedWithAdress_1">
      <item>DANAS TRADE j.d.o.o., Novodvorska 7, 49290 Klanjec</item>
    </derivirana_varijabla>
  </DomainObject.Predmet.StrankaListFormatedWithAdress>
  <DomainObject.Predmet.StrankaListFormatedWithAdressOIB>
    <izvorni_sadrzaj>
      <item>DANAS TRADE j.d.o.o., OIB 70937592702, Novodvorska 7, 49290 Klanjec</item>
    </izvorni_sadrzaj>
    <derivirana_varijabla naziv="DomainObject.Predmet.StrankaListFormatedWithAdressOIB_1">
      <item>DANAS TRADE j.d.o.o., OIB 70937592702, Novodvorska 7, 49290 Klanjec</item>
    </derivirana_varijabla>
  </DomainObject.Predmet.StrankaListFormatedWithAdressOIB>
  <DomainObject.Predmet.StrankaListNazivFormated>
    <izvorni_sadrzaj>
      <item>DANAS TRADE j.d.o.o.</item>
    </izvorni_sadrzaj>
    <derivirana_varijabla naziv="DomainObject.Predmet.StrankaListNazivFormated_1">
      <item>DANAS TRADE j.d.o.o.</item>
    </derivirana_varijabla>
  </DomainObject.Predmet.StrankaListNazivFormated>
  <DomainObject.Predmet.StrankaListNazivFormatedOIB>
    <izvorni_sadrzaj>
      <item>DANAS TRADE j.d.o.o., OIB 70937592702</item>
    </izvorni_sadrzaj>
    <derivirana_varijabla naziv="DomainObject.Predmet.StrankaListNazivFormatedOIB_1">
      <item>DANAS TRADE j.d.o.o., OIB 70937592702</item>
    </derivirana_varijabla>
  </DomainObject.Predmet.StrankaListNazivFormatedOIB>
  <DomainObject.Predmet.ProtuStrankaListFormated>
    <izvorni_sadrzaj>
      <item>DANAS TRADE j.d.o.o. zastupanog po punomoćniku ZRINKA GRABAS</item>
    </izvorni_sadrzaj>
    <derivirana_varijabla naziv="DomainObject.Predmet.ProtuStrankaListFormated_1">
      <item>DANAS TRADE j.d.o.o. zastupanog po punomoćniku ZRINKA GRABAS</item>
    </derivirana_varijabla>
  </DomainObject.Predmet.ProtuStrankaListFormated>
  <DomainObject.Predmet.ProtuStrankaListFormatedOIB>
    <izvorni_sadrzaj>
      <item>DANAS TRADE j.d.o.o., OIB 70937592702 zastupanog po punomoćniku ZRINKA GRABAS</item>
    </izvorni_sadrzaj>
    <derivirana_varijabla naziv="DomainObject.Predmet.ProtuStrankaListFormatedOIB_1">
      <item>DANAS TRADE j.d.o.o., OIB 70937592702 zastupanog po punomoćniku ZRINKA GRABAS</item>
    </derivirana_varijabla>
  </DomainObject.Predmet.ProtuStrankaListFormatedOIB>
  <DomainObject.Predmet.ProtuStrankaListFormatedWithAdress>
    <izvorni_sadrzaj>
      <item>DANAS TRADE j.d.o.o., Novodvorska 7, 49290 Klanjec zastupanog po punomoćniku ZRINKA GRABAS</item>
    </izvorni_sadrzaj>
    <derivirana_varijabla naziv="DomainObject.Predmet.ProtuStrankaListFormatedWithAdress_1">
      <item>DANAS TRADE j.d.o.o., Novodvorska 7, 49290 Klanjec zastupanog po punomoćniku ZRINKA GRABAS</item>
    </derivirana_varijabla>
  </DomainObject.Predmet.ProtuStrankaListFormatedWithAdress>
  <DomainObject.Predmet.ProtuStrankaListFormatedWithAdressOIB>
    <izvorni_sadrzaj>
      <item>DANAS TRADE j.d.o.o., OIB 70937592702, Novodvorska 7, 49290 Klanjec zastupanog po punomoćniku ZRINKA GRABAS</item>
    </izvorni_sadrzaj>
    <derivirana_varijabla naziv="DomainObject.Predmet.ProtuStrankaListFormatedWithAdressOIB_1">
      <item>DANAS TRADE j.d.o.o., OIB 70937592702, Novodvorska 7, 49290 Klanjec zastupanog po punomoćniku ZRINKA GRABAS</item>
    </derivirana_varijabla>
  </DomainObject.Predmet.ProtuStrankaListFormatedWithAdressOIB>
  <DomainObject.Predmet.ProtuStrankaListNazivFormated>
    <izvorni_sadrzaj>
      <item>DANAS TRADE j.d.o.o.</item>
    </izvorni_sadrzaj>
    <derivirana_varijabla naziv="DomainObject.Predmet.ProtuStrankaListNazivFormated_1">
      <item>DANAS TRADE j.d.o.o.</item>
    </derivirana_varijabla>
  </DomainObject.Predmet.ProtuStrankaListNazivFormated>
  <DomainObject.Predmet.ProtuStrankaListNazivFormatedOIB>
    <izvorni_sadrzaj>
      <item>DANAS TRADE j.d.o.o., OIB 70937592702</item>
    </izvorni_sadrzaj>
    <derivirana_varijabla naziv="DomainObject.Predmet.ProtuStrankaListNazivFormatedOIB_1">
      <item>DANAS TRADE j.d.o.o., OIB 70937592702</item>
    </derivirana_varijabla>
  </DomainObject.Predmet.ProtuStrankaListNazivFormatedOIB>
  <DomainObject.Predmet.OstaliListFormated>
    <izvorni_sadrzaj>
      <item>ZRINKA GRABAS punomoćnik sudionika u postupku DANAS TRADE j.d.o.o.</item>
      <item>DANI PRIBOŽIĆ</item>
    </izvorni_sadrzaj>
    <derivirana_varijabla naziv="DomainObject.Predmet.OstaliListFormated_1">
      <item>ZRINKA GRABAS punomoćnik sudionika u postupku DANAS TRADE j.d.o.o.</item>
      <item>DANI PRIBOŽIĆ</item>
    </derivirana_varijabla>
  </DomainObject.Predmet.OstaliListFormated>
  <DomainObject.Predmet.OstaliListFormatedOIB>
    <izvorni_sadrzaj>
      <item>ZRINKA GRABAS punomoćnik sudionika u postupku DANAS TRADE j.d.o.o.</item>
      <item>DANI PRIBOŽIĆ, OIB 63736083735</item>
    </izvorni_sadrzaj>
    <derivirana_varijabla naziv="DomainObject.Predmet.OstaliListFormatedOIB_1">
      <item>ZRINKA GRABAS punomoćnik sudionika u postupku DANAS TRADE j.d.o.o.</item>
      <item>DANI PRIBOŽIĆ, OIB 63736083735</item>
    </derivirana_varijabla>
  </DomainObject.Predmet.OstaliListFormatedOIB>
  <DomainObject.Predmet.OstaliListFormatedWithAdress>
    <izvorni_sadrzaj>
      <item>ZRINKA GRABAS, STROJARSKA 2, 10000 Zagreb punomoćnik sudionika u postupku DANAS TRADE j.d.o.o.</item>
      <item>DANI PRIBOŽIĆ, Ulica Moše Pijade 26, MARIBOR</item>
    </izvorni_sadrzaj>
    <derivirana_varijabla naziv="DomainObject.Predmet.OstaliListFormatedWithAdress_1">
      <item>ZRINKA GRABAS, STROJARSKA 2, 10000 Zagreb punomoćnik sudionika u postupku DANAS TRADE j.d.o.o.</item>
      <item>DANI PRIBOŽIĆ, Ulica Moše Pijade 26, MARIBOR</item>
    </derivirana_varijabla>
  </DomainObject.Predmet.OstaliListFormatedWithAdress>
  <DomainObject.Predmet.OstaliListFormatedWithAdressOIB>
    <izvorni_sadrzaj>
      <item>ZRINKA GRABAS, STROJARSKA 2, 10000 Zagreb punomoćnik sudionika u postupku DANAS TRADE j.d.o.o.</item>
      <item>DANI PRIBOŽIĆ, OIB 63736083735, Ulica Moše Pijade 26, MARIBOR</item>
    </izvorni_sadrzaj>
    <derivirana_varijabla naziv="DomainObject.Predmet.OstaliListFormatedWithAdressOIB_1">
      <item>ZRINKA GRABAS, STROJARSKA 2, 10000 Zagreb punomoćnik sudionika u postupku DANAS TRADE j.d.o.o.</item>
      <item>DANI PRIBOŽIĆ, OIB 63736083735, Ulica Moše Pijade 26, MARIBOR</item>
    </derivirana_varijabla>
  </DomainObject.Predmet.OstaliListFormatedWithAdressOIB>
  <DomainObject.Predmet.OstaliListNazivFormated>
    <izvorni_sadrzaj>
      <item>ZRINKA GRABAS</item>
      <item>DANI PRIBOŽIĆ</item>
    </izvorni_sadrzaj>
    <derivirana_varijabla naziv="DomainObject.Predmet.OstaliListNazivFormated_1">
      <item>ZRINKA GRABAS</item>
      <item>DANI PRIBOŽIĆ</item>
    </derivirana_varijabla>
  </DomainObject.Predmet.OstaliListNazivFormated>
  <DomainObject.Predmet.OstaliListNazivFormatedOIB>
    <izvorni_sadrzaj>
      <item>ZRINKA GRABAS</item>
      <item>DANI PRIBOŽIĆ, OIB 63736083735</item>
    </izvorni_sadrzaj>
    <derivirana_varijabla naziv="DomainObject.Predmet.OstaliListNazivFormatedOIB_1">
      <item>ZRINKA GRABAS</item>
      <item>DANI PRIBOŽIĆ, OIB 63736083735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DANAS TRADE j.d.o.o.</izvorni_sadrzaj>
    <derivirana_varijabla naziv="DomainObject.Predmet.StrankaIDrugi_1">DANAS TRADE j.d.o.o.</derivirana_varijabla>
  </DomainObject.Predmet.StrankaIDrugi>
  <DomainObject.Predmet.ProtustrankaIDrugi>
    <izvorni_sadrzaj>DANAS TRADE j.d.o.o.</izvorni_sadrzaj>
    <derivirana_varijabla naziv="DomainObject.Predmet.ProtustrankaIDrugi_1">DANAS TRADE j.d.o.o.</derivirana_varijabla>
  </DomainObject.Predmet.ProtustrankaIDrugi>
  <DomainObject.Predmet.StrankaIDrugiAdressOIB>
    <izvorni_sadrzaj>DANAS TRADE j.d.o.o., OIB 70937592702, Novodvorska 7, 49290 Klanjec</izvorni_sadrzaj>
    <derivirana_varijabla naziv="DomainObject.Predmet.StrankaIDrugiAdressOIB_1">DANAS TRADE j.d.o.o., OIB 70937592702, Novodvorska 7, 49290 Klanjec</derivirana_varijabla>
  </DomainObject.Predmet.StrankaIDrugiAdressOIB>
  <DomainObject.Predmet.ProtustrankaIDrugiAdressOIB>
    <izvorni_sadrzaj>DANAS TRADE j.d.o.o., OIB 70937592702, Novodvorska 7, 49290 Klanjec</izvorni_sadrzaj>
    <derivirana_varijabla naziv="DomainObject.Predmet.ProtustrankaIDrugiAdressOIB_1">DANAS TRADE j.d.o.o., OIB 70937592702, Novodvorska 7,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DANAS TRADE j.d.o.o.</item>
      <item>DANAS TRADE j.d.o.o.</item>
      <item>ZRINKA GRABAS</item>
      <item>DANI PRIBOŽIĆ</item>
    </izvorni_sadrzaj>
    <derivirana_varijabla naziv="DomainObject.Predmet.SudioniciListNaziv_1">
      <item>DANAS TRADE j.d.o.o.</item>
      <item>DANAS TRADE j.d.o.o.</item>
      <item>ZRINKA GRABAS</item>
      <item>DANI PRIBOŽIĆ</item>
    </derivirana_varijabla>
  </DomainObject.Predmet.SudioniciListNaziv>
  <DomainObject.Predmet.SudioniciListAdressOIB>
    <izvorni_sadrzaj>
      <item>DANAS TRADE j.d.o.o., OIB 70937592702, Novodvorska 7,49290 Klanjec</item>
      <item>DANAS TRADE j.d.o.o., OIB 70937592702, Novodvorska 7,49290 Klanjec</item>
      <item>ZRINKA GRABAS, STROJARSKA 2,10000 Zagreb</item>
      <item>DANI PRIBOŽIĆ, OIB 63736083735, Ulica Moše Pijade 26,MARIBOR</item>
    </izvorni_sadrzaj>
    <derivirana_varijabla naziv="DomainObject.Predmet.SudioniciListAdressOIB_1">
      <item>DANAS TRADE j.d.o.o., OIB 70937592702, Novodvorska 7,49290 Klanjec</item>
      <item>DANAS TRADE j.d.o.o., OIB 70937592702, Novodvorska 7,49290 Klanjec</item>
      <item>ZRINKA GRABAS, STROJARSKA 2,10000 Zagreb</item>
      <item>DANI PRIBOŽIĆ, OIB 63736083735, Ulica Moše Pijade 26,MARIBOR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70937592702</item>
      <item>, OIB 70937592702</item>
      <item>, OIB null</item>
      <item>, OIB 63736083735</item>
    </izvorni_sadrzaj>
    <derivirana_varijabla naziv="DomainObject.Predmet.SudioniciListNazivOIB_1">
      <item>, OIB 70937592702</item>
      <item>, OIB 70937592702</item>
      <item>, OIB null</item>
      <item>, OIB 63736083735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2526</properties:Characters>
  <properties:Lines>68</properties:Lines>
  <properties:Paragraphs>21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Ivana Rogić</cp:lastModifiedBy>
  <cp:lastPrinted>2016-04-25T12:21:00Z</cp:lastPrinted>
  <dcterms:modified xmlns:xsi="http://www.w3.org/2001/XMLSchema-instance" xsi:type="dcterms:W3CDTF">2016-04-25T12:22:00Z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