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242b" w14:paraId="8b1242b" w:rsidRDefault="00AB4789" w:rsidP="00AB4789" w:rsidR="00AB4789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 w:rsidR="00C40F05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B4789" w:rsidP="00AB4789" w:rsidR="00AB4789">
      <w:pPr>
        <w:jc w:val="both"/>
      </w:pPr>
      <w:r>
        <w:t xml:space="preserve">       REPUBLIKA HRVATSKA</w:t>
      </w:r>
    </w:p>
    <w:p w:rsidRDefault="00AB4789" w:rsidP="00AB4789" w:rsidR="00AB4789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B4789" w:rsidP="00B52E4E" w:rsidR="0028441D" w:rsidRPr="00375A04">
      <w:pPr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 w:rsidR="00A40C3F">
        <w:rPr>
          <w:b/>
          <w:bCs/>
        </w:rPr>
        <w:t xml:space="preserve"> </w:t>
      </w:r>
    </w:p>
    <w:p w:rsidRDefault="00AB4789" w:rsidP="001437A6" w:rsidR="00A40C3F" w:rsidRPr="00A40C3F">
      <w:pPr>
        <w:pStyle w:val="Tijeloteksta"/>
        <w:rPr>
          <w:bCs/>
        </w:rPr>
      </w:pPr>
      <w:r>
        <w:rPr>
          <w:bCs/>
        </w:rPr>
        <w:t xml:space="preserve">                                                                                                   </w:t>
      </w:r>
      <w:r w:rsidR="002C3440">
        <w:rPr>
          <w:bCs/>
        </w:rPr>
        <w:t xml:space="preserve">Poslovni broj: </w:t>
      </w:r>
      <w:r w:rsidR="00A40C3F">
        <w:rPr>
          <w:bCs/>
        </w:rPr>
        <w:t xml:space="preserve"> </w:t>
      </w:r>
      <w:r w:rsidR="001437A6">
        <w:rPr>
          <w:bCs/>
        </w:rPr>
        <w:t xml:space="preserve">2 </w:t>
      </w:r>
      <w:r w:rsidR="00A40C3F">
        <w:rPr>
          <w:bCs/>
        </w:rPr>
        <w:t>St-</w:t>
      </w:r>
      <w:r w:rsidR="00B27420">
        <w:rPr>
          <w:bCs/>
        </w:rPr>
        <w:t>105</w:t>
      </w:r>
      <w:r w:rsidR="002C3440" w:rsidRPr="002C3440">
        <w:rPr>
          <w:bCs/>
        </w:rPr>
        <w:t>/</w:t>
      </w:r>
      <w:r w:rsidR="00B27420" w:rsidRPr="001437A6">
        <w:rPr>
          <w:bCs/>
        </w:rPr>
        <w:t>15</w:t>
      </w:r>
      <w:r w:rsidR="00CE60E8" w:rsidRPr="001437A6">
        <w:rPr>
          <w:bCs/>
        </w:rPr>
        <w:t>-</w:t>
      </w:r>
      <w:r w:rsidR="001437A6" w:rsidRPr="001437A6">
        <w:rPr>
          <w:bCs/>
        </w:rPr>
        <w:t>42</w:t>
      </w: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A40C3F" w:rsidRPr="00C54579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 vlasnikom obrta PUTNIČKA AGENCIJA EXPRESS-TOURS, Čakovec, OIB: 92415294899</w:t>
      </w:r>
      <w:r w:rsidR="0034472C">
        <w:t xml:space="preserve">, </w:t>
      </w:r>
      <w:r>
        <w:t xml:space="preserve">dana </w:t>
      </w:r>
      <w:r w:rsidR="0002302D">
        <w:t>3</w:t>
      </w:r>
      <w:r w:rsidR="00A40C3F" w:rsidRPr="001437A6">
        <w:t xml:space="preserve">. </w:t>
      </w:r>
      <w:r w:rsidR="001437A6">
        <w:t>veljače</w:t>
      </w:r>
      <w:r w:rsidR="00A40C3F" w:rsidRPr="001437A6">
        <w:t xml:space="preserve"> </w:t>
      </w:r>
      <w:r w:rsidR="008265A3" w:rsidRPr="001437A6">
        <w:t>2</w:t>
      </w:r>
      <w:r w:rsidRPr="001437A6">
        <w:t>0</w:t>
      </w:r>
      <w:r w:rsidR="005369C7" w:rsidRPr="001437A6">
        <w:t>1</w:t>
      </w:r>
      <w:r w:rsidR="001437A6">
        <w:t>7</w:t>
      </w:r>
      <w:r w:rsidR="00673260">
        <w:t xml:space="preserve">. godine 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>
      <w:pPr>
        <w:pStyle w:val="Naslov1"/>
      </w:pPr>
      <w:r>
        <w:t>ZAKLJUČAK O PRODAJI</w:t>
      </w:r>
    </w:p>
    <w:p w:rsidRDefault="00884DFD" w:rsidR="002C2053">
      <w:pPr>
        <w:jc w:val="center"/>
        <w:rPr>
          <w:b/>
          <w:bCs/>
        </w:rPr>
      </w:pPr>
      <w:r>
        <w:rPr>
          <w:b/>
          <w:bCs/>
        </w:rPr>
        <w:t>1</w:t>
      </w:r>
      <w:r w:rsidR="00554952">
        <w:rPr>
          <w:b/>
          <w:bCs/>
        </w:rPr>
        <w:t>.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 vlasnika</w:t>
      </w:r>
      <w:r w:rsidR="00B27420" w:rsidRPr="00B27420">
        <w:t xml:space="preserve"> obrta PUTNIČKA AGENCIJA EXPRESS-TOURS, Čakovec</w:t>
      </w:r>
      <w:r w:rsidR="00C57351">
        <w:t xml:space="preserve">,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375A04">
      <w:pPr>
        <w:pStyle w:val="Tijeloteksta"/>
        <w:rPr>
          <w:b/>
        </w:rPr>
      </w:pPr>
      <w:r w:rsidRPr="00790DA9">
        <w:rPr>
          <w:b/>
        </w:rPr>
        <w:tab/>
        <w:t>Procijenjena vrijednost nekretnin</w:t>
      </w:r>
      <w:r w:rsidR="00C54579">
        <w:rPr>
          <w:b/>
        </w:rPr>
        <w:t>e</w:t>
      </w:r>
      <w:r w:rsidRPr="00790DA9">
        <w:rPr>
          <w:b/>
        </w:rPr>
        <w:t xml:space="preserve"> iznosi </w:t>
      </w:r>
      <w:r w:rsidR="00C54579">
        <w:rPr>
          <w:b/>
        </w:rPr>
        <w:t>3</w:t>
      </w:r>
      <w:r w:rsidR="00B27420">
        <w:rPr>
          <w:b/>
        </w:rPr>
        <w:t>71</w:t>
      </w:r>
      <w:r w:rsidRPr="00790DA9">
        <w:rPr>
          <w:b/>
        </w:rPr>
        <w:t>.</w:t>
      </w:r>
      <w:r w:rsidR="00B27420">
        <w:rPr>
          <w:b/>
        </w:rPr>
        <w:t>299</w:t>
      </w:r>
      <w:r w:rsidRPr="00790DA9">
        <w:rPr>
          <w:b/>
        </w:rPr>
        <w:t>,</w:t>
      </w:r>
      <w:r w:rsidR="00B27420">
        <w:rPr>
          <w:b/>
        </w:rPr>
        <w:t>15</w:t>
      </w:r>
      <w:r w:rsidRPr="00790DA9">
        <w:rPr>
          <w:b/>
        </w:rPr>
        <w:t xml:space="preserve"> kn.</w:t>
      </w:r>
    </w:p>
    <w:p w:rsidRDefault="00375A04" w:rsidP="0028441D" w:rsidR="00375A04" w:rsidRPr="00446C3C"/>
    <w:p w:rsidRDefault="005E1588" w:rsidP="005E1588" w:rsidR="00935B6D">
      <w:pPr>
        <w:pStyle w:val="Tijeloteksta"/>
        <w:ind w:firstLine="708"/>
      </w:pPr>
      <w:r>
        <w:t xml:space="preserve">II/ </w:t>
      </w:r>
      <w:r w:rsidR="00935B6D">
        <w:t>Nekretnin</w:t>
      </w:r>
      <w:r w:rsidR="00375A04">
        <w:t>a</w:t>
      </w:r>
      <w:r w:rsidR="003636B0">
        <w:t xml:space="preserve"> </w:t>
      </w:r>
      <w:r w:rsidR="00935B6D">
        <w:t>ć</w:t>
      </w:r>
      <w:r w:rsidR="003636B0">
        <w:t>e se proda</w:t>
      </w:r>
      <w:r>
        <w:t>va</w:t>
      </w:r>
      <w:r w:rsidR="003636B0">
        <w:t>ti na</w:t>
      </w:r>
      <w:r w:rsidR="00935B6D">
        <w:t xml:space="preserve"> usmenoj javnoj dražbi. </w:t>
      </w:r>
      <w:r w:rsidR="00884DFD">
        <w:t>Prvo</w:t>
      </w:r>
      <w:r w:rsidR="00935B6D">
        <w:t xml:space="preserve"> </w:t>
      </w:r>
      <w:r w:rsidR="0089158E">
        <w:t>ročište za prodaju održat će se</w:t>
      </w:r>
      <w:r w:rsidR="00935B6D">
        <w:t xml:space="preserve"> dana </w:t>
      </w:r>
      <w:r w:rsidR="0002302D" w:rsidRPr="0002302D">
        <w:rPr>
          <w:b/>
        </w:rPr>
        <w:t>14</w:t>
      </w:r>
      <w:r w:rsidR="00816979" w:rsidRPr="0002302D">
        <w:rPr>
          <w:b/>
        </w:rPr>
        <w:t xml:space="preserve">. </w:t>
      </w:r>
      <w:r w:rsidR="0002302D" w:rsidRPr="0002302D">
        <w:rPr>
          <w:b/>
        </w:rPr>
        <w:t>ožujka 2017</w:t>
      </w:r>
      <w:r w:rsidR="00816979" w:rsidRPr="0002302D">
        <w:rPr>
          <w:b/>
        </w:rPr>
        <w:t xml:space="preserve">. </w:t>
      </w:r>
      <w:r w:rsidR="0089158E" w:rsidRPr="0002302D">
        <w:rPr>
          <w:b/>
        </w:rPr>
        <w:t>godine</w:t>
      </w:r>
      <w:r w:rsidR="0089158E" w:rsidRPr="0002302D">
        <w:t xml:space="preserve">, </w:t>
      </w:r>
      <w:r w:rsidR="00935B6D" w:rsidRPr="0002302D">
        <w:t xml:space="preserve">u zgradi Trgovačkog suda u Varaždinu, soba </w:t>
      </w:r>
      <w:r w:rsidR="001437A6" w:rsidRPr="0002302D">
        <w:t>223</w:t>
      </w:r>
      <w:r w:rsidR="00935B6D" w:rsidRPr="0002302D">
        <w:t xml:space="preserve">/II, s početkom u </w:t>
      </w:r>
      <w:r w:rsidR="0002302D" w:rsidRPr="0002302D">
        <w:rPr>
          <w:b/>
        </w:rPr>
        <w:t>9,3</w:t>
      </w:r>
      <w:r w:rsidR="00816979" w:rsidRPr="0002302D">
        <w:rPr>
          <w:b/>
        </w:rPr>
        <w:t>0</w:t>
      </w:r>
      <w:r w:rsidR="00922B1D" w:rsidRPr="0002302D">
        <w:rPr>
          <w:b/>
        </w:rPr>
        <w:t xml:space="preserve"> sati.</w:t>
      </w:r>
      <w:r w:rsidR="00935B6D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44496">
        <w:t xml:space="preserve"> ovog zaključka prodavati će se po  početnoj cijeni i to u iznosu    od </w:t>
      </w:r>
      <w:r w:rsidR="00B27420" w:rsidRPr="00B27420">
        <w:t xml:space="preserve">371.299,15 </w:t>
      </w:r>
      <w:r w:rsidR="00444496">
        <w:t xml:space="preserve">kn, </w:t>
      </w:r>
      <w:r w:rsidR="00E43BB2">
        <w:t xml:space="preserve">te se  ispod te cijene </w:t>
      </w:r>
      <w:r w:rsidR="00444496">
        <w:t xml:space="preserve">na </w:t>
      </w:r>
      <w:r w:rsidR="00444496" w:rsidRPr="00444496">
        <w:t>prvom</w:t>
      </w:r>
      <w:r w:rsidR="00444496">
        <w:t xml:space="preserve"> ročištu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početne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B27420">
        <w:t>105</w:t>
      </w:r>
      <w:r>
        <w:t>/1</w:t>
      </w:r>
      <w:r w:rsidR="00B27420">
        <w:t>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lastRenderedPageBreak/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>c je dužan uplatiti kupovninu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kupovnin</w:t>
      </w:r>
      <w:r w:rsidR="00473DD6">
        <w:t>u u zadanom roku. U tom slučaju</w:t>
      </w:r>
      <w:r>
        <w:t xml:space="preserve"> sud će donijeti posebno rješenje o dosudi svakom slijedećem kupcu koji je ispunio uvjete da mu se nekretnina dosudi, u kojem će odrediti rok za polaganje kupovnine.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U rješenju o dosudi sud će odrediti da se nakon pravomoćnosti  toga  rješenja i nakon što kupac položi kupo</w:t>
      </w:r>
      <w:r w:rsidR="00AF40B0">
        <w:t>vninu,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>Jelenom Stankus-Tkalec, dipl. iur. iz Jalkovca</w:t>
      </w:r>
      <w:r w:rsidR="00E870CC">
        <w:t>, na broj 09</w:t>
      </w:r>
      <w:r w:rsidR="00375A04">
        <w:t>9</w:t>
      </w:r>
      <w:r w:rsidR="00E870CC">
        <w:t xml:space="preserve"> </w:t>
      </w:r>
      <w:r w:rsidR="00375A04">
        <w:t>3124-155</w:t>
      </w:r>
      <w:r w:rsidR="00E870CC">
        <w:t>, svakog radnog dana od 8,00-15,00 sati.</w:t>
      </w:r>
    </w:p>
    <w:p w:rsidRDefault="00935B6D" w:rsidP="00935B6D" w:rsidR="00935B6D">
      <w:pPr>
        <w:pStyle w:val="Tijeloteksta"/>
        <w:tabs>
          <w:tab w:pos="1260" w:val="left"/>
        </w:tabs>
      </w:pPr>
    </w:p>
    <w:p w:rsidRDefault="00A40C3F" w:rsidP="00416899" w:rsidR="00A40C3F">
      <w:pPr>
        <w:pStyle w:val="Tijeloteksta"/>
        <w:tabs>
          <w:tab w:pos="1260" w:val="left"/>
        </w:tabs>
        <w:ind w:left="720"/>
      </w:pPr>
    </w:p>
    <w:p w:rsidRDefault="002826B1" w:rsidP="00416899" w:rsidR="002826B1">
      <w:pPr>
        <w:pStyle w:val="Tijeloteksta"/>
        <w:tabs>
          <w:tab w:pos="1260" w:val="left"/>
        </w:tabs>
        <w:ind w:left="720"/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Pr="001437A6">
        <w:t xml:space="preserve">, </w:t>
      </w:r>
      <w:r w:rsidR="0002302D">
        <w:t>3</w:t>
      </w:r>
      <w:r w:rsidR="00007A42" w:rsidRPr="001437A6">
        <w:t xml:space="preserve">. </w:t>
      </w:r>
      <w:r w:rsidR="001437A6">
        <w:t>veljače</w:t>
      </w:r>
      <w:r w:rsidR="002826B1" w:rsidRPr="001437A6">
        <w:t xml:space="preserve"> 201</w:t>
      </w:r>
      <w:r w:rsidR="001437A6">
        <w:t>7</w:t>
      </w:r>
      <w:r w:rsidRPr="001437A6">
        <w:t>. godine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A40C3F" w:rsidP="00A40C3F" w:rsidR="002826B1">
      <w:pPr>
        <w:tabs>
          <w:tab w:pos="1260" w:val="left"/>
        </w:tabs>
        <w:jc w:val="both"/>
      </w:pPr>
      <w:r>
        <w:tab/>
      </w:r>
    </w:p>
    <w:p w:rsidRDefault="00A40C3F" w:rsidP="00A40C3F" w:rsidR="00A40C3F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A0DB9" w:rsidP="00A40C3F" w:rsidR="009A0DB9">
      <w:pPr>
        <w:tabs>
          <w:tab w:pos="1260" w:val="left"/>
        </w:tabs>
        <w:jc w:val="both"/>
      </w:pPr>
    </w:p>
    <w:p w:rsidRDefault="009A0DB9" w:rsidP="00A40C3F" w:rsidR="009A0DB9">
      <w:pPr>
        <w:tabs>
          <w:tab w:pos="1260" w:val="left"/>
        </w:tabs>
        <w:jc w:val="both"/>
      </w:pPr>
    </w:p>
    <w:p w:rsidRDefault="00C9627A" w:rsidP="00A40C3F" w:rsidR="00A40C3F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826B1">
        <w:t xml:space="preserve">  </w:t>
      </w:r>
      <w:r w:rsidR="00660406">
        <w:t>Melita Poljanec-Bubaš</w:t>
      </w:r>
      <w:r w:rsidR="009A0DB9">
        <w:t>, v.r.</w:t>
      </w:r>
    </w:p>
    <w:p w:rsidRDefault="002826B1" w:rsidP="00A40C3F" w:rsidR="002826B1">
      <w:pPr>
        <w:tabs>
          <w:tab w:pos="1260" w:val="left"/>
        </w:tabs>
        <w:jc w:val="both"/>
      </w:pPr>
    </w:p>
    <w:p w:rsidRDefault="002826B1" w:rsidP="00A40C3F" w:rsidR="00E91EA9">
      <w:pPr>
        <w:tabs>
          <w:tab w:pos="1260" w:val="left"/>
        </w:tabs>
        <w:jc w:val="both"/>
      </w:pPr>
      <w:r>
        <w:t xml:space="preserve">                                                                                      </w:t>
      </w:r>
    </w:p>
    <w:p w:rsidRDefault="001437A6" w:rsidP="00A40C3F" w:rsidR="001437A6">
      <w:pPr>
        <w:tabs>
          <w:tab w:pos="1260" w:val="left"/>
        </w:tabs>
        <w:jc w:val="both"/>
      </w:pPr>
    </w:p>
    <w:p w:rsidRDefault="0028441D" w:rsidP="00A40C3F" w:rsidR="0028441D">
      <w:pPr>
        <w:tabs>
          <w:tab w:pos="1260" w:val="left"/>
        </w:tabs>
        <w:jc w:val="both"/>
      </w:pPr>
    </w:p>
    <w:p w:rsidRDefault="00A40C3F" w:rsidP="00A40C3F" w:rsidR="00A40C3F">
      <w:pPr>
        <w:tabs>
          <w:tab w:pos="1260" w:val="left"/>
        </w:tabs>
        <w:jc w:val="both"/>
      </w:pPr>
      <w:r>
        <w:t>POUKA O PRAVNOM LIJEKU: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E870CC">
      <w:pPr>
        <w:jc w:val="both"/>
      </w:pPr>
      <w:r>
        <w:t xml:space="preserve"> DNA:</w:t>
      </w:r>
      <w:r w:rsidR="00E870CC" w:rsidRPr="00E870CC">
        <w:t xml:space="preserve"> </w:t>
      </w:r>
      <w:r w:rsidR="00E870CC">
        <w:t>1. Stečajn</w:t>
      </w:r>
      <w:r w:rsidR="00375A04">
        <w:t>a</w:t>
      </w:r>
      <w:r w:rsidR="00E870CC">
        <w:t xml:space="preserve"> upravitelj</w:t>
      </w:r>
      <w:r w:rsidR="00375A04">
        <w:t>ica</w:t>
      </w:r>
      <w:r w:rsidR="00E870CC">
        <w:t xml:space="preserve"> </w:t>
      </w:r>
      <w:r w:rsidR="00375A04">
        <w:t>Jelena Stankus-Tkalec, dipl. iur. iz Jalkovca, Braće Radića 20</w:t>
      </w:r>
    </w:p>
    <w:p w:rsidRDefault="00E870CC" w:rsidP="00E870CC" w:rsidR="00E870CC">
      <w:pPr>
        <w:jc w:val="both"/>
      </w:pPr>
      <w:r>
        <w:t xml:space="preserve">            </w:t>
      </w:r>
      <w:r w:rsidRPr="0002302D">
        <w:t>2. ŽDO Varaždin, građansko-upravni odjel</w:t>
      </w:r>
    </w:p>
    <w:p w:rsidRDefault="00E870CC" w:rsidP="00375A04" w:rsidR="00A40C3F">
      <w:pPr>
        <w:jc w:val="both"/>
      </w:pPr>
      <w:r>
        <w:t xml:space="preserve">            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CB0F35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36DC3">
      <w:rPr>
        <w:noProof/>
      </w:rPr>
      <w:t>2</w:t>
    </w:r>
    <w:r>
      <w:fldChar w:fldCharType="end"/>
    </w:r>
    <w:r>
      <w:t xml:space="preserve">                     </w:t>
    </w:r>
    <w:r w:rsidR="001437A6">
      <w:rPr>
        <w:bCs/>
      </w:rPr>
      <w:t>Poslovni broj:  2 St-105</w:t>
    </w:r>
    <w:r w:rsidR="001437A6" w:rsidRPr="002C3440">
      <w:rPr>
        <w:bCs/>
      </w:rPr>
      <w:t>/</w:t>
    </w:r>
    <w:r w:rsidR="001437A6" w:rsidRPr="001437A6">
      <w:rPr>
        <w:bCs/>
      </w:rPr>
      <w:t>15-42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C70E4"/>
    <w:rsid w:val="006D0879"/>
    <w:rsid w:val="006E03EE"/>
    <w:rsid w:val="006E5C3C"/>
    <w:rsid w:val="00704319"/>
    <w:rsid w:val="00705FD8"/>
    <w:rsid w:val="00730B08"/>
    <w:rsid w:val="00745521"/>
    <w:rsid w:val="00747410"/>
    <w:rsid w:val="00750B56"/>
    <w:rsid w:val="007645E5"/>
    <w:rsid w:val="00783E7E"/>
    <w:rsid w:val="007B2047"/>
    <w:rsid w:val="007C3F4E"/>
    <w:rsid w:val="007E1E28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E23B8C"/>
    <w:rsid w:val="00E27322"/>
    <w:rsid w:val="00E43BB2"/>
    <w:rsid w:val="00E61540"/>
    <w:rsid w:val="00E85909"/>
    <w:rsid w:val="00E870CC"/>
    <w:rsid w:val="00E91EA9"/>
    <w:rsid w:val="00EA6C8F"/>
    <w:rsid w:val="00F313E7"/>
    <w:rsid w:val="00F578AA"/>
    <w:rsid w:val="00F66AD9"/>
    <w:rsid w:val="00F72C04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887DD-FF35-405D-82EA-0EF9E1E2C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643</properties:Words>
  <properties:Characters>3567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Ljubica Makovec</cp:lastModifiedBy>
  <cp:lastPrinted>2017-02-03T10:30:00Z</cp:lastPrinted>
  <dcterms:modified xmlns:xsi="http://www.w3.org/2001/XMLSchema-instance" xsi:type="dcterms:W3CDTF">2017-02-06T07:11:00Z</dcterms:modified>
  <cp:revision>4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