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9c21" w14:paraId="31e9c2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66C07">
        <w:t>943/15</w:t>
      </w:r>
    </w:p>
    <w:p w:rsidRDefault="007A2FA1" w:rsidP="001A3D64" w:rsidR="007A2FA1"/>
    <w:p w:rsidRDefault="007A2FA1" w:rsidP="001A3D64" w:rsidR="007A2FA1"/>
    <w:p w:rsidRDefault="007A2FA1" w:rsidP="001A3D64" w:rsidR="007A2FA1">
      <w:r>
        <w:tab/>
        <w:t>TRGOVAČKI SUD U ZAGREBU, u skraćenom stečajnom p</w:t>
      </w:r>
      <w:r w:rsidR="00866C07">
        <w:t>ostupku pod poslovnim brojem St-943/15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866C07" w:rsidRPr="0029531A">
        <w:t>INSERT MEDIA d.o.o. Zagreb, Preradovićeva 25, OIB:01650523803, MBS: 080540425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59.399,05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8674C"/>
    <w:rsid w:val="001A6D8C"/>
    <w:rsid w:val="00310A2F"/>
    <w:rsid w:val="003E49FB"/>
    <w:rsid w:val="004F504D"/>
    <w:rsid w:val="0055792E"/>
    <w:rsid w:val="00625DF0"/>
    <w:rsid w:val="00795446"/>
    <w:rsid w:val="007A2FA1"/>
    <w:rsid w:val="00856D6E"/>
    <w:rsid w:val="00866C07"/>
    <w:rsid w:val="00897B55"/>
    <w:rsid w:val="008A2E06"/>
    <w:rsid w:val="00AD2A5F"/>
    <w:rsid w:val="00B04C4B"/>
    <w:rsid w:val="00CA1E89"/>
    <w:rsid w:val="00E57064"/>
    <w:rsid w:val="00E82752"/>
    <w:rsid w:val="00EA4D37"/>
    <w:rsid w:val="00F16B88"/>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8674C"/>
    <w:rPr>
      <w:color w:val="808080"/>
      <w:bdr w:space="0" w:sz="0" w:color="auto" w:val="none"/>
      <w:shd w:fill="auto" w:color="auto" w:val="clear"/>
    </w:rPr>
  </w:style>
  <w:style w:customStyle="true" w:styleId="eSPISCCParagraphDefaultFont" w:type="character">
    <w:name w:val="eSPIS_CC_Paragraph Default Font"/>
    <w:basedOn w:val="Zadanifontodlomka"/>
    <w:rsid w:val="001867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674C"/>
    <w:rPr>
      <w:bdr w:space="0" w:sz="0" w:color="auto" w:val="none"/>
      <w:shd w:fill="FFFFCC" w:color="auto" w:val="clear"/>
      <w:lang w:val="hr-HR"/>
    </w:rPr>
  </w:style>
  <w:style w:customStyle="true" w:styleId="PozadinaSvijetloCrvena" w:type="character">
    <w:name w:val="Pozadina_SvijetloCrvena"/>
    <w:basedOn w:val="eSPISCCParagraphDefaultFont"/>
    <w:rsid w:val="001867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67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8674C"/>
    <w:rPr>
      <w:color w:val="808080"/>
      <w:bdr w:color="auto" w:space="0" w:sz="0" w:val="none"/>
      <w:shd w:color="auto" w:fill="auto" w:val="clear"/>
    </w:rPr>
  </w:style>
  <w:style w:customStyle="1" w:styleId="eSPISCCParagraphDefaultFont" w:type="character">
    <w:name w:val="eSPIS_CC_Paragraph Default Font"/>
    <w:basedOn w:val="Zadanifontodlomka"/>
    <w:rsid w:val="001867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674C"/>
    <w:rPr>
      <w:bdr w:color="auto" w:space="0" w:sz="0" w:val="none"/>
      <w:shd w:color="auto" w:fill="FFFFCC" w:val="clear"/>
      <w:lang w:val="hr-HR"/>
    </w:rPr>
  </w:style>
  <w:style w:customStyle="1" w:styleId="PozadinaSvijetloCrvena" w:type="character">
    <w:name w:val="Pozadina_SvijetloCrvena"/>
    <w:basedOn w:val="eSPISCCParagraphDefaultFont"/>
    <w:rsid w:val="001867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67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St-943/2015</izvorni_sadrzaj>
    <derivirana_varijabla naziv="DomainObject.Predmet.OznakaBroj_1">St-943/2015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INSERT MEDIA d.o.o. zastupanog po punomoćniku Ivan Žada</izvorni_sadrzaj>
    <derivirana_varijabla naziv="DomainObject.Predmet.ProtustrankaFormated_1">  INSERT MEDIA d.o.o. zastupanog po punomoćniku Ivan Žada</derivirana_varijabla>
  </DomainObject.Predmet.ProtustrankaFormated>
  <DomainObject.Predmet.ProtustrankaFormatedOIB>
    <izvorni_sadrzaj>  INSERT MEDIA d.o.o., OIB 01650523803 zastupanog po punomoćniku Ivan Žada</izvorni_sadrzaj>
    <derivirana_varijabla naziv="DomainObject.Predmet.ProtustrankaFormatedOIB_1">  INSERT MEDIA d.o.o., OIB 01650523803 zastupanog po punomoćniku Ivan Žada</derivirana_varijabla>
  </DomainObject.Predmet.ProtustrankaFormatedOIB>
  <DomainObject.Predmet.ProtustrankaFormatedWithAdress>
    <izvorni_sadrzaj> INSERT MEDIA d.o.o., Preradovićeva 25, 10000 Zagreb zastupanog po punomoćniku Ivan Žada</izvorni_sadrzaj>
    <derivirana_varijabla naziv="DomainObject.Predmet.ProtustrankaFormatedWithAdress_1"> INSERT MEDIA d.o.o., Preradovićeva 25, 10000 Zagreb zastupanog po punomoćniku Ivan Žada</derivirana_varijabla>
  </DomainObject.Predmet.ProtustrankaFormatedWithAdress>
  <DomainObject.Predmet.ProtustrankaFormatedWithAdressOIB>
    <izvorni_sadrzaj> INSERT MEDIA d.o.o., OIB 01650523803, Preradovićeva 25, 10000 Zagreb zastupanog po punomoćniku Ivan Žada</izvorni_sadrzaj>
    <derivirana_varijabla naziv="DomainObject.Predmet.ProtustrankaFormatedWithAdressOIB_1"> INSERT MEDIA d.o.o., OIB 01650523803, Preradovićeva 25, 10000 Zagreb zastupanog po punomoćniku Ivan Žada</derivirana_varijabla>
  </DomainObject.Predmet.ProtustrankaFormatedWithAdressOIB>
  <DomainObject.Predmet.ProtustrankaWithAdress>
    <izvorni_sadrzaj>INSERT MEDIA d.o.o. Preradovićeva 25, 10000 Zagreb</izvorni_sadrzaj>
    <derivirana_varijabla naziv="DomainObject.Predmet.ProtustrankaWithAdress_1">INSERT MEDIA d.o.o. Preradovićeva 25, 10000 Zagreb</derivirana_varijabla>
  </DomainObject.Predmet.ProtustrankaWithAdress>
  <DomainObject.Predmet.ProtustrankaWithAdressOIB>
    <izvorni_sadrzaj>INSERT MEDIA d.o.o., OIB 01650523803, Preradovićeva 25, 10000 Zagreb</izvorni_sadrzaj>
    <derivirana_varijabla naziv="DomainObject.Predmet.ProtustrankaWithAdressOIB_1">INSERT MEDIA d.o.o., OIB 01650523803, Preradovićeva 25, 10000 Zagreb</derivirana_varijabla>
  </DomainObject.Predmet.ProtustrankaWithAdressOIB>
  <DomainObject.Predmet.ProtustrankaNazivFormated>
    <izvorni_sadrzaj>INSERT MEDIA d.o.o.</izvorni_sadrzaj>
    <derivirana_varijabla naziv="DomainObject.Predmet.ProtustrankaNazivFormated_1">INSERT MEDIA d.o.o.</derivirana_varijabla>
  </DomainObject.Predmet.ProtustrankaNazivFormated>
  <DomainObject.Predmet.ProtustrankaNazivFormatedOIB>
    <izvorni_sadrzaj>INSERT MEDIA d.o.o., OIB 01650523803</izvorni_sadrzaj>
    <derivirana_varijabla naziv="DomainObject.Predmet.ProtustrankaNazivFormatedOIB_1">INSERT MEDIA d.o.o., OIB 01650523803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INSERT MEDIA d.o.o. zastupanog po punomoćniku Ivan Žada</item>
    </izvorni_sadrzaj>
    <derivirana_varijabla naziv="DomainObject.Predmet.ProtuStrankaListFormated_1">
      <item>INSERT MEDIA d.o.o. zastupanog po punomoćniku Ivan Žada</item>
    </derivirana_varijabla>
  </DomainObject.Predmet.ProtuStrankaListFormated>
  <DomainObject.Predmet.ProtuStrankaListFormatedOIB>
    <izvorni_sadrzaj>
      <item>INSERT MEDIA d.o.o., OIB 01650523803 zastupanog po punomoćniku Ivan Žada</item>
    </izvorni_sadrzaj>
    <derivirana_varijabla naziv="DomainObject.Predmet.ProtuStrankaListFormatedOIB_1">
      <item>INSERT MEDIA d.o.o., OIB 01650523803 zastupanog po punomoćniku Ivan Žada</item>
    </derivirana_varijabla>
  </DomainObject.Predmet.ProtuStrankaListFormatedOIB>
  <DomainObject.Predmet.ProtuStrankaListFormatedWithAdress>
    <izvorni_sadrzaj>
      <item>INSERT MEDIA d.o.o., Preradovićeva 25, 10000 Zagreb zastupanog po punomoćniku Ivan Žada</item>
    </izvorni_sadrzaj>
    <derivirana_varijabla naziv="DomainObject.Predmet.ProtuStrankaListFormatedWithAdress_1">
      <item>INSERT MEDIA d.o.o., Preradovićeva 25, 10000 Zagreb zastupanog po punomoćniku Ivan Žada</item>
    </derivirana_varijabla>
  </DomainObject.Predmet.ProtuStrankaListFormatedWithAdress>
  <DomainObject.Predmet.ProtuStrankaListFormatedWithAdressOIB>
    <izvorni_sadrzaj>
      <item>INSERT MEDIA d.o.o., OIB 01650523803, Preradovićeva 25, 10000 Zagreb zastupanog po punomoćniku Ivan Žada</item>
    </izvorni_sadrzaj>
    <derivirana_varijabla naziv="DomainObject.Predmet.ProtuStrankaListFormatedWithAdressOIB_1">
      <item>INSERT MEDIA d.o.o., OIB 01650523803, Preradovićeva 25, 10000 Zagreb zastupanog po punomoćniku Ivan Žada</item>
    </derivirana_varijabla>
  </DomainObject.Predmet.ProtuStrankaListFormatedWithAdressOIB>
  <DomainObject.Predmet.ProtuStrankaListNazivFormated>
    <izvorni_sadrzaj>
      <item>INSERT MEDIA d.o.o.</item>
    </izvorni_sadrzaj>
    <derivirana_varijabla naziv="DomainObject.Predmet.ProtuStrankaListNazivFormated_1">
      <item>INSERT MEDIA d.o.o.</item>
    </derivirana_varijabla>
  </DomainObject.Predmet.ProtuStrankaListNazivFormated>
  <DomainObject.Predmet.ProtuStrankaListNazivFormatedOIB>
    <izvorni_sadrzaj>
      <item>INSERT MEDIA d.o.o., OIB 01650523803</item>
    </izvorni_sadrzaj>
    <derivirana_varijabla naziv="DomainObject.Predmet.ProtuStrankaListNazivFormatedOIB_1">
      <item>INSERT MEDIA d.o.o., OIB 01650523803</item>
    </derivirana_varijabla>
  </DomainObject.Predmet.ProtuStrankaListNazivFormatedOIB>
  <DomainObject.Predmet.OstaliListFormated>
    <izvorni_sadrzaj>
      <item>Ivan Žada punomoćnik sudionika u postupku INSERT MEDIA d.o.o.</item>
    </izvorni_sadrzaj>
    <derivirana_varijabla naziv="DomainObject.Predmet.OstaliListFormated_1">
      <item>Ivan Žada punomoćnik sudionika u postupku INSERT MEDIA d.o.o.</item>
    </derivirana_varijabla>
  </DomainObject.Predmet.OstaliListFormated>
  <DomainObject.Predmet.OstaliListFormatedOIB>
    <izvorni_sadrzaj>
      <item>Ivan Žada, OIB 08544792839 punomoćnik sudionika u postupku INSERT MEDIA d.o.o.</item>
    </izvorni_sadrzaj>
    <derivirana_varijabla naziv="DomainObject.Predmet.OstaliListFormatedOIB_1">
      <item>Ivan Žada, OIB 08544792839 punomoćnik sudionika u postupku INSERT MEDIA d.o.o.</item>
    </derivirana_varijabla>
  </DomainObject.Predmet.OstaliListFormatedOIB>
  <DomainObject.Predmet.OstaliListFormatedWithAdress>
    <izvorni_sadrzaj>
      <item>Ivan Žada, Trakoščanska 8, 10000 Zagreb punomoćnik sudionika u postupku INSERT MEDIA d.o.o.</item>
    </izvorni_sadrzaj>
    <derivirana_varijabla naziv="DomainObject.Predmet.OstaliListFormatedWithAdress_1">
      <item>Ivan Žada, Trakoščanska 8, 10000 Zagreb punomoćnik sudionika u postupku INSERT MEDIA d.o.o.</item>
    </derivirana_varijabla>
  </DomainObject.Predmet.OstaliListFormatedWithAdress>
  <DomainObject.Predmet.OstaliListFormatedWithAdressOIB>
    <izvorni_sadrzaj>
      <item>Ivan Žada, OIB 08544792839, Trakoščanska 8, 10000 Zagreb punomoćnik sudionika u postupku INSERT MEDIA d.o.o.</item>
    </izvorni_sadrzaj>
    <derivirana_varijabla naziv="DomainObject.Predmet.OstaliListFormatedWithAdressOIB_1">
      <item>Ivan Žada, OIB 08544792839, Trakoščanska 8, 10000 Zagreb punomoćnik sudionika u postupku INSERT MEDIA d.o.o.</item>
    </derivirana_varijabla>
  </DomainObject.Predmet.OstaliListFormatedWithAdressOIB>
  <DomainObject.Predmet.OstaliListNazivFormated>
    <izvorni_sadrzaj>
      <item>Ivan Žada</item>
    </izvorni_sadrzaj>
    <derivirana_varijabla naziv="DomainObject.Predmet.OstaliListNazivFormated_1">
      <item>Ivan Žada</item>
    </derivirana_varijabla>
  </DomainObject.Predmet.OstaliListNazivFormated>
  <DomainObject.Predmet.OstaliListNazivFormatedOIB>
    <izvorni_sadrzaj>
      <item>Ivan Žada, OIB 08544792839</item>
    </izvorni_sadrzaj>
    <derivirana_varijabla naziv="DomainObject.Predmet.OstaliListNazivFormatedOIB_1">
      <item>Ivan Žada, OIB 08544792839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INSERT MEDIA d.o.o.</izvorni_sadrzaj>
    <derivirana_varijabla naziv="DomainObject.Predmet.ProtustrankaIDrugi_1">INSERT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INSERT MEDIA d.o.o., OIB 01650523803, Preradovićeva 25, 10000 Zagreb</izvorni_sadrzaj>
    <derivirana_varijabla naziv="DomainObject.Predmet.ProtustrankaIDrugiAdressOIB_1">INSERT MEDIA d.o.o., OIB 01650523803, Preradovićeva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INSERT MEDIA d.o.o.</item>
      <item>Ivan Žada</item>
    </izvorni_sadrzaj>
    <derivirana_varijabla naziv="DomainObject.Predmet.SudioniciListNaziv_1">
      <item>FINA Regionalni centar Zagreb</item>
      <item>INSERT MEDIA d.o.o.</item>
      <item>Ivan Žada</item>
    </derivirana_varijabla>
  </DomainObject.Predmet.SudioniciListNaziv>
  <DomainObject.Predmet.SudioniciListAdressOIB>
    <izvorni_sadrzaj>
      <item>FINA Regionalni centar Zagreb, OIB 85821130368, Trg svibanjskih žrtava 1995. 1,10000 Zagreb</item>
      <item>INSERT MEDIA d.o.o., OIB 01650523803, Preradovićeva 25,10000 Zagreb</item>
      <item>Ivan Žada, OIB 08544792839, Trakoščanska 8,10000 Zagreb</item>
    </izvorni_sadrzaj>
    <derivirana_varijabla naziv="DomainObject.Predmet.SudioniciListAdressOIB_1">
      <item>FINA Regionalni centar Zagreb, OIB 85821130368, Trg svibanjskih žrtava 1995. 1,10000 Zagreb</item>
      <item>INSERT MEDIA d.o.o., OIB 01650523803, Preradovićeva 25,10000 Zagreb</item>
      <item>Ivan Žada, OIB 08544792839, Trakoščanska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01650523803</item>
      <item>, OIB 08544792839</item>
    </izvorni_sadrzaj>
    <derivirana_varijabla naziv="DomainObject.Predmet.SudioniciListNazivOIB_1">
      <item>, OIB 85821130368</item>
      <item>, OIB 01650523803</item>
      <item>, OIB 08544792839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1625</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2015-12-28T07:01:00Z</dcterms:created>
  <dc:creator>Željka Rončević</dc:creator>
  <cp:lastModifiedBy>Željka Rončević</cp:lastModifiedBy>
  <dcterms:modified xmlns:xsi="http://www.w3.org/2001/XMLSchema-instance" xsi:type="dcterms:W3CDTF">2015-12-28T07:02:00Z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