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2449" w14:paraId="4212449" w:rsidRDefault="00AE649C" w:rsidP="00C344E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344E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44E2" w:rsidP="00C344E2" w:rsidR="00C344E2">
      <w:pPr>
        <w:spacing w:after="0"/>
      </w:pPr>
    </w:p>
    <w:p w:rsidRDefault="00C344E2" w:rsidP="00C344E2" w:rsidR="00C344E2">
      <w:pPr>
        <w:spacing w:after="0"/>
      </w:pPr>
    </w:p>
    <w:p w:rsidRDefault="00C344E2" w:rsidP="00C344E2" w:rsidR="00C344E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344E2" w:rsidP="00C344E2" w:rsidR="00C344E2">
      <w:pPr>
        <w:spacing w:after="0"/>
        <w:ind w:firstLine="5245"/>
        <w:jc w:val="right"/>
      </w:pPr>
      <w:r>
        <w:t xml:space="preserve">               2 St-414-/2016-3.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center"/>
      </w:pPr>
      <w:r>
        <w:t>U  I M E   R E P U B L I K E   H R V A T S K E</w:t>
      </w:r>
    </w:p>
    <w:p w:rsidRDefault="00C344E2" w:rsidP="00C344E2" w:rsidR="00C344E2">
      <w:pPr>
        <w:spacing w:after="0"/>
        <w:jc w:val="center"/>
      </w:pPr>
    </w:p>
    <w:p w:rsidRDefault="00C344E2" w:rsidP="00C344E2" w:rsidR="00C344E2">
      <w:pPr>
        <w:spacing w:after="0"/>
        <w:jc w:val="center"/>
      </w:pPr>
      <w:r>
        <w:t>R J E Š E N J E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SAVEZ STUDENATA ZAGREB, Trg hrvatskih velikana 13,  OIB: 78371838355, dana 02. svibnja 2017. godine, 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center"/>
      </w:pPr>
      <w:r>
        <w:t>r i j e š i o   j e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ind w:firstLine="851"/>
        <w:jc w:val="both"/>
        <w:rPr>
          <w:szCs w:val="20"/>
        </w:rPr>
      </w:pPr>
      <w:r>
        <w:t>I. Otvara se stečajni postupak nad dužnikom SAVEZ STUDENATA ZAGREB, Trg hrvatskih velikana 13,  OIB: 78371838355.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</w:pPr>
      <w:r>
        <w:t xml:space="preserve">II. Za stečajnog upravitelja imenuje se IVANA BREBRIĆ, Zagreb, </w:t>
      </w:r>
      <w:proofErr w:type="spellStart"/>
      <w:r>
        <w:t>Palinovečka</w:t>
      </w:r>
      <w:proofErr w:type="spellEnd"/>
      <w:r>
        <w:t xml:space="preserve"> 19P, OIB: 01354117686. 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  <w:rPr>
          <w:szCs w:val="20"/>
        </w:rPr>
      </w:pPr>
      <w:r>
        <w:t>III. Zaključuje se stečajni postupak nad dužnikom L SAVEZ STUDENATA ZAGREB, Trg hrvatskih velikana 13,  OIB: 78371838355.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pStyle w:val="Bezproreda"/>
        <w:spacing w:after="0"/>
        <w:ind w:firstLine="851"/>
        <w:jc w:val="both"/>
      </w:pPr>
      <w:r>
        <w:t>IV. Stečajni postupak je otvoren i zaključen s danom 02. svibnja 2017. u 09:00 sati, kada je ovo rješenje objavljeno na e-oglasnoj ploči ovoga suda.</w:t>
      </w:r>
    </w:p>
    <w:p w:rsidRDefault="00C344E2" w:rsidP="00C344E2" w:rsidR="00C344E2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C344E2" w:rsidP="00C344E2" w:rsidR="00C344E2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344E2" w:rsidP="00C344E2" w:rsidR="00C344E2">
      <w:pPr>
        <w:spacing w:after="0"/>
        <w:ind w:firstLine="851"/>
        <w:jc w:val="both"/>
        <w:rPr>
          <w:rFonts w:cs="Times New Roman"/>
        </w:rPr>
      </w:pPr>
    </w:p>
    <w:p w:rsidRDefault="00C344E2" w:rsidP="00C344E2" w:rsidR="00C344E2">
      <w:pPr>
        <w:spacing w:after="0"/>
        <w:ind w:firstLine="851"/>
        <w:jc w:val="both"/>
      </w:pPr>
      <w:r>
        <w:t>VI. Nakon pravomoćnosti ovoga rješenja stečajni dužnik će se brisati iz registra udruge.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center"/>
      </w:pPr>
      <w:r>
        <w:t>Obrazloženje</w:t>
      </w:r>
    </w:p>
    <w:p w:rsidRDefault="00C344E2" w:rsidP="00C344E2" w:rsidR="00C344E2">
      <w:pPr>
        <w:spacing w:after="0"/>
        <w:jc w:val="center"/>
      </w:pPr>
    </w:p>
    <w:p w:rsidRDefault="00C344E2" w:rsidP="00C344E2" w:rsidR="00C344E2">
      <w:pPr>
        <w:spacing w:after="0"/>
        <w:ind w:firstLine="851"/>
        <w:jc w:val="both"/>
      </w:pPr>
      <w:r>
        <w:t xml:space="preserve">Po zahtjevu FINE za provedbu skraćenog stečajnog postupka nad dužnikom, sud je temeljem odredbe čl. 430., 431. i 434. Stečajnog zakona ("Narodne novine" broj 71/15 – </w:t>
      </w:r>
      <w:r>
        <w:lastRenderedPageBreak/>
        <w:t>dalje: SZ) oglasom poslovni broj St-414/2016-2., koji je objavljen na mrežnoj stranici e-oglasna ploča Trgovačkog suda u Bjelovaru 21. veljače 2017., pozvao osobu ovlaštenu za zastupanje dužnika da u roku od 15 dana od objave oglasa na mrežnoj stranici e-oglasne ploče  podnese sudu javnobilježnički ovjerovljen popis imovine i obveza na propisanom obrascu.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344E2" w:rsidP="00C344E2" w:rsidR="00C344E2">
      <w:pPr>
        <w:pStyle w:val="Bezproreda"/>
        <w:spacing w:after="0"/>
        <w:ind w:firstLine="851"/>
        <w:jc w:val="both"/>
      </w:pPr>
    </w:p>
    <w:p w:rsidRDefault="00C344E2" w:rsidP="00C344E2" w:rsidR="00C344E2">
      <w:pPr>
        <w:spacing w:after="0"/>
        <w:ind w:firstLine="851"/>
        <w:jc w:val="both"/>
        <w:rPr>
          <w:rFonts w:cs="Times New Roman"/>
        </w:rPr>
      </w:pPr>
      <w:r>
        <w:t xml:space="preserve">O objavi rješenja na mrežnoj stranici e-oglasna ploča Trgovačkog suda u Bjelovaru i brisanju dužnika iz registra udruga sud je odlučio sukladno čl. 131., 132. i 286. SZ-a. </w:t>
      </w:r>
    </w:p>
    <w:p w:rsidRDefault="00C344E2" w:rsidP="00C344E2" w:rsidR="00C344E2">
      <w:pPr>
        <w:spacing w:after="0"/>
        <w:ind w:firstLine="851"/>
        <w:jc w:val="both"/>
      </w:pPr>
    </w:p>
    <w:p w:rsidRDefault="00C344E2" w:rsidP="00C344E2" w:rsidR="00C344E2">
      <w:pPr>
        <w:spacing w:after="0"/>
        <w:jc w:val="center"/>
      </w:pPr>
      <w:r>
        <w:t>U Bjelovaru, 02. svibnja 2017. godine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</w:pPr>
    </w:p>
    <w:p w:rsidRDefault="00C344E2" w:rsidP="00C344E2" w:rsidR="00C344E2">
      <w:pPr>
        <w:spacing w:after="0"/>
        <w:ind w:firstLine="720" w:left="4320"/>
      </w:pPr>
      <w:r>
        <w:t xml:space="preserve">     SUDSKI SAVJETNIK</w:t>
      </w:r>
    </w:p>
    <w:p w:rsidRDefault="00C344E2" w:rsidP="00C344E2" w:rsidR="00C344E2">
      <w:pPr>
        <w:spacing w:after="0"/>
        <w:ind w:firstLine="4111"/>
        <w:jc w:val="both"/>
      </w:pPr>
      <w:r>
        <w:t xml:space="preserve">               MIROSLAV LOVREKOVIĆ </w:t>
      </w:r>
    </w:p>
    <w:p w:rsidRDefault="00C344E2" w:rsidP="00C344E2" w:rsidR="00C344E2">
      <w:pPr>
        <w:spacing w:after="0"/>
        <w:ind w:firstLine="4111"/>
        <w:jc w:val="both"/>
      </w:pPr>
    </w:p>
    <w:p w:rsidRDefault="00C344E2" w:rsidP="00C344E2" w:rsidR="00C344E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344E2" w:rsidP="00C344E2" w:rsidR="00C344E2">
      <w:pPr>
        <w:spacing w:after="0"/>
        <w:jc w:val="both"/>
      </w:pPr>
    </w:p>
    <w:p w:rsidRDefault="00C344E2" w:rsidP="00C344E2" w:rsidR="00C344E2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344E2" w:rsidP="00C344E2" w:rsidR="00C344E2">
      <w:pPr>
        <w:spacing w:after="0"/>
        <w:rPr>
          <w:szCs w:val="20"/>
        </w:rPr>
      </w:pPr>
    </w:p>
    <w:p w:rsidRDefault="00C344E2" w:rsidP="00C344E2" w:rsidR="00C344E2" w:rsidRPr="00B76F3C">
      <w:pPr>
        <w:pStyle w:val="NormaleSPIS"/>
        <w:spacing w:after="0"/>
      </w:pPr>
    </w:p>
    <w:sectPr w:rsidSect="0032366B" w:rsidR="00C344E2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4E2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29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St-414/2016-3</izvorni_sadrzaj>
    <derivirana_varijabla naziv="DomainObject.Oznaka_1">St-414/2016-3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može se naći u koji registar pripadaju</izvorni_sadrzaj>
    <derivirana_varijabla naziv="DomainObject.Predmet.PrimjedbaSuca_1">Ne može se naći u koji registar pripadaju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STUDENATA ZAGREB</izvorni_sadrzaj>
    <derivirana_varijabla naziv="DomainObject.Predmet.ProtustrankaFormated_1">  SAVEZ STUDENATA ZAGREB</derivirana_varijabla>
  </DomainObject.Predmet.ProtustrankaFormated>
  <DomainObject.Predmet.ProtustrankaFormatedOIB>
    <izvorni_sadrzaj>  SAVEZ STUDENATA ZAGREB, OIB 78371838355</izvorni_sadrzaj>
    <derivirana_varijabla naziv="DomainObject.Predmet.ProtustrankaFormatedOIB_1">  SAVEZ STUDENATA ZAGREB, OIB 78371838355</derivirana_varijabla>
  </DomainObject.Predmet.ProtustrankaFormatedOIB>
  <DomainObject.Predmet.ProtustrankaFormatedWithAdress>
    <izvorni_sadrzaj> SAVEZ STUDENATA ZAGREB, TRG HRVATSKIH VELIKANA 13, 10000 Zagreb</izvorni_sadrzaj>
    <derivirana_varijabla naziv="DomainObject.Predmet.ProtustrankaFormatedWithAdress_1"> SAVEZ STUDENATA ZAGREB, TRG HRVATSKIH VELIKANA 13, 10000 Zagreb</derivirana_varijabla>
  </DomainObject.Predmet.ProtustrankaFormatedWithAdress>
  <DomainObject.Predmet.ProtustrankaFormatedWithAdressOIB>
    <izvorni_sadrzaj> SAVEZ STUDENATA ZAGREB, OIB 78371838355, TRG HRVATSKIH VELIKANA 13, 10000 Zagreb</izvorni_sadrzaj>
    <derivirana_varijabla naziv="DomainObject.Predmet.ProtustrankaFormatedWithAdressOIB_1"> SAVEZ STUDENATA ZAGREB, OIB 78371838355, TRG HRVATSKIH VELIKANA 13, 10000 Zagreb</derivirana_varijabla>
  </DomainObject.Predmet.ProtustrankaFormatedWithAdressOIB>
  <DomainObject.Predmet.ProtustrankaWithAdress>
    <izvorni_sadrzaj>SAVEZ STUDENATA ZAGREB TRG HRVATSKIH VELIKANA 13, 10000 Zagreb</izvorni_sadrzaj>
    <derivirana_varijabla naziv="DomainObject.Predmet.ProtustrankaWithAdress_1">SAVEZ STUDENATA ZAGREB TRG HRVATSKIH VELIKANA 13, 10000 Zagreb</derivirana_varijabla>
  </DomainObject.Predmet.ProtustrankaWithAdress>
  <DomainObject.Predmet.ProtustrankaWithAdressOIB>
    <izvorni_sadrzaj>SAVEZ STUDENATA ZAGREB, OIB 78371838355, TRG HRVATSKIH VELIKANA 13, 10000 Zagreb</izvorni_sadrzaj>
    <derivirana_varijabla naziv="DomainObject.Predmet.ProtustrankaWithAdressOIB_1">SAVEZ STUDENATA ZAGREB, OIB 78371838355, TRG HRVATSKIH VELIKANA 13, 10000 Zagreb</derivirana_varijabla>
  </DomainObject.Predmet.ProtustrankaWithAdressOIB>
  <DomainObject.Predmet.ProtustrankaNazivFormated>
    <izvorni_sadrzaj>SAVEZ STUDENATA ZAGREB</izvorni_sadrzaj>
    <derivirana_varijabla naziv="DomainObject.Predmet.ProtustrankaNazivFormated_1">SAVEZ STUDENATA ZAGREB</derivirana_varijabla>
  </DomainObject.Predmet.ProtustrankaNazivFormated>
  <DomainObject.Predmet.ProtustrankaNazivFormatedOIB>
    <izvorni_sadrzaj>SAVEZ STUDENATA ZAGREB, OIB 78371838355</izvorni_sadrzaj>
    <derivirana_varijabla naziv="DomainObject.Predmet.ProtustrankaNazivFormatedOIB_1">SAVEZ STUDENATA ZAGREB, OIB 78371838355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STUDENATA ZAGREB</item>
    </izvorni_sadrzaj>
    <derivirana_varijabla naziv="DomainObject.Predmet.ProtuStrankaListFormated_1">
      <item>SAVEZ STUDENATA ZAGREB</item>
    </derivirana_varijabla>
  </DomainObject.Predmet.ProtuStrankaListFormated>
  <DomainObject.Predmet.ProtuStrankaListFormatedOIB>
    <izvorni_sadrzaj>
      <item>SAVEZ STUDENATA ZAGREB, OIB 78371838355</item>
    </izvorni_sadrzaj>
    <derivirana_varijabla naziv="DomainObject.Predmet.ProtuStrankaListFormatedOIB_1">
      <item>SAVEZ STUDENATA ZAGREB, OIB 78371838355</item>
    </derivirana_varijabla>
  </DomainObject.Predmet.ProtuStrankaListFormatedOIB>
  <DomainObject.Predmet.ProtuStrankaListFormatedWithAdress>
    <izvorni_sadrzaj>
      <item>SAVEZ STUDENATA ZAGREB, TRG HRVATSKIH VELIKANA 13, 10000 Zagreb</item>
    </izvorni_sadrzaj>
    <derivirana_varijabla naziv="DomainObject.Predmet.ProtuStrankaListFormatedWithAdress_1">
      <item>SAVEZ STUDENATA ZAGREB, TRG HRVATSKIH VELIKANA 13, 10000 Zagreb</item>
    </derivirana_varijabla>
  </DomainObject.Predmet.ProtuStrankaListFormatedWithAdress>
  <DomainObject.Predmet.ProtuStrankaListFormatedWithAdressOIB>
    <izvorni_sadrzaj>
      <item>SAVEZ STUDENATA ZAGREB, OIB 78371838355, TRG HRVATSKIH VELIKANA 13, 10000 Zagreb</item>
    </izvorni_sadrzaj>
    <derivirana_varijabla naziv="DomainObject.Predmet.ProtuStrankaListFormatedWithAdressOIB_1">
      <item>SAVEZ STUDENATA ZAGREB, OIB 78371838355, TRG HRVATSKIH VELIKANA 13, 10000 Zagreb</item>
    </derivirana_varijabla>
  </DomainObject.Predmet.ProtuStrankaListFormatedWithAdressOIB>
  <DomainObject.Predmet.ProtuStrankaListNazivFormated>
    <izvorni_sadrzaj>
      <item>SAVEZ STUDENATA ZAGREB</item>
    </izvorni_sadrzaj>
    <derivirana_varijabla naziv="DomainObject.Predmet.ProtuStrankaListNazivFormated_1">
      <item>SAVEZ STUDENATA ZAGREB</item>
    </derivirana_varijabla>
  </DomainObject.Predmet.ProtuStrankaListNazivFormated>
  <DomainObject.Predmet.ProtuStrankaListNazivFormatedOIB>
    <izvorni_sadrzaj>
      <item>SAVEZ STUDENATA ZAGREB, OIB 78371838355</item>
    </izvorni_sadrzaj>
    <derivirana_varijabla naziv="DomainObject.Predmet.ProtuStrankaListNazivFormatedOIB_1">
      <item>SAVEZ STUDENATA ZAGREB, OIB 78371838355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St-414/2016-3</izvorni_sadrzaj>
    <derivirana_varijabla naziv="DomainObject.PoslovniBrojDokumenta_1">St-414/2016-3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STUDENATA ZAGREB</izvorni_sadrzaj>
    <derivirana_varijabla naziv="DomainObject.Predmet.ProtustrankaIDrugi_1">SAVEZ STUDENATA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STUDENATA ZAGREB, OIB 78371838355, TRG HRVATSKIH VELIKANA 13, 10000 Zagreb</izvorni_sadrzaj>
    <derivirana_varijabla naziv="DomainObject.Predmet.ProtustrankaIDrugiAdressOIB_1">SAVEZ STUDENATA ZAGREB, OIB 78371838355, TRG HRVATSKIH VELIKANA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STUDENATA ZAGREB</item>
      <item>FINA Regionalni centar Zagreb</item>
    </izvorni_sadrzaj>
    <derivirana_varijabla naziv="DomainObject.Predmet.SudioniciListNaziv_1">
      <item>SAVEZ STUDENATA ZAGREB</item>
      <item>FINA Regionalni centar Zagreb</item>
    </derivirana_varijabla>
  </DomainObject.Predmet.SudioniciListNaziv>
  <DomainObject.Predmet.SudioniciListAdressOIB>
    <izvorni_sadrzaj>
      <item>SAVEZ STUDENATA ZAGREB, OIB 78371838355, TRG HRVATSKIH VELIKANA 13,10000 Zagreb</item>
      <item>FINA Regionalni centar Zagreb, OIB 85821130368, Trg svibanjskih žrtava 1995. 1,10000 Zagreb</item>
    </izvorni_sadrzaj>
    <derivirana_varijabla naziv="DomainObject.Predmet.SudioniciListAdressOIB_1">
      <item>SAVEZ STUDENATA ZAGREB, OIB 78371838355, TRG HRVATSKIH VELIKANA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45948-DBD3-469E-8CBD-6DF63CDAB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3290</properties:Characters>
  <properties:Lines>94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2017-05-02T06:53:00Z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