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f614b" w14:paraId="b3f614b" w:rsidRDefault="00B95C3B" w:rsidP="00B95C3B" w:rsidR="00B95C3B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B95C3B" w:rsidP="00B95C3B" w:rsidR="00B95C3B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B95C3B" w:rsidP="00B95C3B" w:rsidR="00B95C3B">
      <w:r w:rsidRPr="0047448E">
        <w:t xml:space="preserve"> TRGOVAČKI SUD U </w:t>
      </w:r>
      <w:r>
        <w:t>PAZINU</w:t>
      </w:r>
      <w:r w:rsidR="00E46927">
        <w:tab/>
      </w:r>
      <w:r w:rsidR="00E46927">
        <w:tab/>
      </w:r>
      <w:r w:rsidR="00E46927">
        <w:tab/>
      </w:r>
      <w:r w:rsidR="00E46927">
        <w:tab/>
      </w:r>
      <w:r w:rsidR="00E46927">
        <w:tab/>
      </w:r>
      <w:r w:rsidR="00E46927">
        <w:tab/>
        <w:t xml:space="preserve">   2 St-919/2016-125</w:t>
      </w:r>
    </w:p>
    <w:p w:rsidRDefault="00B95C3B" w:rsidP="00B95C3B" w:rsidR="00B95C3B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6740C5" w:rsidP="00B95C3B" w:rsidR="00B95C3B" w:rsidRPr="00C73B3C">
      <w:r>
        <w:tab/>
      </w:r>
      <w:r>
        <w:tab/>
      </w:r>
      <w:r>
        <w:tab/>
      </w:r>
      <w:r>
        <w:tab/>
      </w:r>
      <w:r>
        <w:tab/>
      </w:r>
      <w:r w:rsidR="00B95C3B">
        <w:tab/>
      </w:r>
      <w:r w:rsidR="00B95C3B">
        <w:tab/>
        <w:t xml:space="preserve">           </w:t>
      </w:r>
    </w:p>
    <w:p w:rsidRDefault="00E46927" w:rsidP="00E46927" w:rsidR="00E46927" w:rsidRPr="00B353A7">
      <w:pPr>
        <w:jc w:val="center"/>
      </w:pPr>
      <w:r w:rsidRPr="00B353A7">
        <w:t>R E P U B L I K A  H R V A T S K A</w:t>
      </w:r>
    </w:p>
    <w:p w:rsidRDefault="00E46927" w:rsidP="00E46927" w:rsidR="00E46927" w:rsidRPr="00B353A7">
      <w:pPr>
        <w:jc w:val="center"/>
      </w:pPr>
    </w:p>
    <w:p w:rsidRDefault="00E46927" w:rsidP="00E46927" w:rsidR="00E46927" w:rsidRPr="00B353A7">
      <w:pPr>
        <w:jc w:val="center"/>
      </w:pPr>
      <w:r w:rsidRPr="00B353A7">
        <w:t>R J E Š E N J E</w:t>
      </w:r>
    </w:p>
    <w:p w:rsidRDefault="00B95C3B" w:rsidP="00B95C3B" w:rsidR="00B95C3B" w:rsidRPr="00C73B3C">
      <w:pPr>
        <w:jc w:val="center"/>
      </w:pPr>
    </w:p>
    <w:p w:rsidRDefault="00B95C3B" w:rsidP="00B95C3B" w:rsidR="00B95C3B" w:rsidRPr="00E46927">
      <w:pPr>
        <w:ind w:firstLine="708"/>
        <w:jc w:val="both"/>
      </w:pPr>
      <w:r w:rsidRPr="00136BD6">
        <w:t xml:space="preserve">Trgovački sud u Pazinu, po stečajnom sucu Adrijani Labinjan Skok, u stečajnom postupku nad stečajnim dužnikom </w:t>
      </w:r>
      <w:r w:rsidRPr="00846316">
        <w:t>TIM 90 d.d.</w:t>
      </w:r>
      <w:r>
        <w:t xml:space="preserve"> u stečaju</w:t>
      </w:r>
      <w:r w:rsidRPr="00846316">
        <w:t>, Poreč, Vukovarska 19, OIB: 6306278452</w:t>
      </w:r>
      <w:r w:rsidRPr="00B3696C">
        <w:t>0</w:t>
      </w:r>
      <w:r w:rsidRPr="00136BD6">
        <w:t xml:space="preserve">, </w:t>
      </w:r>
      <w:r w:rsidR="00E46927" w:rsidRPr="00E46927">
        <w:t>12</w:t>
      </w:r>
      <w:r w:rsidRPr="00E46927">
        <w:t>. listopada 2017.</w:t>
      </w:r>
    </w:p>
    <w:p w:rsidRDefault="00B95C3B" w:rsidP="00B95C3B" w:rsidR="00B95C3B" w:rsidRPr="00874F1F">
      <w:pPr>
        <w:jc w:val="both"/>
      </w:pPr>
    </w:p>
    <w:p w:rsidRDefault="00E46927" w:rsidP="00E46927" w:rsidR="00E46927" w:rsidRPr="00B353A7">
      <w:pPr>
        <w:jc w:val="center"/>
      </w:pPr>
      <w:r w:rsidRPr="00B353A7">
        <w:t>r i j e š i o  j e</w:t>
      </w:r>
    </w:p>
    <w:p w:rsidRDefault="00B95C3B" w:rsidP="00B95C3B" w:rsidR="00B95C3B" w:rsidRPr="00874F1F">
      <w:pPr>
        <w:jc w:val="center"/>
      </w:pPr>
    </w:p>
    <w:p w:rsidRDefault="00B95C3B" w:rsidP="00B95C3B" w:rsidR="00B95C3B" w:rsidRPr="00874F1F">
      <w:pPr>
        <w:ind w:firstLine="708"/>
        <w:jc w:val="both"/>
      </w:pPr>
      <w:r w:rsidRPr="00874F1F">
        <w:t xml:space="preserve">Skupština vjerovnika u stečajnom postupku nad </w:t>
      </w:r>
      <w:r>
        <w:t xml:space="preserve">dužnikom </w:t>
      </w:r>
      <w:r w:rsidRPr="00846316">
        <w:t>TIM 90 d.d.</w:t>
      </w:r>
      <w:r>
        <w:t xml:space="preserve"> u stečaju</w:t>
      </w:r>
      <w:r w:rsidRPr="00846316">
        <w:t>, Poreč, Vukovarska 19, OIB: 6306278452</w:t>
      </w:r>
      <w:r w:rsidRPr="00B3696C">
        <w:t>0</w:t>
      </w:r>
      <w:r w:rsidRPr="00874F1F">
        <w:t xml:space="preserve">, održat će se dana </w:t>
      </w:r>
    </w:p>
    <w:p w:rsidRDefault="00B95C3B" w:rsidP="00B95C3B" w:rsidR="00B95C3B" w:rsidRPr="00874F1F">
      <w:pPr>
        <w:jc w:val="both"/>
      </w:pPr>
    </w:p>
    <w:p w:rsidRDefault="00E46927" w:rsidP="00B95C3B" w:rsidR="00B95C3B" w:rsidRPr="00E46927">
      <w:pPr>
        <w:jc w:val="center"/>
      </w:pPr>
      <w:r w:rsidRPr="00E46927">
        <w:t>9. studenog</w:t>
      </w:r>
      <w:r w:rsidR="00B95C3B" w:rsidRPr="00E46927">
        <w:t xml:space="preserve"> 2017. u </w:t>
      </w:r>
      <w:r>
        <w:t>13</w:t>
      </w:r>
      <w:r w:rsidR="00B95C3B" w:rsidRPr="00E46927">
        <w:t>:</w:t>
      </w:r>
      <w:r>
        <w:t>0</w:t>
      </w:r>
      <w:r w:rsidR="00B95C3B" w:rsidRPr="00E46927">
        <w:t xml:space="preserve">0 sati, </w:t>
      </w:r>
    </w:p>
    <w:p w:rsidRDefault="00B95C3B" w:rsidP="00B95C3B" w:rsidR="00B95C3B" w:rsidRPr="00874F1F">
      <w:pPr>
        <w:jc w:val="center"/>
      </w:pPr>
      <w:r w:rsidRPr="00874F1F">
        <w:t>u Trgovačkom sudu u Pazinu, Pazin, Dršćevka 1, sudnica br. 5.</w:t>
      </w:r>
    </w:p>
    <w:p w:rsidRDefault="00B95C3B" w:rsidP="00B95C3B" w:rsidR="00B95C3B" w:rsidRPr="00874F1F">
      <w:pPr>
        <w:jc w:val="both"/>
      </w:pPr>
    </w:p>
    <w:p w:rsidRDefault="00B95C3B" w:rsidP="00E46927" w:rsidR="00B95C3B" w:rsidRPr="00E46927">
      <w:pPr>
        <w:jc w:val="both"/>
      </w:pPr>
      <w:r w:rsidRPr="00E46927">
        <w:t>Dnevni red Skupštine:</w:t>
      </w:r>
    </w:p>
    <w:p w:rsidRDefault="00E46927" w:rsidP="00E46927" w:rsidR="00E46927" w:rsidRPr="00E46927">
      <w:pPr>
        <w:jc w:val="both"/>
      </w:pPr>
      <w:r w:rsidRPr="00E46927">
        <w:t>1.</w:t>
      </w:r>
      <w:r w:rsidRPr="00E46927">
        <w:tab/>
        <w:t xml:space="preserve">Izvješće stečajnog upravitelja o tijeku stečajnog </w:t>
      </w:r>
      <w:r>
        <w:t>postupka i stanju stečajne mase.</w:t>
      </w:r>
    </w:p>
    <w:p w:rsidRDefault="00E46927" w:rsidP="00E46927" w:rsidR="00E46927" w:rsidRPr="00E46927">
      <w:pPr>
        <w:jc w:val="both"/>
      </w:pPr>
      <w:r w:rsidRPr="00E46927">
        <w:t>2.</w:t>
      </w:r>
      <w:r w:rsidRPr="00E46927">
        <w:tab/>
        <w:t>Informacija o parnicama i drugim postupcima u tijeku, posebno parnice koja se protiv HETA ASSET RESOLUTION (ranije HYPO ALPE ADRIA BANK-AUSTRIA) vodi pod brojem P-20135/2014 pred Trgovačkim sudom u Rijeci radi utvrđenja ništetnosti (VPS:103.509.000,00 kn).</w:t>
      </w:r>
    </w:p>
    <w:p w:rsidRDefault="00E46927" w:rsidP="00E46927" w:rsidR="00E46927" w:rsidRPr="00E46927">
      <w:pPr>
        <w:jc w:val="both"/>
      </w:pPr>
      <w:r w:rsidRPr="00E46927">
        <w:t>3.</w:t>
      </w:r>
      <w:r w:rsidRPr="00E46927">
        <w:tab/>
        <w:t>Donošenje odluke o predujmljivanju troškova za vođenje parnice koja se protiv HETA ASSET RESOLUTION (ranije HYPO ALPE ADRIA BANK-AUSTRIA) vodi pod brojem P-20135/2014 pred Trgovačkim sudom u Rijeci radi utvrđenja ništetnosti (VPS:103.509.000,00 kn)</w:t>
      </w:r>
    </w:p>
    <w:p w:rsidRDefault="00B95C3B" w:rsidP="00B95C3B" w:rsidR="00B95C3B">
      <w:pPr>
        <w:jc w:val="center"/>
      </w:pPr>
    </w:p>
    <w:p w:rsidRDefault="00B95C3B" w:rsidP="00B95C3B" w:rsidR="00B95C3B">
      <w:pPr>
        <w:jc w:val="center"/>
      </w:pPr>
      <w:r w:rsidRPr="00C73B3C">
        <w:t>Obrazloženje</w:t>
      </w:r>
    </w:p>
    <w:p w:rsidRDefault="00B95C3B" w:rsidP="00B95C3B" w:rsidR="00B95C3B" w:rsidRPr="00C73B3C">
      <w:pPr>
        <w:jc w:val="both"/>
      </w:pPr>
    </w:p>
    <w:p w:rsidRDefault="00B95C3B" w:rsidP="00B95C3B" w:rsidR="00B95C3B" w:rsidRPr="00C73B3C">
      <w:pPr>
        <w:ind w:firstLine="708"/>
        <w:jc w:val="both"/>
      </w:pPr>
      <w:r>
        <w:t xml:space="preserve">Temeljem odredbe čl. </w:t>
      </w:r>
      <w:r w:rsidR="00E46927">
        <w:t xml:space="preserve">103. st. 1. u svezi s čl. </w:t>
      </w:r>
      <w:r>
        <w:t>10</w:t>
      </w:r>
      <w:r w:rsidR="00E46927">
        <w:t>4</w:t>
      </w:r>
      <w:r>
        <w:t>.</w:t>
      </w:r>
      <w:r w:rsidR="00E46927">
        <w:t xml:space="preserve"> st. 1.t 1.</w:t>
      </w:r>
      <w:r w:rsidRPr="00C73B3C">
        <w:t xml:space="preserve"> Stečajnog zakona</w:t>
      </w:r>
      <w:r>
        <w:t xml:space="preserve"> (</w:t>
      </w:r>
      <w:r w:rsidR="00E46927">
        <w:t>Narodne novine</w:t>
      </w:r>
      <w:r>
        <w:t xml:space="preserve"> 71/15)</w:t>
      </w:r>
      <w:r w:rsidRPr="00C73B3C">
        <w:t>, donesena je odluka kao u izreci.</w:t>
      </w:r>
    </w:p>
    <w:p w:rsidRDefault="00B95C3B" w:rsidP="00B95C3B" w:rsidR="00B95C3B">
      <w:pPr>
        <w:jc w:val="center"/>
      </w:pPr>
    </w:p>
    <w:p w:rsidRDefault="00B95C3B" w:rsidP="00B95C3B" w:rsidR="00B95C3B" w:rsidRPr="00E46927">
      <w:pPr>
        <w:jc w:val="center"/>
      </w:pPr>
      <w:r w:rsidRPr="00E46927">
        <w:t xml:space="preserve">U Pazinu </w:t>
      </w:r>
      <w:r w:rsidR="00E46927" w:rsidRPr="00E46927">
        <w:t>12</w:t>
      </w:r>
      <w:r w:rsidRPr="00E46927">
        <w:t>. listopada 2017.</w:t>
      </w:r>
    </w:p>
    <w:p w:rsidRDefault="00B95C3B" w:rsidP="00B95C3B" w:rsidR="00B95C3B" w:rsidRPr="00C73B3C">
      <w:pPr>
        <w:jc w:val="center"/>
      </w:pPr>
    </w:p>
    <w:p w:rsidRDefault="00B95C3B" w:rsidP="00B95C3B" w:rsidR="00B95C3B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</w:t>
      </w:r>
      <w:r w:rsidR="006740C5">
        <w:t xml:space="preserve"> </w:t>
      </w:r>
      <w:r w:rsidRPr="00C73B3C">
        <w:t>Sudac</w:t>
      </w:r>
    </w:p>
    <w:p w:rsidRDefault="00B95C3B" w:rsidP="00B95C3B" w:rsidR="00B95C3B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</w:t>
      </w:r>
      <w:r w:rsidR="006740C5">
        <w:t xml:space="preserve"> </w:t>
      </w:r>
      <w:r w:rsidRPr="00C73B3C">
        <w:t>r.</w:t>
      </w:r>
    </w:p>
    <w:p w:rsidRDefault="00B95C3B" w:rsidP="00B95C3B" w:rsidR="00B95C3B">
      <w:pPr>
        <w:jc w:val="both"/>
      </w:pPr>
    </w:p>
    <w:p w:rsidRDefault="006740C5" w:rsidP="00B95C3B" w:rsidR="006740C5">
      <w:pPr>
        <w:jc w:val="both"/>
      </w:pPr>
    </w:p>
    <w:p w:rsidRDefault="006740C5" w:rsidP="006740C5" w:rsidR="006740C5">
      <w:r>
        <w:t>UPUTA O PRAVNOM LIJEKU:</w:t>
      </w:r>
    </w:p>
    <w:p w:rsidRDefault="006740C5" w:rsidP="006740C5" w:rsidR="006740C5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</w:t>
      </w:r>
      <w:r w:rsidRPr="004D457C">
        <w:lastRenderedPageBreak/>
        <w:t xml:space="preserve">putem ovog suda u </w:t>
      </w:r>
      <w:r>
        <w:t>tri</w:t>
      </w:r>
      <w:r w:rsidRPr="004D457C">
        <w:t xml:space="preserve"> istovjetna primjerka, a o žalbi odlučuje Visoki trgovački sud Republike Hrvatske.</w:t>
      </w:r>
      <w:r>
        <w:t xml:space="preserve"> Žalba ne odgađa provedbu rješenja.</w:t>
      </w:r>
    </w:p>
    <w:p w:rsidRDefault="00B95C3B" w:rsidP="00B95C3B" w:rsidR="00B95C3B" w:rsidRPr="00C73B3C">
      <w:pPr>
        <w:jc w:val="both"/>
      </w:pPr>
    </w:p>
    <w:p w:rsidRDefault="00B95C3B" w:rsidP="00B95C3B" w:rsidR="00B95C3B" w:rsidRPr="008D5755">
      <w:pPr>
        <w:jc w:val="both"/>
      </w:pPr>
      <w:r w:rsidRPr="008D5755">
        <w:t>DNA:</w:t>
      </w:r>
    </w:p>
    <w:p w:rsidRDefault="00B95C3B" w:rsidP="00B95C3B" w:rsidR="00B95C3B">
      <w:r w:rsidRPr="008D5755">
        <w:t>- e-oglasna ploča suda</w:t>
      </w:r>
      <w:r>
        <w:t xml:space="preserve"> 8 dana</w:t>
      </w:r>
    </w:p>
    <w:p w:rsidRDefault="00B95C3B" w:rsidP="00B95C3B" w:rsidR="00B95C3B">
      <w:r w:rsidRPr="006C5E9A">
        <w:t xml:space="preserve">- stečajni upravitelj </w:t>
      </w:r>
      <w:r>
        <w:t>Vlasta Majstorović, Pula, Koparska 37</w:t>
      </w:r>
    </w:p>
    <w:p w:rsidRDefault="00B95C3B" w:rsidP="00B95C3B" w:rsidR="00B95C3B"/>
    <w:p w:rsidRDefault="00290E7C" w:rsidR="00500701"/>
    <w:sectPr w:rsidSect="00820F70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40C5" w:rsidR="004B1754">
      <w:r>
        <w:separator/>
      </w:r>
    </w:p>
  </w:endnote>
  <w:endnote w:id="0" w:type="continuationSeparator">
    <w:p w:rsidRDefault="006740C5" w:rsidR="004B17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8CD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90E7C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0E7C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290E7C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40C5" w:rsidR="004B1754">
      <w:r>
        <w:separator/>
      </w:r>
    </w:p>
  </w:footnote>
  <w:footnote w:id="0" w:type="continuationSeparator">
    <w:p w:rsidRDefault="006740C5" w:rsidR="004B17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8CD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90E7C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9488877"/>
      <w:docPartObj>
        <w:docPartGallery w:val="Page Numbers (Top of Page)"/>
        <w:docPartUnique/>
      </w:docPartObj>
    </w:sdtPr>
    <w:sdtEndPr/>
    <w:sdtContent>
      <w:p w:rsidRDefault="006740C5" w:rsidR="006740C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90E7C">
          <w:rPr>
            <w:noProof/>
          </w:rPr>
          <w:t>2</w:t>
        </w:r>
        <w:r>
          <w:fldChar w:fldCharType="end"/>
        </w:r>
        <w:r>
          <w:tab/>
          <w:t>2 St-919/2016-125</w:t>
        </w:r>
      </w:p>
    </w:sdtContent>
  </w:sdt>
  <w:p w:rsidRDefault="00290E7C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5C3B"/>
    <w:rsid w:val="00290E7C"/>
    <w:rsid w:val="002D18CD"/>
    <w:rsid w:val="003C3AD3"/>
    <w:rsid w:val="004B1754"/>
    <w:rsid w:val="00554328"/>
    <w:rsid w:val="006740C5"/>
    <w:rsid w:val="00985388"/>
    <w:rsid w:val="00B95C3B"/>
    <w:rsid w:val="00E46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5C3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95C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5C3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95C3B"/>
  </w:style>
  <w:style w:styleId="Zaglavlje" w:type="paragraph">
    <w:name w:val="header"/>
    <w:basedOn w:val="Normal"/>
    <w:link w:val="ZaglavljeChar"/>
    <w:uiPriority w:val="99"/>
    <w:rsid w:val="00B95C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5C3B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5C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5C3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0E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E7C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E7C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E7C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E7C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5C3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95C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5C3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95C3B"/>
  </w:style>
  <w:style w:styleId="Zaglavlje" w:type="paragraph">
    <w:name w:val="header"/>
    <w:basedOn w:val="Normal"/>
    <w:link w:val="ZaglavljeChar"/>
    <w:uiPriority w:val="99"/>
    <w:rsid w:val="00B95C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5C3B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5C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5C3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0E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E7C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E7C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E7C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E7C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4.4.17. spis je fizički u kal. 25.4.17.
oda dana 28.9.17. spisu prileži plavi registrator</izvorni_sadrzaj>
    <derivirana_varijabla naziv="DomainObject.Predmet.Opis_1">4.4.17. spis je fizički u kal. 25.4.17.
oda dana 28.9.17. spisu prileži plavi 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2 OVR-1/17,  2 OVR-23/17</izvorni_sadrzaj>
    <derivirana_varijabla naziv="DomainObject.Predmet.PrimjedbaSuca_1">VEZA:
2 OVR-1/17,  2 OVR-23/17</derivirana_varijabla>
  </DomainObject.Predmet.PrimjedbaSuca>
  <DomainObject.Predmet.ProtustrankaFormated>
    <izvorni_sadrzaj>  TIM 90 d.d. POREČ zastupanog po punomoćniku odvj. MIA MIHOVILOVIĆ</izvorni_sadrzaj>
    <derivirana_varijabla naziv="DomainObject.Predmet.ProtustrankaFormated_1">  TIM 90 d.d. POREČ zastupanog po punomoćniku odvj. MIA MIHOVILOVIĆ</derivirana_varijabla>
  </DomainObject.Predmet.ProtustrankaFormated>
  <DomainObject.Predmet.ProtustrankaFormatedOIB>
    <izvorni_sadrzaj>  TIM 90 d.d. POREČ, OIB 63062784520 zastupanog po punomoćniku odvj. MIA MIHOVILOVIĆ</izvorni_sadrzaj>
    <derivirana_varijabla naziv="DomainObject.Predmet.ProtustrankaFormatedOIB_1">  TIM 90 d.d. POREČ, OIB 63062784520 zastupanog po punomoćniku odvj. MIA MIHOVILOVIĆ</derivirana_varijabla>
  </DomainObject.Predmet.ProtustrankaFormatedOIB>
  <DomainObject.Predmet.ProtustrankaFormatedWithAdress>
    <izvorni_sadrzaj> TIM 90 d.d. POREČ, Vukovarska 19, 52440 Poreč zastupanog po punomoćniku odvj. MIA MIHOVILOVIĆ</izvorni_sadrzaj>
    <derivirana_varijabla naziv="DomainObject.Predmet.ProtustrankaFormatedWithAdress_1"> TIM 90 d.d. POREČ, Vukovarska 19, 52440 Poreč zastupanog po punomoćniku odvj. MIA MIHOVILOVIĆ</derivirana_varijabla>
  </DomainObject.Predmet.ProtustrankaFormatedWithAdress>
  <DomainObject.Predmet.ProtustrankaFormatedWithAdressOIB>
    <izvorni_sadrzaj> TIM 90 d.d. POREČ, OIB 63062784520, Vukovarska 19, 52440 Poreč zastupanog po punomoćniku odvj. MIA MIHOVILOVIĆ</izvorni_sadrzaj>
    <derivirana_varijabla naziv="DomainObject.Predmet.ProtustrankaFormatedWithAdressOIB_1"> TIM 90 d.d. POREČ, OIB 63062784520, Vukovarska 19, 52440 Poreč zastupanog po punomoćniku odvj. MIA MIHOVILOVIĆ</derivirana_varijabla>
  </DomainObject.Predmet.ProtustrankaFormatedWithAdressOIB>
  <DomainObject.Predmet.ProtustrankaWithAdress>
    <izvorni_sadrzaj>TIM 90 d.d. POREČ Vukovarska 19, 52440 Poreč</izvorni_sadrzaj>
    <derivirana_varijabla naziv="DomainObject.Predmet.ProtustrankaWithAdress_1">TIM 90 d.d. POREČ Vukovarska 19, 52440 Poreč</derivirana_varijabla>
  </DomainObject.Predmet.ProtustrankaWithAdress>
  <DomainObject.Predmet.ProtustrankaWithAdressOIB>
    <izvorni_sadrzaj>TIM 90 d.d. POREČ, OIB 63062784520, Vukovarska 19, 52440 Poreč</izvorni_sadrzaj>
    <derivirana_varijabla naziv="DomainObject.Predmet.ProtustrankaWithAdressOIB_1">TIM 90 d.d. POREČ, OIB 63062784520, Vukovarska 19, 52440 Poreč</derivirana_varijabla>
  </DomainObject.Predmet.ProtustrankaWithAdressOIB>
  <DomainObject.Predmet.ProtustrankaNazivFormated>
    <izvorni_sadrzaj>TIM 90 d.d. POREČ</izvorni_sadrzaj>
    <derivirana_varijabla naziv="DomainObject.Predmet.ProtustrankaNazivFormated_1">TIM 90 d.d. POREČ</derivirana_varijabla>
  </DomainObject.Predmet.ProtustrankaNazivFormated>
  <DomainObject.Predmet.ProtustrankaNazivFormatedOIB>
    <izvorni_sadrzaj>TIM 90 d.d. POREČ, OIB 63062784520</izvorni_sadrzaj>
    <derivirana_varijabla naziv="DomainObject.Predmet.ProtustrankaNazivFormatedOIB_1">TIM 90 d.d. POREČ, OIB 63062784520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BOJOPLAST d.d. u stečaju PULA zastupanog po punomoćniku St. upravitelj Dražen Ezgeta; Odvj. Anka Zaharija; FINANCIJSKA AGENCIJA, RC RIJEKA, PODRUŽNICA PULA, PULA</izvorni_sadrzaj>
    <derivirana_varijabla naziv="DomainObject.Predmet.StrankaFormated_1">  BOJOPLAST d.d. u stečaju PULA zastupanog po punomoćniku St. upravitelj Dražen Ezgeta; Odvj. Anka Zaharija; FINANCIJSKA AGENCIJA, RC RIJEKA, PODRUŽNICA PULA, PULA</derivirana_varijabla>
  </DomainObject.Predmet.StrankaFormated>
  <DomainObject.Predmet.StrankaFormatedOIB>
    <izvorni_sadrzaj>  BOJOPLAST d.d. u stečaju PULA, OIB 92113402303 zastupanog po punomoćniku St. upravitelj Dražen Ezgeta; Odvj. Anka Zaharija; FINANCIJSKA AGENCIJA, RC RIJEKA, PODRUŽNICA PULA, PULA, OIB 85821130368</izvorni_sadrzaj>
    <derivirana_varijabla naziv="DomainObject.Predmet.StrankaFormatedOIB_1">  BOJOPLAST d.d. u stečaju PULA, OIB 92113402303 zastupanog po punomoćniku St. upravitelj Dražen Ezgeta; Odvj. Anka Zaharija; FINANCIJSKA AGENCIJA, RC RIJEKA, PODRUŽNICA PULA, PULA, OIB 85821130368</derivirana_varijabla>
  </DomainObject.Predmet.StrankaFormatedOIB>
  <DomainObject.Predmet.StrankaFormatedWithAdress>
    <izvorni_sadrzaj> BOJOPLAST d.d. u stečaju PULA, Medulinska 53, 52100 Pula zastupanog po punomoćniku St. upravitelj Dražen Ezgeta; Odvj. Anka Zaharija; FINANCIJSKA AGENCIJA, RC RIJEKA, PODRUŽNICA PULA, PULA, Ulica grada Vukovara 70, 10000 Zagreb</izvorni_sadrzaj>
    <derivirana_varijabla naziv="DomainObject.Predmet.StrankaFormatedWithAdress_1"> BOJOPLAST d.d. u stečaju PULA, Medulinska 53, 52100 Pula zastupanog po punomoćniku St. upravitelj Dražen Ezgeta; Odvj. Anka Zaharija; FINANCIJSKA AGENCIJA, RC RIJEKA, PODRUŽNICA PULA, PULA, Ulica grada Vukovara 70, 10000 Zagreb</derivirana_varijabla>
  </DomainObject.Predmet.StrankaFormatedWithAdress>
  <DomainObject.Predmet.StrankaFormatedWithAdressOIB>
    <izvorni_sadrzaj> BOJOPLAST d.d. u stečaju PULA, OIB 92113402303, Medulinska 53, 52100 Pula zastupanog po punomoćniku St. upravitelj Dražen Ezgeta; Odvj. Anka Zaharija; FINANCIJSKA AGENCIJA, RC RIJEKA, PODRUŽNICA PULA, PULA, OIB 85821130368, Ulica grada Vukovara 70, 10000 Zagreb</izvorni_sadrzaj>
    <derivirana_varijabla naziv="DomainObject.Predmet.StrankaFormatedWithAdressOIB_1"> BOJOPLAST d.d. u stečaju PULA, OIB 92113402303, Medulinska 53, 52100 Pula zastupanog po punomoćniku St. upravitelj Dražen Ezgeta; Odvj. Anka Zaharija; FINANCIJSKA AGENCIJA, RC RIJEKA, PODRUŽNICA PULA, PULA, OIB 85821130368, Ulica grada Vukovara 70, 10000 Zagreb</derivirana_varijabla>
  </DomainObject.Predmet.StrankaFormatedWithAdressOIB>
  <DomainObject.Predmet.StrankaWithAdress>
    <izvorni_sadrzaj>BOJOPLAST d.d. u stečaju PULA Medulinska 53,52100 Pula,FINANCIJSKA AGENCIJA, RC RIJEKA, PODRUŽNICA PULA, PULA Ulica grada Vukovara 70,10000 Zagreb</izvorni_sadrzaj>
    <derivirana_varijabla naziv="DomainObject.Predmet.StrankaWithAdress_1">BOJOPLAST d.d. u stečaju PULA Medulinska 53,52100 Pula,FINANCIJSKA AGENCIJA, RC RIJEKA, PODRUŽNICA PULA, PULA Ulica grada Vukovara 70,10000 Zagreb</derivirana_varijabla>
  </DomainObject.Predmet.StrankaWithAdress>
  <DomainObject.Predmet.StrankaWithAdressOIB>
    <izvorni_sadrzaj>BOJOPLAST d.d. u stečaju PULA, OIB 92113402303, Medulinska 53,52100 Pula,FINANCIJSKA AGENCIJA, RC RIJEKA, PODRUŽNICA PULA, PULA, OIB 85821130368, Ulica grada Vukovara 70,10000 Zagreb</izvorni_sadrzaj>
    <derivirana_varijabla naziv="DomainObject.Predmet.StrankaWithAdressOIB_1">BOJOPLAST d.d. u stečaju PULA, OIB 92113402303, Medulinska 53,52100 Pula,FINANCIJSKA AGENCIJA, RC RIJEKA, PODRUŽNICA PULA, PULA, OIB 85821130368, Ulica grada Vukovara 70,10000 Zagreb</derivirana_varijabla>
  </DomainObject.Predmet.StrankaWithAdressOIB>
  <DomainObject.Predmet.StrankaNazivFormated>
    <izvorni_sadrzaj>BOJOPLAST d.d. u stečaju PULA,FINANCIJSKA AGENCIJA, RC RIJEKA, PODRUŽNICA PULA, PULA</izvorni_sadrzaj>
    <derivirana_varijabla naziv="DomainObject.Predmet.StrankaNazivFormated_1">BOJOPLAST d.d. u stečaju PULA,FINANCIJSKA AGENCIJA, RC RIJEKA, PODRUŽNICA PULA, PULA</derivirana_varijabla>
  </DomainObject.Predmet.StrankaNazivFormated>
  <DomainObject.Predmet.StrankaNazivFormatedOIB>
    <izvorni_sadrzaj>BOJOPLAST d.d. u stečaju PULA, OIB 92113402303,FINANCIJSKA AGENCIJA, RC RIJEKA, PODRUŽNICA PULA, PULA, OIB 85821130368</izvorni_sadrzaj>
    <derivirana_varijabla naziv="DomainObject.Predmet.StrankaNazivFormatedOIB_1">BOJOPLAST d.d. u stečaju PULA, OIB 92113402303,FINANCIJSKA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584020.68</izvorni_sadrzaj>
    <derivirana_varijabla naziv="DomainObject.Predmet.TrenutnaVrijednost_1">584020.68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BOJOPLAST d.d. u stečaju PULA zastupanog po punomoćniku St. upravitelj Dražen Ezgeta; Odvj. Anka Zaharija</item>
      <item>FINANCIJSKA AGENCIJA, RC RIJEKA, PODRUŽNICA PULA, PULA</item>
    </izvorni_sadrzaj>
    <derivirana_varijabla naziv="DomainObject.Predmet.StrankaListFormated_1">
      <item>BOJOPLAST d.d. u stečaju PULA zastupanog po punomoćniku St. upravitelj Dražen Ezgeta; Odvj. Anka Zaharija</item>
      <item>FINANCIJSKA AGENCIJA, RC RIJEKA, PODRUŽNICA PULA, PULA</item>
    </derivirana_varijabla>
  </DomainObject.Predmet.StrankaListFormated>
  <DomainObject.Predmet.StrankaListFormatedOIB>
    <izvorni_sadrzaj>
      <item>BOJOPLAST d.d. u stečaju PULA, OIB 92113402303 zastupanog po punomoćniku St. upravitelj Dražen Ezgeta; Odvj. Anka Zaharija</item>
      <item>FINANCIJSKA AGENCIJA, RC RIJEKA, PODRUŽNICA PULA, PULA, OIB 85821130368</item>
    </izvorni_sadrzaj>
    <derivirana_varijabla naziv="DomainObject.Predmet.StrankaListFormatedOIB_1">
      <item>BOJOPLAST d.d. u stečaju PULA, OIB 92113402303 zastupanog po punomoćniku St. upravitelj Dražen Ezgeta; Odvj. Anka Zaharija</item>
      <item>FINANCIJSKA AGENCIJA, RC RIJEKA, PODRUŽNICA PULA, PULA, OIB 85821130368</item>
    </derivirana_varijabla>
  </DomainObject.Predmet.StrankaListFormatedOIB>
  <DomainObject.Predmet.StrankaListFormatedWithAdress>
    <izvorni_sadrzaj>
      <item>BOJOPLAST d.d. u stečaju PULA, Medulinska 53, 52100 Pula zastupanog po punomoćniku St. upravitelj Dražen Ezgeta; Odvj. Anka Zaharija</item>
      <item>FINANCIJSKA AGENCIJA, RC RIJEKA, PODRUŽNICA PULA, PULA, Ulica grada Vukovara 70, 10000 Zagreb</item>
    </izvorni_sadrzaj>
    <derivirana_varijabla naziv="DomainObject.Predmet.StrankaListFormatedWithAdress_1">
      <item>BOJOPLAST d.d. u stečaju PULA, Medulinska 53, 52100 Pula zastupanog po punomoćniku St. upravitelj Dražen Ezgeta; Odvj. Anka Zaharija</item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izvorni_sadrzaj>
    <derivirana_varijabla naziv="DomainObject.Predmet.StrankaListFormatedWithAdressOIB_1"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BOJOPLAST d.d. u stečaju PULA</item>
      <item>FINANCIJSKA AGENCIJA, RC RIJEKA, PODRUŽNICA PULA, PULA</item>
    </izvorni_sadrzaj>
    <derivirana_varijabla naziv="DomainObject.Predmet.StrankaListNazivFormated_1">
      <item>BOJOPLAST d.d. u stečaju PULA</item>
      <item>FINANCIJSKA AGENCIJA, RC RIJEKA, PODRUŽNICA PULA, PULA</item>
    </derivirana_varijabla>
  </DomainObject.Predmet.StrankaListNazivFormated>
  <DomainObject.Predmet.StrankaListNazivFormatedOIB>
    <izvorni_sadrzaj>
      <item>BOJOPLAST d.d. u stečaju PULA, OIB 92113402303</item>
      <item>FINANCIJSKA AGENCIJA, RC RIJEKA, PODRUŽNICA PULA, PULA, OIB 85821130368</item>
    </izvorni_sadrzaj>
    <derivirana_varijabla naziv="DomainObject.Predmet.StrankaListNazivFormatedOIB_1">
      <item>BOJOPLAST d.d. u stečaju PULA, OIB 92113402303</item>
      <item>FINANCIJSKA AGENCIJA, RC RIJEKA, PODRUŽNICA PULA, PULA, OIB 85821130368</item>
    </derivirana_varijabla>
  </DomainObject.Predmet.StrankaListNazivFormatedOIB>
  <DomainObject.Predmet.ProtuStrankaListFormated>
    <izvorni_sadrzaj>
      <item>TIM 90 d.d. POREČ zastupanog po punomoćniku odvj. MIA MIHOVILOVIĆ</item>
    </izvorni_sadrzaj>
    <derivirana_varijabla naziv="DomainObject.Predmet.ProtuStrankaListFormated_1">
      <item>TIM 90 d.d. POREČ zastupanog po punomoćniku odvj. MIA MIHOVILOVIĆ</item>
    </derivirana_varijabla>
  </DomainObject.Predmet.ProtuStrankaListFormated>
  <DomainObject.Predmet.ProtuStrankaListFormatedOIB>
    <izvorni_sadrzaj>
      <item>TIM 90 d.d. POREČ, OIB 63062784520 zastupanog po punomoćniku odvj. MIA MIHOVILOVIĆ</item>
    </izvorni_sadrzaj>
    <derivirana_varijabla naziv="DomainObject.Predmet.ProtuStrankaListFormatedOIB_1">
      <item>TIM 90 d.d. POREČ, OIB 63062784520 zastupanog po punomoćniku odvj. MIA MIHOVILOVIĆ</item>
    </derivirana_varijabla>
  </DomainObject.Predmet.ProtuStrankaListFormatedOIB>
  <DomainObject.Predmet.ProtuStrankaListFormatedWithAdress>
    <izvorni_sadrzaj>
      <item>TIM 90 d.d. POREČ, Vukovarska 19, 52440 Poreč zastupanog po punomoćniku odvj. MIA MIHOVILOVIĆ</item>
    </izvorni_sadrzaj>
    <derivirana_varijabla naziv="DomainObject.Predmet.ProtuStrankaListFormatedWithAdress_1">
      <item>TIM 90 d.d. POREČ, Vukovarska 19, 52440 Poreč zastupanog po punomoćniku odvj. MIA MIHOVILOVIĆ</item>
    </derivirana_varijabla>
  </DomainObject.Predmet.ProtuStrankaListFormatedWithAdress>
  <DomainObject.Predmet.ProtuStrankaListFormatedWithAdressOIB>
    <izvorni_sadrzaj>
      <item>TIM 90 d.d. POREČ, OIB 63062784520, Vukovarska 19, 52440 Poreč zastupanog po punomoćniku odvj. MIA MIHOVILOVIĆ</item>
    </izvorni_sadrzaj>
    <derivirana_varijabla naziv="DomainObject.Predmet.ProtuStrankaListFormatedWithAdressOIB_1">
      <item>TIM 90 d.d. POREČ, OIB 63062784520, Vukovarska 19, 52440 Poreč zastupanog po punomoćniku odvj. MIA MIHOVILOVIĆ</item>
    </derivirana_varijabla>
  </DomainObject.Predmet.ProtuStrankaListFormatedWithAdressOIB>
  <DomainObject.Predmet.ProtuStrankaListNazivFormated>
    <izvorni_sadrzaj>
      <item>TIM 90 d.d. POREČ</item>
    </izvorni_sadrzaj>
    <derivirana_varijabla naziv="DomainObject.Predmet.ProtuStrankaListNazivFormated_1">
      <item>TIM 90 d.d. POREČ</item>
    </derivirana_varijabla>
  </DomainObject.Predmet.ProtuStrankaListNazivFormated>
  <DomainObject.Predmet.ProtuStrankaListNazivFormatedOIB>
    <izvorni_sadrzaj>
      <item>TIM 90 d.d. POREČ, OIB 63062784520</item>
    </izvorni_sadrzaj>
    <derivirana_varijabla naziv="DomainObject.Predmet.ProtuStrankaListNazivFormatedOIB_1">
      <item>TIM 90 d.d. POREČ, OIB 63062784520</item>
    </derivirana_varijabla>
  </DomainObject.Predmet.ProtuStrankaListNazivFormatedOIB>
  <DomainObject.Predmet.OstaliListFormated>
    <izvorni_sadrzaj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OstaliListFormated_1"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  <item>Odvj. Šimun Vulić</item>
      <item>Igor Matešić vl. obrta RI-KLIMA</item>
    </derivirana_varijabla>
  </DomainObject.Predmet.OstaliListFormated>
  <DomainObject.Predmet.OstaliListFormatedOIB>
    <izvorni_sadrzaj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  <item>Odvj. Šimun Vulić</item>
      <item>Igor Matešić vl. obrta RI-KLIMA, OIB 13235672185</item>
    </izvorni_sadrzaj>
    <derivirana_varijabla naziv="DomainObject.Predmet.OstaliListFormatedOIB_1"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  <item>Odvj. Šimun Vulić</item>
      <item>Igor Matešić vl. obrta RI-KLIMA, OIB 13235672185</item>
    </derivirana_varijabla>
  </DomainObject.Predmet.OstaliListFormatedOIB>
  <DomainObject.Predmet.OstaliListFormatedWithAdress>
    <izvorni_sadrzaj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  <item>Odvj. Šimun Vulić, V. Lisinskog 2, 51000 Rijeka</item>
      <item>Igor Matešić vl. obrta RI-KLIMA, Liburnijska 24, 51000 Rijeka</item>
    </izvorni_sadrzaj>
    <derivirana_varijabla naziv="DomainObject.Predmet.OstaliListFormatedWithAdress_1"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  <item>Odvj. Šimun Vulić, V. Lisinskog 2, 51000 Rijeka</item>
      <item>Igor Matešić vl. obrta RI-KLIMA, Liburnijska 24, 51000 Rijeka</item>
    </derivirana_varijabla>
  </DomainObject.Predmet.OstaliListFormatedWithAdress>
  <DomainObject.Predmet.OstaliListFormatedWithAdressOIB>
    <izvorni_sadrzaj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  <item>Odvj. Šimun Vulić, V. Lisinskog 2, 51000 Rijeka</item>
      <item>Igor Matešić vl. obrta RI-KLIMA, OIB 13235672185, Liburnijska 24, 51000 Rijeka</item>
    </izvorni_sadrzaj>
    <derivirana_varijabla naziv="DomainObject.Predmet.OstaliListFormatedWithAdressOIB_1"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  <item>Odvj. Šimun Vulić, V. Lisinskog 2, 51000 Rijeka</item>
      <item>Igor Matešić vl. obrta RI-KLIMA, OIB 13235672185, Liburnijska 24, 51000 Rijeka</item>
    </derivirana_varijabla>
  </DomainObject.Predmet.OstaliListFormatedWithAdressOIB>
  <DomainObject.Predmet.OstaliListNazivFormated>
    <izvorni_sadrzaj>
      <item>St. upravitelj Dražen Ezgeta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OstaliListNazivFormated_1">
      <item>St. upravitelj Dražen Ezgeta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derivirana_varijabla>
  </DomainObject.Predmet.OstaliListNazivFormated>
  <DomainObject.Predmet.OstaliListNazivFormatedOIB>
    <izvorni_sadrzaj>
      <item>St. upravitelj Dražen Ezgeta</item>
      <item>Odvj. Anka Zaharija, OIB 63099034589</item>
      <item>odvj. MIA MIHOVILOVIĆ</item>
      <item>Tin Matić i partneri odvjetničko društvo, društvo s ograničenom odgovornošću, OIB 08908355669</item>
      <item>Odvj. Šimun Vulić</item>
      <item>Igor Matešić vl. obrta RI-KLIMA, OIB 13235672185</item>
    </izvorni_sadrzaj>
    <derivirana_varijabla naziv="DomainObject.Predmet.OstaliListNazivFormatedOIB_1">
      <item>St. upravitelj Dražen Ezgeta</item>
      <item>Odvj. Anka Zaharija, OIB 63099034589</item>
      <item>odvj. MIA MIHOVILOVIĆ</item>
      <item>Tin Matić i partneri odvjetničko društvo, društvo s ograničenom odgovornošću, OIB 08908355669</item>
      <item>Odvj. Šimun Vulić</item>
      <item>Igor Matešić vl. obrta RI-KLIMA, OIB 13235672185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BOJOPLAST d.d. u stečaju PULA i dr.</izvorni_sadrzaj>
    <derivirana_varijabla naziv="DomainObject.Predmet.StrankaIDrugi_1">BOJOPLAST d.d. u stečaju PULA i dr.</derivirana_varijabla>
  </DomainObject.Predmet.StrankaIDrugi>
  <DomainObject.Predmet.ProtustrankaIDrugi>
    <izvorni_sadrzaj>TIM 90 d.d. POREČ</izvorni_sadrzaj>
    <derivirana_varijabla naziv="DomainObject.Predmet.ProtustrankaIDrugi_1">TIM 90 d.d. POREČ</derivirana_varijabla>
  </DomainObject.Predmet.ProtustrankaIDrugi>
  <DomainObject.Predmet.StrankaIDrugiAdressOIB>
    <izvorni_sadrzaj>BOJOPLAST d.d. u stečaju PULA, OIB 92113402303, Medulinska 53, 52100 Pula i dr.</izvorni_sadrzaj>
    <derivirana_varijabla naziv="DomainObject.Predmet.StrankaIDrugiAdressOIB_1">BOJOPLAST d.d. u stečaju PULA, OIB 92113402303, Medulinska 53, 52100 Pula i dr.</derivirana_varijabla>
  </DomainObject.Predmet.StrankaIDrugiAdressOIB>
  <DomainObject.Predmet.ProtustrankaIDrugiAdressOIB>
    <izvorni_sadrzaj>TIM 90 d.d. POREČ, OIB 63062784520, Vukovarska 19, 52440 Poreč</izvorni_sadrzaj>
    <derivirana_varijabla naziv="DomainObject.Predmet.ProtustrankaIDrugiAdressOIB_1">TIM 90 d.d. POREČ, OIB 63062784520,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SudioniciListNaziv_1"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derivirana_varijabla>
  </DomainObject.Predmet.SudioniciListNaziv>
  <DomainObject.Predmet.SudioniciListAdressOIB>
    <izvorni_sadrzaj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  <item>Odvj. Šimun Vulić, V. Lisinskog 2,51000 Rijeka</item>
      <item>Igor Matešić vl. obrta RI-KLIMA, OIB 13235672185, Liburnijska 24,51000 Rijeka</item>
    </izvorni_sadrzaj>
    <derivirana_varijabla naziv="DomainObject.Predmet.SudioniciListAdressOIB_1"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  <item>Odvj. Šimun Vulić, V. Lisinskog 2,51000 Rijeka</item>
      <item>Igor Matešić vl. obrta RI-KLIMA, OIB 13235672185, Liburnijska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92113402303</item>
      <item>, OIB 63062784520</item>
      <item>, OIB null</item>
      <item>, OIB 85821130368</item>
      <item>, OIB 63099034589</item>
      <item>, OIB null</item>
      <item>, OIB 08908355669</item>
      <item>, OIB null</item>
      <item>, OIB 13235672185</item>
    </izvorni_sadrzaj>
    <derivirana_varijabla naziv="DomainObject.Predmet.SudioniciListNazivOIB_1">
      <item>, OIB 92113402303</item>
      <item>, OIB 63062784520</item>
      <item>, OIB null</item>
      <item>, OIB 85821130368</item>
      <item>, OIB 63099034589</item>
      <item>, OIB null</item>
      <item>, OIB 08908355669</item>
      <item>, OIB null</item>
      <item>, OIB 13235672185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1608</properties:Characters>
  <properties:Lines>54</properties:Lines>
  <properties:Paragraphs>24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2017-10-11T06:05:00Z</dcterms:created>
  <dc:creator>Jasmina Matika</dc:creator>
  <cp:lastModifiedBy>Jasmina Matika</cp:lastModifiedBy>
  <dcterms:modified xmlns:xsi="http://www.w3.org/2001/XMLSchema-instance" xsi:type="dcterms:W3CDTF">2017-10-12T12:22:00Z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