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6276" w14:paraId="3b76276" w:rsidRDefault="001606FE" w:rsidP="001606FE" w:rsidR="001606FE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6FE" w:rsidP="001606FE" w:rsidR="001606FE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06FE" w:rsidP="001606FE" w:rsidR="001606F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06FE" w:rsidP="001606FE" w:rsidR="001606F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06FE" w:rsidP="001606FE" w:rsidR="001606F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1606FE" w:rsidP="001606FE" w:rsidR="001606F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1606FE" w:rsidP="001606FE" w:rsidR="001606FE" w:rsidRPr="00111278">
      <w:pPr>
        <w:jc w:val="center"/>
        <w:rPr>
          <w:rFonts w:cs="Times New Roman" w:eastAsia="Times New Roman"/>
          <w:szCs w:val="24"/>
        </w:rPr>
      </w:pPr>
    </w:p>
    <w:p w:rsidRDefault="001606FE" w:rsidP="001606FE" w:rsidR="001606F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1606FE" w:rsidP="001606FE" w:rsidR="001606FE" w:rsidRPr="00111278">
      <w:pPr>
        <w:rPr>
          <w:rFonts w:cs="Times New Roman" w:eastAsia="Times New Roman"/>
          <w:szCs w:val="24"/>
        </w:rPr>
      </w:pPr>
    </w:p>
    <w:p w:rsidRDefault="001606FE" w:rsidP="001606FE" w:rsidR="001606FE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12400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11.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LAST d. o. o. „u likvidaciji“ Pula, Rizzijeva 18, OIB 20544001381, MBS 040195845,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F90019" w:rsidP="001606FE" w:rsidR="00F90019">
      <w:pPr>
        <w:jc w:val="center"/>
        <w:rPr>
          <w:rFonts w:cs="Times New Roman" w:eastAsia="Times New Roman"/>
          <w:szCs w:val="24"/>
        </w:rPr>
      </w:pPr>
    </w:p>
    <w:p w:rsidRDefault="001606FE" w:rsidP="001606FE" w:rsidR="001606F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1606FE" w:rsidP="001606FE" w:rsidR="001606FE" w:rsidRPr="00111278">
      <w:pPr>
        <w:rPr>
          <w:rFonts w:cs="Times New Roman" w:eastAsia="Times New Roman"/>
          <w:szCs w:val="24"/>
        </w:rPr>
      </w:pPr>
    </w:p>
    <w:p w:rsidRDefault="001606FE" w:rsidP="001606FE" w:rsidR="001606FE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LAST d. o. o. „u likvidaciji“ Pula, Rizzijeva 18, OIB 20544001381, MBS 040195845.</w:t>
      </w:r>
    </w:p>
    <w:p w:rsidRDefault="001606FE" w:rsidP="001606FE" w:rsidR="001606FE">
      <w:pPr>
        <w:ind w:firstLine="708"/>
        <w:rPr>
          <w:rFonts w:cs="Times New Roman" w:eastAsia="Times New Roman"/>
          <w:szCs w:val="24"/>
        </w:rPr>
      </w:pPr>
    </w:p>
    <w:p w:rsidRDefault="00F90019" w:rsidP="001606FE" w:rsidR="00F90019" w:rsidRPr="00651511">
      <w:pPr>
        <w:ind w:firstLine="708"/>
        <w:rPr>
          <w:rFonts w:cs="Times New Roman" w:eastAsia="Times New Roman"/>
          <w:szCs w:val="24"/>
        </w:rPr>
      </w:pPr>
    </w:p>
    <w:p w:rsidRDefault="001606FE" w:rsidP="001606FE" w:rsidR="001606FE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1606FE" w:rsidP="001606FE" w:rsidR="001606FE" w:rsidRPr="00111278">
      <w:pPr>
        <w:ind w:firstLine="708"/>
        <w:rPr>
          <w:rFonts w:cs="Times New Roman" w:eastAsia="Times New Roman"/>
          <w:szCs w:val="24"/>
        </w:rPr>
      </w:pPr>
    </w:p>
    <w:p w:rsidRDefault="001606FE" w:rsidP="001606FE" w:rsidR="001606FE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LAST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630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14.549,75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1606FE" w:rsidP="001606FE" w:rsidR="001606FE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606FE" w:rsidP="001606FE" w:rsidR="001606F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Tt-13/5207.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1606FE" w:rsidP="001606FE" w:rsidR="001606FE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606FE" w:rsidP="001606FE" w:rsidR="001606F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1606FE" w:rsidP="001606FE" w:rsidR="001606F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1606FE" w:rsidP="001606FE" w:rsidR="001606F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F90019">
        <w:rPr>
          <w:rFonts w:cs="Times New Roman" w:eastAsia="Times New Roman"/>
          <w:szCs w:val="24"/>
        </w:rPr>
        <w:t>, v. r.</w:t>
      </w:r>
    </w:p>
    <w:p w:rsidRDefault="001606FE" w:rsidP="001606FE" w:rsidR="001606F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1606FE" w:rsidP="001606FE" w:rsidR="001606FE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1606FE" w:rsidP="001606FE" w:rsidR="001606F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1606FE" w:rsidR="0038720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6FE" w:rsidP="001606FE" w:rsidR="001606FE">
      <w:r>
        <w:separator/>
      </w:r>
    </w:p>
  </w:endnote>
  <w:endnote w:id="0" w:type="continuationSeparator">
    <w:p w:rsidRDefault="001606FE" w:rsidP="001606FE" w:rsidR="0016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6FE" w:rsidP="001606FE" w:rsidR="001606FE">
      <w:r>
        <w:separator/>
      </w:r>
    </w:p>
  </w:footnote>
  <w:footnote w:id="0" w:type="continuationSeparator">
    <w:p w:rsidRDefault="001606FE" w:rsidP="001606FE" w:rsidR="00160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6FE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65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St-882/2015-3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6FE" w:rsidP="00B63FAD" w:rsidR="00B63FAD" w:rsidRPr="005153B5">
    <w:pPr>
      <w:pStyle w:val="Zaglavlje"/>
      <w:jc w:val="right"/>
    </w:pPr>
    <w:r>
      <w:rPr>
        <w:szCs w:val="24"/>
      </w:rPr>
      <w:t>11 St-882/2015-3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52E5"/>
    <w:rsid w:val="001606FE"/>
    <w:rsid w:val="005465FA"/>
    <w:rsid w:val="0075528E"/>
    <w:rsid w:val="0079403F"/>
    <w:rsid w:val="007D52E5"/>
    <w:rsid w:val="00F9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06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06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06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6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6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06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06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5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65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65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65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06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06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06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6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6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06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06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5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65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65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65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 d.o.o. ''u likvidaciji'' PULA</izvorni_sadrzaj>
    <derivirana_varijabla naziv="DomainObject.Predmet.ProtustrankaFormated_1">  LAST d.o.o. ''u likvidaciji'' PULA</derivirana_varijabla>
  </DomainObject.Predmet.ProtustrankaFormated>
  <DomainObject.Predmet.ProtustrankaFormatedOIB>
    <izvorni_sadrzaj>  LAST d.o.o. ''u likvidaciji'' PULA, OIB 20544001381</izvorni_sadrzaj>
    <derivirana_varijabla naziv="DomainObject.Predmet.ProtustrankaFormatedOIB_1">  LAST d.o.o. ''u likvidaciji'' PULA, OIB 20544001381</derivirana_varijabla>
  </DomainObject.Predmet.ProtustrankaFormatedOIB>
  <DomainObject.Predmet.ProtustrankaFormatedWithAdress>
    <izvorni_sadrzaj> LAST d.o.o. ''u likvidaciji'' PULA, Rizzijeva 18, 52100 Pula</izvorni_sadrzaj>
    <derivirana_varijabla naziv="DomainObject.Predmet.ProtustrankaFormatedWithAdress_1"> LAST d.o.o. ''u likvidaciji'' PULA, Rizzijeva 18, 52100 Pula</derivirana_varijabla>
  </DomainObject.Predmet.ProtustrankaFormatedWithAdress>
  <DomainObject.Predmet.ProtustrankaFormatedWithAdressOIB>
    <izvorni_sadrzaj> LAST d.o.o. ''u likvidaciji'' PULA, OIB 20544001381, Rizzijeva 18, 52100 Pula</izvorni_sadrzaj>
    <derivirana_varijabla naziv="DomainObject.Predmet.ProtustrankaFormatedWithAdressOIB_1"> LAST d.o.o. ''u likvidaciji'' PULA, OIB 20544001381, Rizzijeva 18, 52100 Pula</derivirana_varijabla>
  </DomainObject.Predmet.ProtustrankaFormatedWithAdressOIB>
  <DomainObject.Predmet.ProtustrankaWithAdress>
    <izvorni_sadrzaj>LAST d.o.o. ''u likvidaciji'' PULA Rizzijeva 18, 52100 Pula</izvorni_sadrzaj>
    <derivirana_varijabla naziv="DomainObject.Predmet.ProtustrankaWithAdress_1">LAST d.o.o. ''u likvidaciji'' PULA Rizzijeva 18, 52100 Pula</derivirana_varijabla>
  </DomainObject.Predmet.ProtustrankaWithAdress>
  <DomainObject.Predmet.ProtustrankaWithAdressOIB>
    <izvorni_sadrzaj>LAST d.o.o. ''u likvidaciji'' PULA, OIB 20544001381, Rizzijeva 18, 52100 Pula</izvorni_sadrzaj>
    <derivirana_varijabla naziv="DomainObject.Predmet.ProtustrankaWithAdressOIB_1">LAST d.o.o. ''u likvidaciji'' PULA, OIB 20544001381, Rizzijeva 18, 52100 Pula</derivirana_varijabla>
  </DomainObject.Predmet.ProtustrankaWithAdressOIB>
  <DomainObject.Predmet.ProtustrankaNazivFormated>
    <izvorni_sadrzaj>LAST d.o.o. ''u likvidaciji'' PULA</izvorni_sadrzaj>
    <derivirana_varijabla naziv="DomainObject.Predmet.ProtustrankaNazivFormated_1">LAST d.o.o. ''u likvidaciji'' PULA</derivirana_varijabla>
  </DomainObject.Predmet.ProtustrankaNazivFormated>
  <DomainObject.Predmet.ProtustrankaNazivFormatedOIB>
    <izvorni_sadrzaj>LAST d.o.o. ''u likvidaciji'' PULA, OIB 20544001381</izvorni_sadrzaj>
    <derivirana_varijabla naziv="DomainObject.Predmet.ProtustrankaNazivFormatedOIB_1">LAST d.o.o. ''u likvidaciji'' PULA, OIB 20544001381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14549.75</izvorni_sadrzaj>
    <derivirana_varijabla naziv="DomainObject.Predmet.TrenutnaVrijednost_1">14549.75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LAST d.o.o. ''u likvidaciji'' PULA</item>
    </izvorni_sadrzaj>
    <derivirana_varijabla naziv="DomainObject.Predmet.ProtuStrankaListFormated_1">
      <item>LAST d.o.o. ''u likvidaciji'' PULA</item>
    </derivirana_varijabla>
  </DomainObject.Predmet.ProtuStrankaListFormated>
  <DomainObject.Predmet.ProtuStrankaListFormatedOIB>
    <izvorni_sadrzaj>
      <item>LAST d.o.o. ''u likvidaciji'' PULA, OIB 20544001381</item>
    </izvorni_sadrzaj>
    <derivirana_varijabla naziv="DomainObject.Predmet.ProtuStrankaListFormatedOIB_1">
      <item>LAST d.o.o. ''u likvidaciji'' PULA, OIB 20544001381</item>
    </derivirana_varijabla>
  </DomainObject.Predmet.ProtuStrankaListFormatedOIB>
  <DomainObject.Predmet.ProtuStrankaListFormatedWithAdress>
    <izvorni_sadrzaj>
      <item>LAST d.o.o. ''u likvidaciji'' PULA, Rizzijeva 18, 52100 Pula</item>
    </izvorni_sadrzaj>
    <derivirana_varijabla naziv="DomainObject.Predmet.ProtuStrankaListFormatedWithAdress_1">
      <item>LAST d.o.o. ''u likvidaciji'' PULA, Rizzijeva 18, 52100 Pula</item>
    </derivirana_varijabla>
  </DomainObject.Predmet.ProtuStrankaListFormatedWithAdress>
  <DomainObject.Predmet.ProtuStrankaListFormatedWithAdressOIB>
    <izvorni_sadrzaj>
      <item>LAST d.o.o. ''u likvidaciji'' PULA, OIB 20544001381, Rizzijeva 18, 52100 Pula</item>
    </izvorni_sadrzaj>
    <derivirana_varijabla naziv="DomainObject.Predmet.ProtuStrankaListFormatedWithAdressOIB_1">
      <item>LAST d.o.o. ''u likvidaciji'' PULA, OIB 20544001381, Rizzijeva 18, 52100 Pula</item>
    </derivirana_varijabla>
  </DomainObject.Predmet.ProtuStrankaListFormatedWithAdressOIB>
  <DomainObject.Predmet.ProtuStrankaListNazivFormated>
    <izvorni_sadrzaj>
      <item>LAST d.o.o. ''u likvidaciji'' PULA</item>
    </izvorni_sadrzaj>
    <derivirana_varijabla naziv="DomainObject.Predmet.ProtuStrankaListNazivFormated_1">
      <item>LAST d.o.o. ''u likvidaciji'' PULA</item>
    </derivirana_varijabla>
  </DomainObject.Predmet.ProtuStrankaListNazivFormated>
  <DomainObject.Predmet.ProtuStrankaListNazivFormatedOIB>
    <izvorni_sadrzaj>
      <item>LAST d.o.o. ''u likvidaciji'' PULA, OIB 20544001381</item>
    </izvorni_sadrzaj>
    <derivirana_varijabla naziv="DomainObject.Predmet.ProtuStrankaListNazivFormatedOIB_1">
      <item>LAST d.o.o. ''u likvidaciji'' PULA, OIB 20544001381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LAST d.o.o. ''u likvidaciji'' PULA</izvorni_sadrzaj>
    <derivirana_varijabla naziv="DomainObject.Predmet.ProtustrankaIDrugi_1">LAST d.o.o. ''u likvidaciji''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LAST d.o.o. ''u likvidaciji'' PULA, OIB 20544001381, Rizzijeva 18, 52100 Pula</izvorni_sadrzaj>
    <derivirana_varijabla naziv="DomainObject.Predmet.ProtustrankaIDrugiAdressOIB_1">LAST d.o.o. ''u likvidaciji'' PULA, OIB 20544001381, Rizzijeva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LAST d.o.o. ''u likvidaciji'' PULA</item>
    </izvorni_sadrzaj>
    <derivirana_varijabla naziv="DomainObject.Predmet.SudioniciListNaziv_1">
      <item>FINANCIJSKA AGENCIJA, RC RIJEKA, PODRUŽNICA PULA, PULA</item>
      <item>LAST d.o.o. ''u likvidaciji''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LAST d.o.o. ''u likvidaciji'' PULA, OIB 20544001381, Rizzijeva 18,52100 Pula</item>
    </izvorni_sadrzaj>
    <derivirana_varijabla naziv="DomainObject.Predmet.SudioniciListAdressOIB_1">
      <item>FINANCIJSKA AGENCIJA, RC RIJEKA, PODRUŽNICA PULA, PULA, OIB 85821130368, Ulica grada Vukovara 70,Zagreb</item>
      <item>LAST d.o.o. ''u likvidaciji'' PULA, OIB 20544001381, Rizzijeva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20544001381</item>
    </izvorni_sadrzaj>
    <derivirana_varijabla naziv="DomainObject.Predmet.SudioniciListNazivOIB_1">
      <item>, OIB 85821130368</item>
      <item>, OIB 20544001381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1995</properties:Characters>
  <properties:Lines>49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2016-02-05T13:48:00Z</dcterms:created>
  <dc:creator>Mihaela Kaligari</dc:creator>
  <dc:description/>
  <cp:keywords/>
  <cp:lastModifiedBy>Jasmina Matika</cp:lastModifiedBy>
  <cp:lastPrinted>2016-02-05T14:12:00Z</cp:lastPrinted>
  <dcterms:modified xmlns:xsi="http://www.w3.org/2001/XMLSchema-instance" xsi:type="dcterms:W3CDTF">2016-02-08T09:53:00Z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