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a874" w14:paraId="30ca87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B83705">
        <w:rPr>
          <w:b/>
        </w:rPr>
        <w:t>Broj: 7/St-</w:t>
      </w:r>
      <w:r w:rsidR="004E1010">
        <w:rPr>
          <w:b/>
        </w:rPr>
        <w:t>666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964BC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4E1010">
        <w:t>METAL GALANT KASAPOVIĆ d.o.o. za proizvodnju, građenje, usluge i trgovinu</w:t>
      </w:r>
      <w:r w:rsidR="008C556E">
        <w:t>,</w:t>
      </w:r>
      <w:r w:rsidR="00C7165D">
        <w:t xml:space="preserve"> skraćena tvrtka: </w:t>
      </w:r>
      <w:r w:rsidR="004E1010">
        <w:t>METAL GALANT KASAPOVIĆ d.o.o., Slavonski Brod,  22. lipnja 1941. br.3, OIB 03532158258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84822">
        <w:t>0</w:t>
      </w:r>
      <w:r w:rsidR="002268AF">
        <w:t>6</w:t>
      </w:r>
      <w:r w:rsidR="00FE4523">
        <w:t xml:space="preserve">. </w:t>
      </w:r>
      <w:r w:rsidR="00584822">
        <w:t>rujna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4E1010" w:rsidRPr="004E1010">
        <w:t>METAL GALANT KASAPOVIĆ d.o.o. za proizvodnju, građenje, usluge i trgovinu, skraćena tvrtka: METAL GALANT KASAPOVIĆ d.o.o., Slavonski Brod,  22. lipnja 1941. br.3, OIB 03532158258</w:t>
      </w:r>
      <w:r w:rsidR="00067508">
        <w:t xml:space="preserve">, </w:t>
      </w:r>
      <w:r w:rsidR="00B76165">
        <w:t xml:space="preserve">iznosi </w:t>
      </w:r>
      <w:r w:rsidR="004E1010">
        <w:t>6.209,27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8B28A4">
        <w:t xml:space="preserve">član uprave </w:t>
      </w:r>
      <w:r w:rsidR="001F1957">
        <w:t xml:space="preserve">dužnika </w:t>
      </w:r>
      <w:r w:rsidR="004E1010">
        <w:t xml:space="preserve">Antun </w:t>
      </w:r>
      <w:proofErr w:type="spellStart"/>
      <w:r w:rsidR="004E1010">
        <w:t>Kasapović</w:t>
      </w:r>
      <w:proofErr w:type="spellEnd"/>
      <w:r w:rsidR="004E1010">
        <w:t>, Slavonski Brod, 22. lipnja 1941.br.3, OIB 81938823069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84822">
        <w:rPr>
          <w:b/>
        </w:rPr>
        <w:t>66</w:t>
      </w:r>
      <w:r w:rsidR="004E1010">
        <w:rPr>
          <w:b/>
        </w:rPr>
        <w:t>6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84822">
        <w:t>Slavonskom Brodu,0</w:t>
      </w:r>
      <w:r w:rsidR="002268AF">
        <w:t>6</w:t>
      </w:r>
      <w:r w:rsidR="00FE4523">
        <w:t>.</w:t>
      </w:r>
      <w:r w:rsidR="008140E9">
        <w:t xml:space="preserve"> </w:t>
      </w:r>
      <w:r w:rsidR="00584822">
        <w:t>rujna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5B3" w:rsidR="000135B3">
      <w:r>
        <w:separator/>
      </w:r>
    </w:p>
  </w:endnote>
  <w:endnote w:id="0" w:type="continuationSeparator">
    <w:p w:rsidRDefault="000135B3" w:rsidR="00013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5B3" w:rsidR="000135B3">
      <w:r>
        <w:separator/>
      </w:r>
    </w:p>
  </w:footnote>
  <w:footnote w:id="0" w:type="continuationSeparator">
    <w:p w:rsidRDefault="000135B3" w:rsidR="00013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8BE"/>
    <w:rsid w:val="00011C68"/>
    <w:rsid w:val="0001245A"/>
    <w:rsid w:val="00012BB2"/>
    <w:rsid w:val="000135B3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041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268A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010"/>
    <w:rsid w:val="004E1973"/>
    <w:rsid w:val="004E466C"/>
    <w:rsid w:val="004F5FE8"/>
    <w:rsid w:val="004F787E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4822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15E3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96D62"/>
    <w:rsid w:val="008A224F"/>
    <w:rsid w:val="008A6156"/>
    <w:rsid w:val="008A66B9"/>
    <w:rsid w:val="008A786C"/>
    <w:rsid w:val="008B0E56"/>
    <w:rsid w:val="008B28A4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64BCF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01A69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5875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66C6A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6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6209.27</izvorni_sadrzaj>
    <derivirana_varijabla naziv="DomainObject.Predmet.InicijalnaVrijednost_1">6209.27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 1. SZ</izvorni_sadrzaj>
    <derivirana_varijabla naziv="DomainObject.Predmet.PrimjedbaSuca_1">čl. 429 st 1. SZ</derivirana_varijabla>
  </DomainObject.Predmet.PrimjedbaSuca>
  <DomainObject.Predmet.ProtustrankaFormated>
    <izvorni_sadrzaj>  METAL GALANT KASAPOVIĆ d.o.o. za proizvodnju, građenje, usluge i trgovinu</izvorni_sadrzaj>
    <derivirana_varijabla naziv="DomainObject.Predmet.ProtustrankaFormated_1">  METAL GALANT KASAPOVIĆ d.o.o. za proizvodnju, građenje, usluge i trgovinu</derivirana_varijabla>
  </DomainObject.Predmet.ProtustrankaFormated>
  <DomainObject.Predmet.ProtustrankaFormatedOIB>
    <izvorni_sadrzaj>  METAL GALANT KASAPOVIĆ d.o.o. za proizvodnju, građenje, usluge i trgovinu, OIB 03532158258</izvorni_sadrzaj>
    <derivirana_varijabla naziv="DomainObject.Predmet.ProtustrankaFormatedOIB_1">  METAL GALANT KASAPOVIĆ d.o.o. za proizvodnju, građenje, usluge i trgovinu, OIB 03532158258</derivirana_varijabla>
  </DomainObject.Predmet.ProtustrankaFormatedOIB>
  <DomainObject.Predmet.ProtustrankaFormatedWithAdress>
    <izvorni_sadrzaj> METAL GALANT KASAPOVIĆ d.o.o. za proizvodnju, građenje, usluge i trgovinu, 22. lipnja 1941. br.3 , 35000 Slavonski Brod</izvorni_sadrzaj>
    <derivirana_varijabla naziv="DomainObject.Predmet.ProtustrankaFormatedWithAdress_1"> METAL GALANT KASAPOVIĆ d.o.o. za proizvodnju, građenje, usluge i trgovinu, 22. lipnja 1941. br.3 , 35000 Slavonski Brod</derivirana_varijabla>
  </DomainObject.Predmet.ProtustrankaFormatedWithAdress>
  <DomainObject.Predmet.ProtustrankaFormatedWithAdressOIB>
    <izvorni_sadrzaj> METAL GALANT KASAPOVIĆ d.o.o. za proizvodnju, građenje, usluge i trgovinu, OIB 03532158258, 22. lipnja 1941. br.3 , 35000 Slavonski Brod</izvorni_sadrzaj>
    <derivirana_varijabla naziv="DomainObject.Predmet.ProtustrankaFormatedWithAdressOIB_1"> METAL GALANT KASAPOVIĆ d.o.o. za proizvodnju, građenje, usluge i trgovinu, OIB 03532158258, 22. lipnja 1941. br.3 , 35000 Slavonski Brod</derivirana_varijabla>
  </DomainObject.Predmet.ProtustrankaFormatedWithAdressOIB>
  <DomainObject.Predmet.ProtustrankaWithAdress>
    <izvorni_sadrzaj>METAL GALANT KASAPOVIĆ d.o.o. za proizvodnju, građenje, usluge i trgovinu 22. lipnja 1941. br.3 , 35000 Slavonski Brod</izvorni_sadrzaj>
    <derivirana_varijabla naziv="DomainObject.Predmet.ProtustrankaWithAdress_1">METAL GALANT KASAPOVIĆ d.o.o. za proizvodnju, građenje, usluge i trgovinu 22. lipnja 1941. br.3 , 35000 Slavonski Brod</derivirana_varijabla>
  </DomainObject.Predmet.ProtustrankaWithAdress>
  <DomainObject.Predmet.ProtustrankaWithAdressOIB>
    <izvorni_sadrzaj>METAL GALANT KASAPOVIĆ d.o.o. za proizvodnju, građenje, usluge i trgovinu, OIB 03532158258, 22. lipnja 1941. br.3 , 35000 Slavonski Brod</izvorni_sadrzaj>
    <derivirana_varijabla naziv="DomainObject.Predmet.ProtustrankaWithAdressOIB_1">METAL GALANT KASAPOVIĆ d.o.o. za proizvodnju, građenje, usluge i trgovinu, OIB 03532158258, 22. lipnja 1941. br.3 , 35000 Slavonski Brod</derivirana_varijabla>
  </DomainObject.Predmet.ProtustrankaWithAdressOIB>
  <DomainObject.Predmet.ProtustrankaNazivFormated>
    <izvorni_sadrzaj>METAL GALANT KASAPOVIĆ d.o.o. za proizvodnju, građenje, usluge i trgovinu</izvorni_sadrzaj>
    <derivirana_varijabla naziv="DomainObject.Predmet.ProtustrankaNazivFormated_1">METAL GALANT KASAPOVIĆ d.o.o. za proizvodnju, građenje, usluge i trgovinu</derivirana_varijabla>
  </DomainObject.Predmet.ProtustrankaNazivFormated>
  <DomainObject.Predmet.ProtustrankaNazivFormatedOIB>
    <izvorni_sadrzaj>METAL GALANT KASAPOVIĆ d.o.o. za proizvodnju, građenje, usluge i trgovinu, OIB 03532158258</izvorni_sadrzaj>
    <derivirana_varijabla naziv="DomainObject.Predmet.ProtustrankaNazivFormatedOIB_1">METAL GALANT KASAPOVIĆ d.o.o. za proizvodnju, građenje, usluge i trgovinu, OIB 03532158258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GALANT KASAPOVIĆ d.o.o. za proizvodnju, građenje, usluge i trgovinu</item>
    </izvorni_sadrzaj>
    <derivirana_varijabla naziv="DomainObject.Predmet.ProtuStrankaListFormated_1">
      <item>METAL GALANT KASAPOVIĆ d.o.o. za proizvodnju, građenje, usluge i trgovinu</item>
    </derivirana_varijabla>
  </DomainObject.Predmet.ProtuStrankaListFormated>
  <DomainObject.Predmet.ProtuStrankaListFormatedOIB>
    <izvorni_sadrzaj>
      <item>METAL GALANT KASAPOVIĆ d.o.o. za proizvodnju, građenje, usluge i trgovinu, OIB 03532158258</item>
    </izvorni_sadrzaj>
    <derivirana_varijabla naziv="DomainObject.Predmet.ProtuStrankaListFormatedOIB_1">
      <item>METAL GALANT KASAPOVIĆ d.o.o. za proizvodnju, građenje, usluge i trgovinu, OIB 03532158258</item>
    </derivirana_varijabla>
  </DomainObject.Predmet.ProtuStrankaListFormatedOIB>
  <DomainObject.Predmet.ProtuStrankaListFormatedWithAdress>
    <izvorni_sadrzaj>
      <item>METAL GALANT KASAPOVIĆ d.o.o. za proizvodnju, građenje, usluge i trgovinu, 22. lipnja 1941. br.3 , 35000 Slavonski Brod</item>
    </izvorni_sadrzaj>
    <derivirana_varijabla naziv="DomainObject.Predmet.ProtuStrankaListFormatedWithAdress_1">
      <item>METAL GALANT KASAPOVIĆ d.o.o. za proizvodnju, građenje, usluge i trgovinu, 22. lipnja 1941. br.3 , 35000 Slavonski Brod</item>
    </derivirana_varijabla>
  </DomainObject.Predmet.ProtuStrankaListFormatedWithAdress>
  <DomainObject.Predmet.ProtuStrankaListFormatedWithAdressOIB>
    <izvorni_sadrzaj>
      <item>METAL GALANT KASAPOVIĆ d.o.o. za proizvodnju, građenje, usluge i trgovinu, OIB 03532158258, 22. lipnja 1941. br.3 , 35000 Slavonski Brod</item>
    </izvorni_sadrzaj>
    <derivirana_varijabla naziv="DomainObject.Predmet.ProtuStrankaListFormatedWithAdressOIB_1">
      <item>METAL GALANT KASAPOVIĆ d.o.o. za proizvodnju, građenje, usluge i trgovinu, OIB 03532158258, 22. lipnja 1941. br.3 , 35000 Slavonski Brod</item>
    </derivirana_varijabla>
  </DomainObject.Predmet.ProtuStrankaListFormatedWithAdressOIB>
  <DomainObject.Predmet.ProtuStrankaListNazivFormated>
    <izvorni_sadrzaj>
      <item>METAL GALANT KASAPOVIĆ d.o.o. za proizvodnju, građenje, usluge i trgovinu</item>
    </izvorni_sadrzaj>
    <derivirana_varijabla naziv="DomainObject.Predmet.ProtuStrankaListNazivFormated_1">
      <item>METAL GALANT KASAPOVIĆ d.o.o. za proizvodnju, građenje, usluge i trgovinu</item>
    </derivirana_varijabla>
  </DomainObject.Predmet.ProtuStrankaListNazivFormated>
  <DomainObject.Predmet.ProtuStrankaListNazivFormatedOIB>
    <izvorni_sadrzaj>
      <item>METAL GALANT KASAPOVIĆ d.o.o. za proizvodnju, građenje, usluge i trgovinu, OIB 03532158258</item>
    </izvorni_sadrzaj>
    <derivirana_varijabla naziv="DomainObject.Predmet.ProtuStrankaListNazivFormatedOIB_1">
      <item>METAL GALANT KASAPOVIĆ d.o.o. za proizvodnju, građenje, usluge i trgovinu, OIB 03532158258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GALANT KASAPOVIĆ d.o.o. za proizvodnju, građenje, usluge i trgovinu</izvorni_sadrzaj>
    <derivirana_varijabla naziv="DomainObject.Predmet.ProtustrankaIDrugi_1">METAL GALANT KASAPOVIĆ d.o.o. za proizvodnju,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GALANT KASAPOVIĆ d.o.o. za proizvodnju, građenje, usluge i trgovinu, OIB 03532158258, 22. lipnja 1941. br.3 , 35000 Slavonski Brod</izvorni_sadrzaj>
    <derivirana_varijabla naziv="DomainObject.Predmet.ProtustrankaIDrugiAdressOIB_1">METAL GALANT KASAPOVIĆ d.o.o. za proizvodnju, građenje, usluge i trgovinu, OIB 03532158258, 22. lipnja 1941. br.3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GALANT KASAPOVIĆ d.o.o. za proizvodnju, građenje, usluge i trgovinu</item>
    </izvorni_sadrzaj>
    <derivirana_varijabla naziv="DomainObject.Predmet.SudioniciListNaziv_1">
      <item>Financijska agencija</item>
      <item>METAL GALANT KASAPOVIĆ d.o.o. za proizvodnju,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METAL GALANT KASAPOVIĆ d.o.o. za proizvodnju, građenje, usluge i trgovinu, OIB 03532158258, 22. lipnja 1941. br.3 ,35000 Slavonski Brod</item>
    </izvorni_sadrzaj>
    <derivirana_varijabla naziv="DomainObject.Predmet.SudioniciListAdressOIB_1">
      <item>Financijska agencija, OIB 85821130368, Ulica grada Vukovara 70,10000 Zagreb</item>
      <item>METAL GALANT KASAPOVIĆ d.o.o. za proizvodnju, građenje, usluge i trgovinu, OIB 03532158258, 22. lipnja 1941. br.3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03532158258</item>
    </izvorni_sadrzaj>
    <derivirana_varijabla naziv="DomainObject.Predmet.SudioniciListNazivOIB_1">
      <item>, OIB 85821130368</item>
      <item>, OIB 03532158258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2278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2017-09-04T12:03:00Z</dcterms:created>
  <dc:creator>Korisnik</dc:creator>
  <cp:lastModifiedBy>wsadmin</cp:lastModifiedBy>
  <cp:lastPrinted>2017-09-04T12:03:00Z</cp:lastPrinted>
  <dcterms:modified xmlns:xsi="http://www.w3.org/2001/XMLSchema-instance" xsi:type="dcterms:W3CDTF">2017-09-06T12:23:00Z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