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00bc" w14:paraId="29000bc" w:rsidRDefault="002F735B" w:rsidP="002F735B" w:rsidR="002F735B" w:rsidRPr="002F735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9 St-80/13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ŠIBENIKU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Stalna služba u Šibeniku, OIB: 39670464653, po  stečajnom sucu Terezija Goreta u stečajnom postupku nad imovinom dužnika </w:t>
      </w:r>
      <w:proofErr w:type="spellStart"/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Bristak</w:t>
      </w:r>
      <w:proofErr w:type="spellEnd"/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Co</w:t>
      </w:r>
      <w:proofErr w:type="spellEnd"/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. d.o.o. u stečaju iz Šibenika, OIB: 12837415696, koga zastupa stečaj</w:t>
      </w:r>
      <w:r w:rsidR="00450B69">
        <w:rPr>
          <w:rFonts w:cs="Times New Roman" w:eastAsia="Times New Roman" w:hAnsi="Times New Roman" w:ascii="Times New Roman"/>
          <w:sz w:val="24"/>
          <w:szCs w:val="24"/>
          <w:lang w:eastAsia="hr-HR"/>
        </w:rPr>
        <w:t>ni upravitelj Ivan Rude, dana 13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</w:t>
      </w: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Saziva se Skupština vjerovnika i to za dan : </w:t>
      </w:r>
    </w:p>
    <w:p w:rsidRDefault="002F735B" w:rsidP="002F735B" w:rsidR="002F735B" w:rsidRPr="002F735B">
      <w:pPr>
        <w:tabs>
          <w:tab w:pos="1755" w:val="left"/>
          <w:tab w:pos="3015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F735B" w:rsidP="002F735B" w:rsidR="002F735B" w:rsidRPr="002F735B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15. godine u 09,0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 sati, koja će se održati u sudnici broj 212, Trgovačkog suda u Zadru, </w:t>
      </w:r>
      <w:r w:rsidRPr="002F735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Šibeniku, u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2F735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Šibeniku,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Stjepana Radića 81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slijedećim dnevnim redom: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Izvješće stečajnog upravitelja o dosadašnjem tijeku postupka</w:t>
      </w:r>
    </w:p>
    <w:p w:rsidRDefault="002F735B" w:rsidP="002F735B" w:rsidR="002F735B" w:rsidRPr="002F735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Donošenje odluke Skupštine vjerovnika s kojom se ovlašćuje stečajni upravitelj da sklopi ugovor o kupoprodaji motornog vozila "</w:t>
      </w:r>
      <w:proofErr w:type="spellStart"/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Keli</w:t>
      </w:r>
      <w:proofErr w:type="spellEnd"/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" neposrednom pogodbom, eventualno, ako bi takav oblik prodaje bio bezuspješan da stečajni upravitelj ima ovlaštenje da isti brod ugovorom proda kao "staro željezo".</w:t>
      </w:r>
    </w:p>
    <w:p w:rsidRDefault="002F735B" w:rsidP="002F735B" w:rsidR="002F735B" w:rsidRPr="002F735B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left="106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II  Na ročište se pozivaju svi vjerovnici stečajnog dužnika.</w:t>
      </w:r>
    </w:p>
    <w:p w:rsidRDefault="002F735B" w:rsidP="002F735B" w:rsidR="002F735B" w:rsidRP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III Ovo će se rješenje objaviti na e-oglasnoj ploči suda, a što svim vjerovnicima služi kao poziv na zakazano ročište.</w:t>
      </w:r>
    </w:p>
    <w:p w:rsidRDefault="002F735B" w:rsidP="002F735B" w:rsidR="002F735B" w:rsidRPr="002F735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50B69" w:rsidP="002F735B" w:rsidR="002F735B" w:rsidRPr="002F735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Šibeniku, dana 13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2F735B"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godine.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STEČAJNI SUDAC: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Terezija Goreta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žalba (čl. 42. Stečajnog zakona).</w:t>
      </w: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735B" w:rsidP="002F735B" w:rsidR="002F735B" w:rsidRPr="002F735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: </w:t>
      </w:r>
    </w:p>
    <w:p w:rsidRDefault="002F735B" w:rsidP="002F735B" w:rsidR="002F735B" w:rsidRPr="002F735B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2F735B" w:rsidP="002F735B" w:rsidR="002F735B" w:rsidRPr="002F735B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2F735B" w:rsidP="002F735B" w:rsidR="002F735B" w:rsidRPr="002F735B">
      <w:pPr>
        <w:numPr>
          <w:ilvl w:val="0"/>
          <w:numId w:val="2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 w:rsidRPr="002F735B"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B409D4" w:rsidR="00B409D4"/>
    <w:sectPr w:rsidR="00B409D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C5AE163E"/>
    <w:lvl w:tplc="B52037D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35B"/>
    <w:rsid w:val="002F735B"/>
    <w:rsid w:val="00450B69"/>
    <w:rsid w:val="007E774C"/>
    <w:rsid w:val="00B409D4"/>
    <w:rsid w:val="00D52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52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C0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2C0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2C0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2C0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52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C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2C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2C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2C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283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ta pokretanje stečajnog postupka</izvorni_sadrzaj>
    <derivirana_varijabla naziv="DomainObject.Predmet.Opis_1">Prijedlog ta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St-80/2013</izvorni_sadrzaj>
    <derivirana_varijabla naziv="DomainObject.Predmet.OznakaBroj_1">St-80/2013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- 14.10.15.
- 03.11.15. - dostavljen račun NN</izvorni_sadrzaj>
    <derivirana_varijabla naziv="DomainObject.Predmet.PrimjedbaSuca_1">- uvid - 14.10.15.
- 03.11.15. - dostavljen račun NN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BRISTAK Co., društvo s ograničenom odgovornošću za trgovinu i ugostiteljstvo u stečaju zastupanog po punomoćniku Vesna Rogulj</izvorni_sadrzaj>
    <derivirana_varijabla naziv="DomainObject.Predmet.ProtustrankaFormated_1">  BRISTAK Co., društvo s ograničenom odgovornošću za trgovinu i ugostiteljstvo u stečaju zastupanog po punomoćniku Vesna Rogulj</derivirana_varijabla>
  </DomainObject.Predmet.ProtustrankaFormated>
  <DomainObject.Predmet.ProtustrankaFormatedOIB>
    <izvorni_sadrzaj>  BRISTAK Co., društvo s ograničenom odgovornošću za trgovinu i ugostiteljstvo u stečaju, OIB 12837415696 zastupanog po punomoćniku Vesna Rogulj</izvorni_sadrzaj>
    <derivirana_varijabla naziv="DomainObject.Predmet.ProtustrankaFormatedOIB_1">  BRISTAK Co., društvo s ograničenom odgovornošću za trgovinu i ugostiteljstvo u stečaju, OIB 12837415696 zastupanog po punomoćniku Vesna Rogulj</derivirana_varijabla>
  </DomainObject.Predmet.ProtustrankaFormatedOIB>
  <DomainObject.Predmet.ProtustrankaFormatedWithAdress>
    <izvorni_sadrzaj> BRISTAK Co., društvo s ograničenom odgovornošću za trgovinu i ugostiteljstvo u stečaju, Žaborička/bb, 22000 Šibenik zastupanog po punomoćniku Vesna Rogulj</izvorni_sadrzaj>
    <derivirana_varijabla naziv="DomainObject.Predmet.ProtustrankaFormatedWithAdress_1"> BRISTAK Co., društvo s ograničenom odgovornošću za trgovinu i ugostiteljstvo u stečaju, Žaborička/bb, 22000 Šibenik zastupanog po punomoćniku Vesna Rogulj</derivirana_varijabla>
  </DomainObject.Predmet.ProtustrankaFormatedWithAdress>
  <DomainObject.Predmet.ProtustrankaFormatedWithAdressOIB>
    <izvorni_sadrzaj> BRISTAK Co., društvo s ograničenom odgovornošću za trgovinu i ugostiteljstvo u stečaju, OIB 12837415696, Žaborička/bb, 22000 Šibenik zastupanog po punomoćniku Vesna Rogulj</izvorni_sadrzaj>
    <derivirana_varijabla naziv="DomainObject.Predmet.ProtustrankaFormatedWithAdressOIB_1"> BRISTAK Co., društvo s ograničenom odgovornošću za trgovinu i ugostiteljstvo u stečaju, OIB 12837415696, Žaborička/bb, 22000 Šibenik zastupanog po punomoćniku Vesna Rogulj</derivirana_varijabla>
  </DomainObject.Predmet.ProtustrankaFormatedWithAdressOIB>
  <DomainObject.Predmet.ProtustrankaWithAdress>
    <izvorni_sadrzaj>BRISTAK Co., društvo s ograničenom odgovornošću za trgovinu i ugostiteljstvo u stečaju Žaborička/bb, 22000 Šibenik</izvorni_sadrzaj>
    <derivirana_varijabla naziv="DomainObject.Predmet.ProtustrankaWithAdress_1">BRISTAK Co., društvo s ograničenom odgovornošću za trgovinu i ugostiteljstvo u stečaju Žaborička/bb, 22000 Šibenik</derivirana_varijabla>
  </DomainObject.Predmet.ProtustrankaWithAdress>
  <DomainObject.Predmet.ProtustrankaWithAdressOIB>
    <izvorni_sadrzaj>BRISTAK Co., društvo s ograničenom odgovornošću za trgovinu i ugostiteljstvo u stečaju, OIB 12837415696, Žaborička/bb, 22000 Šibenik</izvorni_sadrzaj>
    <derivirana_varijabla naziv="DomainObject.Predmet.ProtustrankaWithAdressOIB_1">BRISTAK Co., društvo s ograničenom odgovornošću za trgovinu i ugostiteljstvo u stečaju, OIB 12837415696, Žaborička/bb, 22000 Šibenik</derivirana_varijabla>
  </DomainObject.Predmet.ProtustrankaWithAdressOIB>
  <DomainObject.Predmet.ProtustrankaNazivFormated>
    <izvorni_sadrzaj>BRISTAK Co., društvo s ograničenom odgovornošću za trgovinu i ugostiteljstvo u stečaju</izvorni_sadrzaj>
    <derivirana_varijabla naziv="DomainObject.Predmet.ProtustrankaNazivFormated_1">BRISTAK Co., društvo s ograničenom odgovornošću za trgovinu i ugostiteljstvo u stečaju</derivirana_varijabla>
  </DomainObject.Predmet.ProtustrankaNazivFormated>
  <DomainObject.Predmet.ProtustrankaNazivFormatedOIB>
    <izvorni_sadrzaj>BRISTAK Co., društvo s ograničenom odgovornošću za trgovinu i ugostiteljstvo u stečaju, OIB 12837415696</izvorni_sadrzaj>
    <derivirana_varijabla naziv="DomainObject.Predmet.ProtustrankaNazivFormatedOIB_1">BRISTAK Co., društvo s ograničenom odgovornošću za trgovinu i ugostiteljstvo u stečaju, OIB 12837415696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Split; MFRH / Porezna uprava; zz dužnika / Blaž Krnić</izvorni_sadrzaj>
    <derivirana_varijabla naziv="DomainObject.Predmet.StrankaFormated_1">  FINA-Regionalni centar Split; MFRH / Porezna uprava; zz dužnika / Blaž Krnić</derivirana_varijabla>
  </DomainObject.Predmet.StrankaFormated>
  <DomainObject.Predmet.StrankaFormatedOIB>
    <izvorni_sadrzaj>  FINA-Regionalni centar Split, OIB 85821130368; MFRH / Porezna uprava; zz dužnika / Blaž Krnić</izvorni_sadrzaj>
    <derivirana_varijabla naziv="DomainObject.Predmet.StrankaFormatedOIB_1">  FINA-Regionalni centar Split, OIB 85821130368; MFRH / Porezna uprava; zz dužnika / Blaž Krnić</derivirana_varijabla>
  </DomainObject.Predmet.StrankaFormatedOIB>
  <DomainObject.Predmet.StrankaFormatedWithAdress>
    <izvorni_sadrzaj> FINA-Regionalni centar Split, M.Šetalište 24b, 21000 Split; MFRH / Porezna uprava, 22000 Šibenik; zz dužnika / Blaž Krnić, Nova ves 60, 10000 Zagreb</izvorni_sadrzaj>
    <derivirana_varijabla naziv="DomainObject.Predmet.StrankaFormatedWithAdress_1"> FINA-Regionalni centar Split, M.Šetalište 24b, 21000 Split; MFRH / Porezna uprava, 22000 Šibenik; zz dužnika / Blaž Krnić, Nova ves 60, 10000 Zagreb</derivirana_varijabla>
  </DomainObject.Predmet.StrankaFormatedWithAdress>
  <DomainObject.Predmet.StrankaFormatedWithAdressOIB>
    <izvorni_sadrzaj> FINA-Regionalni centar Split, OIB 85821130368, M.Šetalište 24b, 21000 Split; MFRH / Porezna uprava, 22000 Šibenik; zz dužnika / Blaž Krnić, Nova ves 60, 10000 Zagreb</izvorni_sadrzaj>
    <derivirana_varijabla naziv="DomainObject.Predmet.StrankaFormatedWithAdressOIB_1"> FINA-Regionalni centar Split, OIB 85821130368, M.Šetalište 24b, 21000 Split; MFRH / Porezna uprava, 22000 Šibenik; zz dužnika / Blaž Krnić, Nova ves 60, 10000 Zagreb</derivirana_varijabla>
  </DomainObject.Predmet.StrankaFormatedWithAdressOIB>
  <DomainObject.Predmet.StrankaWithAdress>
    <izvorni_sadrzaj>FINA-Regionalni centar Split M.Šetalište 24b,21000 Split,MFRH / Porezna uprava 22000 Šibenik,zz dužnika / Blaž Krnić Nova ves 60,10000 Zagreb</izvorni_sadrzaj>
    <derivirana_varijabla naziv="DomainObject.Predmet.StrankaWithAdress_1">FINA-Regionalni centar Split M.Šetalište 24b,21000 Split,MFRH / Porezna uprava 22000 Šibenik,zz dužnika / Blaž Krnić Nova ves 60,10000 Zagreb</derivirana_varijabla>
  </DomainObject.Predmet.StrankaWithAdress>
  <DomainObject.Predmet.StrankaWithAdressOIB>
    <izvorni_sadrzaj>FINA-Regionalni centar Split, OIB 85821130368, M.Šetalište 24b,21000 Split,MFRH / Porezna uprava, 22000 Šibenik,zz dužnika / Blaž Krnić, Nova ves 60,10000 Zagreb</izvorni_sadrzaj>
    <derivirana_varijabla naziv="DomainObject.Predmet.StrankaWithAdressOIB_1">FINA-Regionalni centar Split, OIB 85821130368, M.Šetalište 24b,21000 Split,MFRH / Porezna uprava, 22000 Šibenik,zz dužnika / Blaž Krnić, Nova ves 60,10000 Zagreb</derivirana_varijabla>
  </DomainObject.Predmet.StrankaWithAdressOIB>
  <DomainObject.Predmet.StrankaNazivFormated>
    <izvorni_sadrzaj>FINA-Regionalni centar Split,MFRH / Porezna uprava,zz dužnika / Blaž Krnić</izvorni_sadrzaj>
    <derivirana_varijabla naziv="DomainObject.Predmet.StrankaNazivFormated_1">FINA-Regionalni centar Split,MFRH / Porezna uprava,zz dužnika / Blaž Krnić</derivirana_varijabla>
  </DomainObject.Predmet.StrankaNazivFormated>
  <DomainObject.Predmet.StrankaNazivFormatedOIB>
    <izvorni_sadrzaj>FINA-Regionalni centar Split, OIB 85821130368,MFRH / Porezna uprava,zz dužnika / Blaž Krnić</izvorni_sadrzaj>
    <derivirana_varijabla naziv="DomainObject.Predmet.StrankaNazivFormatedOIB_1">FINA-Regionalni centar Split, OIB 85821130368,MFRH / Porezna uprava,zz dužnika / Blaž Krnić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  <item>MFRH / Porezna uprava</item>
      <item>zz dužnika / Blaž Krnić</item>
    </izvorni_sadrzaj>
    <derivirana_varijabla naziv="DomainObject.Predmet.StrankaListFormated_1">
      <item>FINA-Regionalni centar Split</item>
      <item>MFRH / Porezna uprava</item>
      <item>zz dužnika / Blaž Krnić</item>
    </derivirana_varijabla>
  </DomainObject.Predmet.StrankaListFormated>
  <DomainObject.Predmet.StrankaListFormatedOIB>
    <izvorni_sadrzaj>
      <item>FINA-Regionalni centar Split, OIB 85821130368</item>
      <item>MFRH / Porezna uprava</item>
      <item>zz dužnika / Blaž Krnić</item>
    </izvorni_sadrzaj>
    <derivirana_varijabla naziv="DomainObject.Predmet.StrankaListFormatedOIB_1">
      <item>FINA-Regionalni centar Split, OIB 85821130368</item>
      <item>MFRH / Porezna uprava</item>
      <item>zz dužnika / Blaž Krnić</item>
    </derivirana_varijabla>
  </DomainObject.Predmet.StrankaListFormatedOIB>
  <DomainObject.Predmet.StrankaListFormatedWithAdress>
    <izvorni_sadrzaj>
      <item>FINA-Regionalni centar Split, M.Šetalište 24b, 21000 Split</item>
      <item>MFRH / Porezna uprava, 22000 Šibenik</item>
      <item>zz dužnika / Blaž Krnić, Nova ves 60, 10000 Zagreb</item>
    </izvorni_sadrzaj>
    <derivirana_varijabla naziv="DomainObject.Predmet.StrankaListFormatedWithAdress_1">
      <item>FINA-Regionalni centar Split, M.Šetalište 24b, 21000 Split</item>
      <item>MFRH / Porezna uprava, 22000 Šibenik</item>
      <item>zz dužnika / Blaž Krnić, Nova ves 60, 10000 Zagreb</item>
    </derivirana_varijabla>
  </DomainObject.Predmet.StrankaListFormatedWithAdress>
  <DomainObject.Predmet.StrankaListFormatedWithAdressOIB>
    <izvorni_sadrzaj>
      <item>FINA-Regionalni centar Split, OIB 85821130368, M.Šetalište 24b, 21000 Split</item>
      <item>MFRH / Porezna uprava, 22000 Šibenik</item>
      <item>zz dužnika / Blaž Krnić, Nova ves 60, 10000 Zagreb</item>
    </izvorni_sadrzaj>
    <derivirana_varijabla naziv="DomainObject.Predmet.StrankaListFormatedWithAdressOIB_1">
      <item>FINA-Regionalni centar Split, OIB 85821130368, M.Šetalište 24b, 21000 Split</item>
      <item>MFRH / Porezna uprava, 22000 Šibenik</item>
      <item>zz dužnika / Blaž Krnić, Nova ves 60, 10000 Zagreb</item>
    </derivirana_varijabla>
  </DomainObject.Predmet.StrankaListFormatedWithAdressOIB>
  <DomainObject.Predmet.StrankaListNazivFormated>
    <izvorni_sadrzaj>
      <item>FINA-Regionalni centar Split</item>
      <item>MFRH / Porezna uprava</item>
      <item>zz dužnika / Blaž Krnić</item>
    </izvorni_sadrzaj>
    <derivirana_varijabla naziv="DomainObject.Predmet.StrankaListNazivFormated_1">
      <item>FINA-Regionalni centar Split</item>
      <item>MFRH / Porezna uprava</item>
      <item>zz dužnika / Blaž Krnić</item>
    </derivirana_varijabla>
  </DomainObject.Predmet.StrankaListNazivFormated>
  <DomainObject.Predmet.StrankaListNazivFormatedOIB>
    <izvorni_sadrzaj>
      <item>FINA-Regionalni centar Split, OIB 85821130368</item>
      <item>MFRH / Porezna uprava</item>
      <item>zz dužnika / Blaž Krnić</item>
    </izvorni_sadrzaj>
    <derivirana_varijabla naziv="DomainObject.Predmet.StrankaListNazivFormatedOIB_1">
      <item>FINA-Regionalni centar Split, OIB 85821130368</item>
      <item>MFRH / Porezna uprava</item>
      <item>zz dužnika / Blaž Krnić</item>
    </derivirana_varijabla>
  </DomainObject.Predmet.StrankaListNazivFormatedOIB>
  <DomainObject.Predmet.ProtuStrankaListFormated>
    <izvorni_sadrzaj>
      <item>BRISTAK Co., društvo s ograničenom odgovornošću za trgovinu i ugostiteljstvo u stečaju zastupanog po punomoćniku Vesna Rogulj</item>
    </izvorni_sadrzaj>
    <derivirana_varijabla naziv="DomainObject.Predmet.ProtuStrankaListFormated_1">
      <item>BRISTAK Co., društvo s ograničenom odgovornošću za trgovinu i ugostiteljstvo u stečaju zastupanog po punomoćniku Vesna Rogulj</item>
    </derivirana_varijabla>
  </DomainObject.Predmet.ProtuStrankaListFormated>
  <DomainObject.Predmet.ProtuStrankaListFormatedOIB>
    <izvorni_sadrzaj>
      <item>BRISTAK Co., društvo s ograničenom odgovornošću za trgovinu i ugostiteljstvo u stečaju, OIB 12837415696 zastupanog po punomoćniku Vesna Rogulj</item>
    </izvorni_sadrzaj>
    <derivirana_varijabla naziv="DomainObject.Predmet.ProtuStrankaListFormatedOIB_1">
      <item>BRISTAK Co., društvo s ograničenom odgovornošću za trgovinu i ugostiteljstvo u stečaju, OIB 12837415696 zastupanog po punomoćniku Vesna Rogulj</item>
    </derivirana_varijabla>
  </DomainObject.Predmet.ProtuStrankaListFormatedOIB>
  <DomainObject.Predmet.ProtuStrankaListFormatedWithAdress>
    <izvorni_sadrzaj>
      <item>BRISTAK Co., društvo s ograničenom odgovornošću za trgovinu i ugostiteljstvo u stečaju, Žaborička/bb, 22000 Šibenik zastupanog po punomoćniku Vesna Rogulj</item>
    </izvorni_sadrzaj>
    <derivirana_varijabla naziv="DomainObject.Predmet.ProtuStrankaListFormatedWithAdress_1">
      <item>BRISTAK Co., društvo s ograničenom odgovornošću za trgovinu i ugostiteljstvo u stečaju, Žaborička/bb, 22000 Šibenik zastupanog po punomoćniku Vesna Rogulj</item>
    </derivirana_varijabla>
  </DomainObject.Predmet.ProtuStrankaListFormatedWithAdress>
  <DomainObject.Predmet.ProtuStrankaListFormatedWithAdressOIB>
    <izvorni_sadrzaj>
      <item>BRISTAK Co., društvo s ograničenom odgovornošću za trgovinu i ugostiteljstvo u stečaju, OIB 12837415696, Žaborička/bb, 22000 Šibenik zastupanog po punomoćniku Vesna Rogulj</item>
    </izvorni_sadrzaj>
    <derivirana_varijabla naziv="DomainObject.Predmet.ProtuStrankaListFormatedWithAdressOIB_1">
      <item>BRISTAK Co., društvo s ograničenom odgovornošću za trgovinu i ugostiteljstvo u stečaju, OIB 12837415696, Žaborička/bb, 22000 Šibenik zastupanog po punomoćniku Vesna Rogulj</item>
    </derivirana_varijabla>
  </DomainObject.Predmet.ProtuStrankaListFormatedWithAdressOIB>
  <DomainObject.Predmet.ProtuStrankaListNazivFormated>
    <izvorni_sadrzaj>
      <item>BRISTAK Co., društvo s ograničenom odgovornošću za trgovinu i ugostiteljstvo u stečaju</item>
    </izvorni_sadrzaj>
    <derivirana_varijabla naziv="DomainObject.Predmet.ProtuStrankaListNazivFormated_1">
      <item>BRISTAK Co., društvo s ograničenom odgovornošću za trgovinu i ugostiteljstvo u stečaju</item>
    </derivirana_varijabla>
  </DomainObject.Predmet.ProtuStrankaListNazivFormated>
  <DomainObject.Predmet.ProtuStrankaListNazivFormatedOIB>
    <izvorni_sadrzaj>
      <item>BRISTAK Co., društvo s ograničenom odgovornošću za trgovinu i ugostiteljstvo u stečaju, OIB 12837415696</item>
    </izvorni_sadrzaj>
    <derivirana_varijabla naziv="DomainObject.Predmet.ProtuStrankaListNazivFormatedOIB_1">
      <item>BRISTAK Co., društvo s ograničenom odgovornošću za trgovinu i ugostiteljstvo u stečaju, OIB 12837415696</item>
    </derivirana_varijabla>
  </DomainObject.Predmet.ProtuStrankaListNazivFormatedOIB>
  <DomainObject.Predmet.OstaliListFormated>
    <izvorni_sadrzaj>
      <item>Vesna Rogulj punomoćnik sudionika u postupku BRISTAK Co., društvo s ograničenom odgovornošću za trgovinu i ugostiteljstvo u stečaju</item>
      <item>Ivan Rude</item>
    </izvorni_sadrzaj>
    <derivirana_varijabla naziv="DomainObject.Predmet.OstaliListFormated_1">
      <item>Vesna Rogulj punomoćnik sudionika u postupku BRISTAK Co., društvo s ograničenom odgovornošću za trgovinu i ugostiteljstvo u stečaju</item>
      <item>Ivan Rude</item>
    </derivirana_varijabla>
  </DomainObject.Predmet.OstaliListFormated>
  <DomainObject.Predmet.OstaliListFormatedOIB>
    <izvorni_sadrzaj>
      <item>Vesna Rogulj punomoćnik sudionika u postupku BRISTAK Co., društvo s ograničenom odgovornošću za trgovinu i ugostiteljstvo u stečaju</item>
      <item>Ivan Rude, OIB 47128883453</item>
    </izvorni_sadrzaj>
    <derivirana_varijabla naziv="DomainObject.Predmet.OstaliListFormatedOIB_1">
      <item>Vesna Rogulj punomoćnik sudionika u postupku BRISTAK Co., društvo s ograničenom odgovornošću za trgovinu i ugostiteljstvo u stečaju</item>
      <item>Ivan Rude, OIB 47128883453</item>
    </derivirana_varijabla>
  </DomainObject.Predmet.OstaliListFormatedOIB>
  <DomainObject.Predmet.OstaliListFormatedWithAdress>
    <izvorni_sadrzaj>
      <item>Vesna Rogulj, Petrinjska 73, 10000 Zagreb punomoćnik sudionika u postupku BRISTAK Co., društvo s ograničenom odgovornošću za trgovinu i ugostiteljstvo u stečaju</item>
      <item>Ivan Rude, Miminac 10, 22000 Šibenik</item>
    </izvorni_sadrzaj>
    <derivirana_varijabla naziv="DomainObject.Predmet.OstaliListFormatedWithAdress_1">
      <item>Vesna Rogulj, Petrinjska 73, 10000 Zagreb punomoćnik sudionika u postupku BRISTAK Co., društvo s ograničenom odgovornošću za trgovinu i ugostiteljstvo u stečaju</item>
      <item>Ivan Rude, Miminac 10, 22000 Šibenik</item>
    </derivirana_varijabla>
  </DomainObject.Predmet.OstaliListFormatedWithAdress>
  <DomainObject.Predmet.OstaliListFormatedWithAdressOIB>
    <izvorni_sadrzaj>
      <item>Vesna Rogulj, Petrinjska 73, 10000 Zagreb punomoćnik sudionika u postupku BRISTAK Co., društvo s ograničenom odgovornošću za trgovinu i ugostiteljstvo u stečaju</item>
      <item>Ivan Rude, OIB 47128883453, Miminac 10, 22000 Šibenik</item>
    </izvorni_sadrzaj>
    <derivirana_varijabla naziv="DomainObject.Predmet.OstaliListFormatedWithAdressOIB_1">
      <item>Vesna Rogulj, Petrinjska 73, 10000 Zagreb punomoćnik sudionika u postupku BRISTAK Co., društvo s ograničenom odgovornošću za trgovinu i ugostiteljstvo u stečaju</item>
      <item>Ivan Rude, OIB 47128883453, Miminac 10, 22000 Šibenik</item>
    </derivirana_varijabla>
  </DomainObject.Predmet.OstaliListFormatedWithAdressOIB>
  <DomainObject.Predmet.OstaliListNazivFormated>
    <izvorni_sadrzaj>
      <item>Vesna Rogulj</item>
      <item>Ivan Rude</item>
    </izvorni_sadrzaj>
    <derivirana_varijabla naziv="DomainObject.Predmet.OstaliListNazivFormated_1">
      <item>Vesna Rogulj</item>
      <item>Ivan Rude</item>
    </derivirana_varijabla>
  </DomainObject.Predmet.OstaliListNazivFormated>
  <DomainObject.Predmet.OstaliListNazivFormatedOIB>
    <izvorni_sadrzaj>
      <item>Vesna Rogulj</item>
      <item>Ivan Rude, OIB 47128883453</item>
    </izvorni_sadrzaj>
    <derivirana_varijabla naziv="DomainObject.Predmet.OstaliListNazivFormatedOIB_1">
      <item>Vesna Rogulj</item>
      <item>Ivan Rude,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FINA-Regionalni centar Split i dr.</izvorni_sadrzaj>
    <derivirana_varijabla naziv="DomainObject.Predmet.StrankaIDrugi_1">FINA-Regionalni centar Split i dr.</derivirana_varijabla>
  </DomainObject.Predmet.StrankaIDrugi>
  <DomainObject.Predmet.ProtustrankaIDrugi>
    <izvorni_sadrzaj>BRISTAK Co., društvo s ograničenom odgovornošću za trgovinu i ugostiteljstvo u stečaju</izvorni_sadrzaj>
    <derivirana_varijabla naziv="DomainObject.Predmet.ProtustrankaIDrugi_1">BRISTAK Co., društvo s ograničenom odgovornošću za trgovinu i ugostiteljstvo u stečaju</derivirana_varijabla>
  </DomainObject.Predmet.ProtustrankaIDrugi>
  <DomainObject.Predmet.StrankaIDrugiAdressOIB>
    <izvorni_sadrzaj>FINA-Regionalni centar Split, OIB 85821130368, M.Šetalište 24b, 21000 Split i dr.</izvorni_sadrzaj>
    <derivirana_varijabla naziv="DomainObject.Predmet.StrankaIDrugiAdressOIB_1">FINA-Regionalni centar Split, OIB 85821130368, M.Šetalište 24b, 21000 Split i dr.</derivirana_varijabla>
  </DomainObject.Predmet.StrankaIDrugiAdressOIB>
  <DomainObject.Predmet.ProtustrankaIDrugiAdressOIB>
    <izvorni_sadrzaj>BRISTAK Co., društvo s ograničenom odgovornošću za trgovinu i ugostiteljstvo u stečaju, OIB 12837415696, Žaborička/bb, 22000 Šibenik</izvorni_sadrzaj>
    <derivirana_varijabla naziv="DomainObject.Predmet.ProtustrankaIDrugiAdressOIB_1">BRISTAK Co., društvo s ograničenom odgovornošću za trgovinu i ugostiteljstvo u stečaju, OIB 12837415696, Žaborička/bb,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Split</item>
      <item>BRISTAK Co., društvo s ograničenom odgovornošću za trgovinu i ugostiteljstvo u stečaju</item>
      <item>MFRH / Porezna uprava</item>
      <item>zz dužnika / Blaž Krnić</item>
      <item>Vesna Rogulj</item>
      <item>Ivan Rude</item>
    </izvorni_sadrzaj>
    <derivirana_varijabla naziv="DomainObject.Predmet.SudioniciListNaziv_1">
      <item>FINA-Regionalni centar Split</item>
      <item>BRISTAK Co., društvo s ograničenom odgovornošću za trgovinu i ugostiteljstvo u stečaju</item>
      <item>MFRH / Porezna uprava</item>
      <item>zz dužnika / Blaž Krnić</item>
      <item>Vesna Rogulj</item>
      <item>Ivan Rude</item>
    </derivirana_varijabla>
  </DomainObject.Predmet.SudioniciListNaziv>
  <DomainObject.Predmet.SudioniciListAdressOIB>
    <izvorni_sadrzaj>
      <item>FINA-Regionalni centar Split, OIB 85821130368, M.Šetalište 24b,21000 Split</item>
      <item>BRISTAK Co., društvo s ograničenom odgovornošću za trgovinu i ugostiteljstvo u stečaju, OIB 12837415696, Žaborička/bb,22000 Šibenik</item>
      <item>MFRH / Porezna uprava, 22000 Šibenik</item>
      <item>zz dužnika / Blaž Krnić, Nova ves 60,10000 Zagreb</item>
      <item>Vesna Rogulj, Petrinjska 73,10000 Zagreb</item>
      <item>Ivan Rude, OIB 47128883453, Miminac 10,22000 Šibenik</item>
    </izvorni_sadrzaj>
    <derivirana_varijabla naziv="DomainObject.Predmet.SudioniciListAdressOIB_1">
      <item>FINA-Regionalni centar Split, OIB 85821130368, M.Šetalište 24b,21000 Split</item>
      <item>BRISTAK Co., društvo s ograničenom odgovornošću za trgovinu i ugostiteljstvo u stečaju, OIB 12837415696, Žaborička/bb,22000 Šibenik</item>
      <item>MFRH / Porezna uprava, 22000 Šibenik</item>
      <item>zz dužnika / Blaž Krnić, Nova ves 60,10000 Zagreb</item>
      <item>Vesna Rogulj, Petrinjska 73,10000 Zagreb</item>
      <item>Ivan Rude, OIB 47128883453, Miminac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12837415696</item>
      <item>, OIB null</item>
      <item>, OIB null</item>
      <item>, OIB null</item>
      <item>, OIB 47128883453</item>
    </izvorni_sadrzaj>
    <derivirana_varijabla naziv="DomainObject.Predmet.SudioniciListNazivOIB_1">
      <item>, OIB 85821130368</item>
      <item>, OIB 12837415696</item>
      <item>, OIB null</item>
      <item>, OIB null</item>
      <item>, OIB null</item>
      <item>, OIB 47128883453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</item>
    </izvorni_sadrzaj>
    <derivirana_varijabla naziv="DomainObject.Predmet.StecajniUpraviteljiListAddressOIB_1">
      <item>IVAN RUDE, OIB 47128883453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1192</properties:Characters>
  <properties:Lines>48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2015-11-12T09:20:00Z</dcterms:created>
  <dc:creator>Katarina Benić</dc:creator>
  <cp:lastModifiedBy>Katarina Benić</cp:lastModifiedBy>
  <cp:lastPrinted>2015-11-13T09:31:00Z</cp:lastPrinted>
  <dcterms:modified xmlns:xsi="http://www.w3.org/2001/XMLSchema-instance" xsi:type="dcterms:W3CDTF">2015-11-13T09:35:00Z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