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24a6" w14:paraId="49124a6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556C64" w:rsidP="00556C64" w:rsidR="00556C64">
      <w:pPr>
        <w:ind w:firstLine="360"/>
        <w:jc w:val="right"/>
      </w:pPr>
      <w:r>
        <w:t xml:space="preserve">ZORAN GURLICA </w:t>
      </w:r>
    </w:p>
    <w:p w:rsidRDefault="00556C64" w:rsidP="00556C64" w:rsidR="00BC5F65">
      <w:pPr>
        <w:ind w:firstLine="360"/>
        <w:jc w:val="right"/>
      </w:pPr>
      <w:proofErr w:type="spellStart"/>
      <w:r>
        <w:t>Škabrnje</w:t>
      </w:r>
      <w:proofErr w:type="spellEnd"/>
      <w:r>
        <w:t xml:space="preserve"> 50</w:t>
      </w:r>
    </w:p>
    <w:p w:rsidRDefault="00556C64" w:rsidP="00556C64" w:rsidR="00556C64">
      <w:pPr>
        <w:ind w:firstLine="360"/>
        <w:jc w:val="right"/>
      </w:pPr>
      <w:r>
        <w:t>ŠKABRNJA</w:t>
      </w:r>
    </w:p>
    <w:p w:rsidRDefault="00556C64" w:rsidP="00556C64" w:rsidR="00556C6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E873AF">
        <w:t>44</w:t>
      </w:r>
      <w:r w:rsidR="00C17FFE">
        <w:t>4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E873AF">
        <w:t>24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C17FFE">
        <w:t xml:space="preserve">LATRA d.o.o., </w:t>
      </w:r>
      <w:proofErr w:type="spellStart"/>
      <w:r w:rsidR="00C17FFE">
        <w:t>Škabrnja</w:t>
      </w:r>
      <w:proofErr w:type="spellEnd"/>
      <w:r w:rsidR="00C17FFE">
        <w:t>, Trg Dr. Franje Tuđmana 6,</w:t>
      </w:r>
      <w:r w:rsidR="00C17FFE" w:rsidRPr="007A679F">
        <w:t xml:space="preserve"> OIB: </w:t>
      </w:r>
      <w:r w:rsidR="00C17FFE">
        <w:t>61804500814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C17FFE">
        <w:t>08</w:t>
      </w:r>
      <w:r w:rsidR="007E2FCE">
        <w:t>,</w:t>
      </w:r>
      <w:r w:rsidR="00C17FFE">
        <w:t>55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E873AF">
        <w:t>09</w:t>
      </w:r>
      <w:r w:rsidR="002D33C7">
        <w:t>,</w:t>
      </w:r>
      <w:r w:rsidR="00C17FFE">
        <w:t>00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873AF">
        <w:t>24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32445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3B4AE3">
      <w:t>44</w:t>
    </w:r>
    <w:r w:rsidR="00C17FFE">
      <w:t>4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56C64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73712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17FFE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3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71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71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71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3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71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71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71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LATRA d.o.o. za komunalne djelatnosti</izvorni_sadrzaj>
    <derivirana_varijabla naziv="DomainObject.Predmet.ProtustrankaFormated_1">  LATRA d.o.o. za komunalne djelatnosti</derivirana_varijabla>
  </DomainObject.Predmet.ProtustrankaFormated>
  <DomainObject.Predmet.ProtustrankaFormatedOIB>
    <izvorni_sadrzaj>  LATRA d.o.o. za komunalne djelatnosti, OIB 61804500814</izvorni_sadrzaj>
    <derivirana_varijabla naziv="DomainObject.Predmet.ProtustrankaFormatedOIB_1">  LATRA d.o.o. za komunalne djelatnosti, OIB 61804500814</derivirana_varijabla>
  </DomainObject.Predmet.ProtustrankaFormatedOIB>
  <DomainObject.Predmet.ProtustrankaFormatedWithAdress>
    <izvorni_sadrzaj> LATRA d.o.o. za komunalne djelatnosti, Trg Dr. Franje Tuđmana 6, 23223 Škabrnje</izvorni_sadrzaj>
    <derivirana_varijabla naziv="DomainObject.Predmet.ProtustrankaFormatedWithAdress_1"> LATRA d.o.o. za komunalne djelatnosti, Trg Dr. Franje Tuđmana 6, 23223 Škabrnje</derivirana_varijabla>
  </DomainObject.Predmet.ProtustrankaFormatedWithAdress>
  <DomainObject.Predmet.ProtustrankaFormatedWithAdressOIB>
    <izvorni_sadrzaj> LATRA d.o.o. za komunalne djelatnosti, OIB 61804500814, Trg Dr. Franje Tuđmana 6, 23223 Škabrnje</izvorni_sadrzaj>
    <derivirana_varijabla naziv="DomainObject.Predmet.ProtustrankaFormatedWithAdressOIB_1"> LATRA d.o.o. za komunalne djelatnosti, OIB 61804500814, Trg Dr. Franje Tuđmana 6, 23223 Škabrnje</derivirana_varijabla>
  </DomainObject.Predmet.ProtustrankaFormatedWithAdressOIB>
  <DomainObject.Predmet.ProtustrankaWithAdress>
    <izvorni_sadrzaj>LATRA d.o.o. za komunalne djelatnosti Trg Dr. Franje Tuđmana 6, 23223 Škabrnje</izvorni_sadrzaj>
    <derivirana_varijabla naziv="DomainObject.Predmet.ProtustrankaWithAdress_1">LATRA d.o.o. za komunalne djelatnosti Trg Dr. Franje Tuđmana 6, 23223 Škabrnje</derivirana_varijabla>
  </DomainObject.Predmet.ProtustrankaWithAdress>
  <DomainObject.Predmet.ProtustrankaWithAdressOIB>
    <izvorni_sadrzaj>LATRA d.o.o. za komunalne djelatnosti, OIB 61804500814, Trg Dr. Franje Tuđmana 6, 23223 Škabrnje</izvorni_sadrzaj>
    <derivirana_varijabla naziv="DomainObject.Predmet.ProtustrankaWithAdressOIB_1">LATRA d.o.o. za komunalne djelatnosti, OIB 61804500814, Trg Dr. Franje Tuđmana 6, 23223 Škabrnje</derivirana_varijabla>
  </DomainObject.Predmet.ProtustrankaWithAdressOIB>
  <DomainObject.Predmet.ProtustrankaNazivFormated>
    <izvorni_sadrzaj>LATRA d.o.o. za komunalne djelatnosti</izvorni_sadrzaj>
    <derivirana_varijabla naziv="DomainObject.Predmet.ProtustrankaNazivFormated_1">LATRA d.o.o. za komunalne djelatnosti</derivirana_varijabla>
  </DomainObject.Predmet.ProtustrankaNazivFormated>
  <DomainObject.Predmet.ProtustrankaNazivFormatedOIB>
    <izvorni_sadrzaj>LATRA d.o.o. za komunalne djelatnosti, OIB 61804500814</izvorni_sadrzaj>
    <derivirana_varijabla naziv="DomainObject.Predmet.ProtustrankaNazivFormatedOIB_1">LATRA d.o.o. za komunalne djelatnosti, OIB 61804500814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111463.63</izvorni_sadrzaj>
    <derivirana_varijabla naziv="DomainObject.Predmet.TrenutnaVrijednost_1">111463.63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LATRA d.o.o. za komunalne djelatnosti</item>
    </izvorni_sadrzaj>
    <derivirana_varijabla naziv="DomainObject.Predmet.ProtuStrankaListFormated_1">
      <item>LATRA d.o.o. za komunalne djelatnosti</item>
    </derivirana_varijabla>
  </DomainObject.Predmet.ProtuStrankaListFormated>
  <DomainObject.Predmet.ProtuStrankaListFormatedOIB>
    <izvorni_sadrzaj>
      <item>LATRA d.o.o. za komunalne djelatnosti, OIB 61804500814</item>
    </izvorni_sadrzaj>
    <derivirana_varijabla naziv="DomainObject.Predmet.ProtuStrankaListFormatedOIB_1">
      <item>LATRA d.o.o. za komunalne djelatnosti, OIB 61804500814</item>
    </derivirana_varijabla>
  </DomainObject.Predmet.ProtuStrankaListFormatedOIB>
  <DomainObject.Predmet.ProtuStrankaListFormatedWithAdress>
    <izvorni_sadrzaj>
      <item>LATRA d.o.o. za komunalne djelatnosti, Trg Dr. Franje Tuđmana 6, 23223 Škabrnje</item>
    </izvorni_sadrzaj>
    <derivirana_varijabla naziv="DomainObject.Predmet.ProtuStrankaListFormatedWithAdress_1">
      <item>LATRA d.o.o. za komunalne djelatnosti, Trg Dr. Franje Tuđmana 6, 23223 Škabrnje</item>
    </derivirana_varijabla>
  </DomainObject.Predmet.ProtuStrankaListFormatedWithAdress>
  <DomainObject.Predmet.ProtuStrankaListFormatedWithAdressOIB>
    <izvorni_sadrzaj>
      <item>LATRA d.o.o. za komunalne djelatnosti, OIB 61804500814, Trg Dr. Franje Tuđmana 6, 23223 Škabrnje</item>
    </izvorni_sadrzaj>
    <derivirana_varijabla naziv="DomainObject.Predmet.ProtuStrankaListFormatedWithAdressOIB_1">
      <item>LATRA d.o.o. za komunalne djelatnosti, OIB 61804500814, Trg Dr. Franje Tuđmana 6, 23223 Škabrnje</item>
    </derivirana_varijabla>
  </DomainObject.Predmet.ProtuStrankaListFormatedWithAdressOIB>
  <DomainObject.Predmet.ProtuStrankaListNazivFormated>
    <izvorni_sadrzaj>
      <item>LATRA d.o.o. za komunalne djelatnosti</item>
    </izvorni_sadrzaj>
    <derivirana_varijabla naziv="DomainObject.Predmet.ProtuStrankaListNazivFormated_1">
      <item>LATRA d.o.o. za komunalne djelatnosti</item>
    </derivirana_varijabla>
  </DomainObject.Predmet.ProtuStrankaListNazivFormated>
  <DomainObject.Predmet.ProtuStrankaListNazivFormatedOIB>
    <izvorni_sadrzaj>
      <item>LATRA d.o.o. za komunalne djelatnosti, OIB 61804500814</item>
    </izvorni_sadrzaj>
    <derivirana_varijabla naziv="DomainObject.Predmet.ProtuStrankaListNazivFormatedOIB_1">
      <item>LATRA d.o.o. za komunalne djelatnosti, OIB 61804500814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LATRA d.o.o. za komunalne djelatnosti</izvorni_sadrzaj>
    <derivirana_varijabla naziv="DomainObject.Predmet.ProtustrankaIDrugi_1">LATRA d.o.o. za komunalne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LATRA d.o.o. za komunalne djelatnosti, OIB 61804500814, Trg Dr. Franje Tuđmana 6, 23223 Škabrnje</izvorni_sadrzaj>
    <derivirana_varijabla naziv="DomainObject.Predmet.ProtustrankaIDrugiAdressOIB_1">LATRA d.o.o. za komunalne djelatnosti, OIB 61804500814, Trg Dr. Franje Tuđmana 6,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LATRA d.o.o. za komunalne djelatnosti</item>
    </izvorni_sadrzaj>
    <derivirana_varijabla naziv="DomainObject.Predmet.SudioniciListNaziv_1">
      <item>FINA</item>
      <item>LATRA d.o.o. za komunalne djelatnosti</item>
    </derivirana_varijabla>
  </DomainObject.Predmet.SudioniciListNaziv>
  <DomainObject.Predmet.SudioniciListAdressOIB>
    <izvorni_sadrzaj>
      <item>FINA, OIB 85821130368</item>
      <item>LATRA d.o.o. za komunalne djelatnosti, OIB 61804500814, Trg Dr. Franje Tuđmana 6,23223 Škabrnje</item>
    </izvorni_sadrzaj>
    <derivirana_varijabla naziv="DomainObject.Predmet.SudioniciListAdressOIB_1">
      <item>FINA, OIB 85821130368</item>
      <item>LATRA d.o.o. za komunalne djelatnosti, OIB 61804500814, Trg Dr. Franje Tuđmana 6,23223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61804500814</item>
    </izvorni_sadrzaj>
    <derivirana_varijabla naziv="DomainObject.Predmet.SudioniciListNazivOIB_1">
      <item>, OIB 85821130368</item>
      <item>, OIB 61804500814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339B9-C317-44D1-85F4-396728F60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145</properties:Words>
  <properties:Characters>806</properties:Characters>
  <properties:Lines>34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2016-03-24T08:20:00Z</dcterms:created>
  <dc:creator>Ardena Bajlo</dc:creator>
  <cp:lastModifiedBy>wsadmin</cp:lastModifiedBy>
  <cp:lastPrinted>2016-03-24T08:15:00Z</cp:lastPrinted>
  <dcterms:modified xmlns:xsi="http://www.w3.org/2001/XMLSchema-instance" xsi:type="dcterms:W3CDTF">2016-03-24T10:35:00Z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