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5bd7" w14:paraId="0175bd7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C7378">
        <w:rPr>
          <w:rFonts w:hAnsi="Times New Roman" w:ascii="Times New Roman"/>
          <w:szCs w:val="24"/>
        </w:rPr>
        <w:t>6711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DC7378" w:rsidRPr="0093539D">
        <w:rPr>
          <w:rFonts w:hAnsi="Times New Roman" w:ascii="Times New Roman"/>
          <w:szCs w:val="24"/>
        </w:rPr>
        <w:t>LESENA d.o.o. za trgovinu i usluge</w:t>
      </w:r>
      <w:r w:rsidR="00DC7378">
        <w:rPr>
          <w:rFonts w:hAnsi="Times New Roman" w:ascii="Times New Roman"/>
          <w:szCs w:val="24"/>
        </w:rPr>
        <w:t xml:space="preserve">, Zagreb, (Grad Zagreb), Tratinska 12, OIB: </w:t>
      </w:r>
      <w:r w:rsidR="00DC7378" w:rsidRPr="00BA7570">
        <w:rPr>
          <w:rFonts w:hAnsi="Times New Roman" w:ascii="Times New Roman"/>
          <w:szCs w:val="24"/>
        </w:rPr>
        <w:t>34034398878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DC7378" w:rsidRPr="0093539D">
        <w:rPr>
          <w:rFonts w:hAnsi="Times New Roman" w:ascii="Times New Roman"/>
          <w:szCs w:val="24"/>
        </w:rPr>
        <w:t>LESENA d.o.o. za trgovinu i usluge</w:t>
      </w:r>
      <w:r w:rsidR="00DC7378">
        <w:rPr>
          <w:rFonts w:hAnsi="Times New Roman" w:ascii="Times New Roman"/>
          <w:szCs w:val="24"/>
        </w:rPr>
        <w:t xml:space="preserve">, Zagreb, (Grad Zagreb), Tratinska 12, OIB: </w:t>
      </w:r>
      <w:r w:rsidR="00DC7378" w:rsidRPr="00BA7570">
        <w:rPr>
          <w:rFonts w:hAnsi="Times New Roman" w:ascii="Times New Roman"/>
          <w:szCs w:val="24"/>
        </w:rPr>
        <w:t>34034398878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DC7378">
        <w:rPr>
          <w:rFonts w:hAnsi="Times New Roman" w:ascii="Times New Roman"/>
        </w:rPr>
        <w:t>3.326,16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FF3555" w:rsidP="00FF3555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3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3555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3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5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55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5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5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3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5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55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5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5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6711</izvorni_sadrzaj>
    <derivirana_varijabla naziv="DomainObject.Predmet.Broj_1">6711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St-6711/2015</izvorni_sadrzaj>
    <derivirana_varijabla naziv="DomainObject.Predmet.OznakaBroj_1">St-6711/2015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LESENA d.o.o. zastupanog po punomoćniku Marija Brkljačić; Štefica Brkljačić</izvorni_sadrzaj>
    <derivirana_varijabla naziv="DomainObject.Predmet.ProtustrankaFormated_1">  LESENA d.o.o. zastupanog po punomoćniku Marija Brkljačić; Štefica Brkljačić</derivirana_varijabla>
  </DomainObject.Predmet.ProtustrankaFormated>
  <DomainObject.Predmet.ProtustrankaFormatedOIB>
    <izvorni_sadrzaj>  LESENA d.o.o., OIB 34034398878 zastupanog po punomoćniku Marija Brkljačić; Štefica Brkljačić</izvorni_sadrzaj>
    <derivirana_varijabla naziv="DomainObject.Predmet.ProtustrankaFormatedOIB_1">  LESENA d.o.o., OIB 34034398878 zastupanog po punomoćniku Marija Brkljačić; Štefica Brkljačić</derivirana_varijabla>
  </DomainObject.Predmet.ProtustrankaFormatedOIB>
  <DomainObject.Predmet.ProtustrankaFormatedWithAdress>
    <izvorni_sadrzaj> LESENA d.o.o., Tratinska 12, 10000 Zagreb zastupanog po punomoćniku Marija Brkljačić; Štefica Brkljačić</izvorni_sadrzaj>
    <derivirana_varijabla naziv="DomainObject.Predmet.ProtustrankaFormatedWithAdress_1"> LESENA d.o.o., Tratinska 12, 10000 Zagreb zastupanog po punomoćniku Marija Brkljačić; Štefica Brkljačić</derivirana_varijabla>
  </DomainObject.Predmet.ProtustrankaFormatedWithAdress>
  <DomainObject.Predmet.ProtustrankaFormatedWithAdressOIB>
    <izvorni_sadrzaj> LESENA d.o.o., OIB 34034398878, Tratinska 12, 10000 Zagreb zastupanog po punomoćniku Marija Brkljačić; Štefica Brkljačić</izvorni_sadrzaj>
    <derivirana_varijabla naziv="DomainObject.Predmet.ProtustrankaFormatedWithAdressOIB_1"> LESENA d.o.o., OIB 34034398878, Tratinska 12, 10000 Zagreb zastupanog po punomoćniku Marija Brkljačić; Štefica Brkljačić</derivirana_varijabla>
  </DomainObject.Predmet.ProtustrankaFormatedWithAdressOIB>
  <DomainObject.Predmet.ProtustrankaWithAdress>
    <izvorni_sadrzaj>LESENA d.o.o. Tratinska 12, 10000 Zagreb</izvorni_sadrzaj>
    <derivirana_varijabla naziv="DomainObject.Predmet.ProtustrankaWithAdress_1">LESENA d.o.o. Tratinska 12, 10000 Zagreb</derivirana_varijabla>
  </DomainObject.Predmet.ProtustrankaWithAdress>
  <DomainObject.Predmet.ProtustrankaWithAdressOIB>
    <izvorni_sadrzaj>LESENA d.o.o., OIB 34034398878, Tratinska 12, 10000 Zagreb</izvorni_sadrzaj>
    <derivirana_varijabla naziv="DomainObject.Predmet.ProtustrankaWithAdressOIB_1">LESENA d.o.o., OIB 34034398878, Tratinska 12, 10000 Zagreb</derivirana_varijabla>
  </DomainObject.Predmet.ProtustrankaWithAdressOIB>
  <DomainObject.Predmet.ProtustrankaNazivFormated>
    <izvorni_sadrzaj>LESENA d.o.o.</izvorni_sadrzaj>
    <derivirana_varijabla naziv="DomainObject.Predmet.ProtustrankaNazivFormated_1">LESENA d.o.o.</derivirana_varijabla>
  </DomainObject.Predmet.ProtustrankaNazivFormated>
  <DomainObject.Predmet.ProtustrankaNazivFormatedOIB>
    <izvorni_sadrzaj>LESENA d.o.o., OIB 34034398878</izvorni_sadrzaj>
    <derivirana_varijabla naziv="DomainObject.Predmet.ProtustrankaNazivFormatedOIB_1">LESENA d.o.o., OIB 34034398878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LESENA d.o.o. zastupanog po punomoćniku Marija Brkljačić; Štefica Brkljačić</item>
    </izvorni_sadrzaj>
    <derivirana_varijabla naziv="DomainObject.Predmet.ProtuStrankaListFormated_1">
      <item>LESENA d.o.o. zastupanog po punomoćniku Marija Brkljačić; Štefica Brkljačić</item>
    </derivirana_varijabla>
  </DomainObject.Predmet.ProtuStrankaListFormated>
  <DomainObject.Predmet.ProtuStrankaListFormatedOIB>
    <izvorni_sadrzaj>
      <item>LESENA d.o.o., OIB 34034398878 zastupanog po punomoćniku Marija Brkljačić; Štefica Brkljačić</item>
    </izvorni_sadrzaj>
    <derivirana_varijabla naziv="DomainObject.Predmet.ProtuStrankaListFormatedOIB_1">
      <item>LESENA d.o.o., OIB 34034398878 zastupanog po punomoćniku Marija Brkljačić; Štefica Brkljačić</item>
    </derivirana_varijabla>
  </DomainObject.Predmet.ProtuStrankaListFormatedOIB>
  <DomainObject.Predmet.ProtuStrankaListFormatedWithAdress>
    <izvorni_sadrzaj>
      <item>LESENA d.o.o., Tratinska 12, 10000 Zagreb zastupanog po punomoćniku Marija Brkljačić; Štefica Brkljačić</item>
    </izvorni_sadrzaj>
    <derivirana_varijabla naziv="DomainObject.Predmet.ProtuStrankaListFormatedWithAdress_1">
      <item>LESENA d.o.o., Tratinska 12, 10000 Zagreb zastupanog po punomoćniku Marija Brkljačić; Štefica Brkljačić</item>
    </derivirana_varijabla>
  </DomainObject.Predmet.ProtuStrankaListFormatedWithAdress>
  <DomainObject.Predmet.ProtuStrankaListFormatedWithAdressOIB>
    <izvorni_sadrzaj>
      <item>LESENA d.o.o., OIB 34034398878, Tratinska 12, 10000 Zagreb zastupanog po punomoćniku Marija Brkljačić; Štefica Brkljačić</item>
    </izvorni_sadrzaj>
    <derivirana_varijabla naziv="DomainObject.Predmet.ProtuStrankaListFormatedWithAdressOIB_1">
      <item>LESENA d.o.o., OIB 34034398878, Tratinska 12, 10000 Zagreb zastupanog po punomoćniku Marija Brkljačić; Štefica Brkljačić</item>
    </derivirana_varijabla>
  </DomainObject.Predmet.ProtuStrankaListFormatedWithAdressOIB>
  <DomainObject.Predmet.ProtuStrankaListNazivFormated>
    <izvorni_sadrzaj>
      <item>LESENA d.o.o.</item>
    </izvorni_sadrzaj>
    <derivirana_varijabla naziv="DomainObject.Predmet.ProtuStrankaListNazivFormated_1">
      <item>LESENA d.o.o.</item>
    </derivirana_varijabla>
  </DomainObject.Predmet.ProtuStrankaListNazivFormated>
  <DomainObject.Predmet.ProtuStrankaListNazivFormatedOIB>
    <izvorni_sadrzaj>
      <item>LESENA d.o.o., OIB 34034398878</item>
    </izvorni_sadrzaj>
    <derivirana_varijabla naziv="DomainObject.Predmet.ProtuStrankaListNazivFormatedOIB_1">
      <item>LESENA d.o.o., OIB 34034398878</item>
    </derivirana_varijabla>
  </DomainObject.Predmet.ProtuStrankaListNazivFormatedOIB>
  <DomainObject.Predmet.OstaliListFormated>
    <izvorni_sadrzaj>
      <item>Marija Brkljačić punomoćnik sudionika u postupku LESENA d.o.o.</item>
      <item>Štefica Brkljačić punomoćnik sudionika u postupku LESENA d.o.o.</item>
    </izvorni_sadrzaj>
    <derivirana_varijabla naziv="DomainObject.Predmet.OstaliListFormated_1">
      <item>Marija Brkljačić punomoćnik sudionika u postupku LESENA d.o.o.</item>
      <item>Štefica Brkljačić punomoćnik sudionika u postupku LESENA d.o.o.</item>
    </derivirana_varijabla>
  </DomainObject.Predmet.OstaliListFormated>
  <DomainObject.Predmet.OstaliListFormatedOIB>
    <izvorni_sadrzaj>
      <item>Marija Brkljačić, OIB 53003052395 punomoćnik sudionika u postupku LESENA d.o.o.</item>
      <item>Štefica Brkljačić, OIB 02012121551 punomoćnik sudionika u postupku LESENA d.o.o.</item>
    </izvorni_sadrzaj>
    <derivirana_varijabla naziv="DomainObject.Predmet.OstaliListFormatedOIB_1">
      <item>Marija Brkljačić, OIB 53003052395 punomoćnik sudionika u postupku LESENA d.o.o.</item>
      <item>Štefica Brkljačić, OIB 02012121551 punomoćnik sudionika u postupku LESENA d.o.o.</item>
    </derivirana_varijabla>
  </DomainObject.Predmet.OstaliListFormatedOIB>
  <DomainObject.Predmet.OstaliListFormatedWithAdress>
    <izvorni_sadrzaj>
      <item>Marija Brkljačić, Tratinska 12, 10000 Zagreb punomoćnik sudionika u postupku LESENA d.o.o.</item>
      <item>Štefica Brkljačić, Zagrebačka 16a, 49217 Krapinske Toplice punomoćnik sudionika u postupku LESENA d.o.o.</item>
    </izvorni_sadrzaj>
    <derivirana_varijabla naziv="DomainObject.Predmet.OstaliListFormatedWithAdress_1">
      <item>Marija Brkljačić, Tratinska 12, 10000 Zagreb punomoćnik sudionika u postupku LESENA d.o.o.</item>
      <item>Štefica Brkljačić, Zagrebačka 16a, 49217 Krapinske Toplice punomoćnik sudionika u postupku LESENA d.o.o.</item>
    </derivirana_varijabla>
  </DomainObject.Predmet.OstaliListFormatedWithAdress>
  <DomainObject.Predmet.OstaliListFormatedWithAdressOIB>
    <izvorni_sadrzaj>
      <item>Marija Brkljačić, OIB 53003052395, Tratinska 12, 10000 Zagreb punomoćnik sudionika u postupku LESENA d.o.o.</item>
      <item>Štefica Brkljačić, OIB 02012121551, Zagrebačka 16a, 49217 Krapinske Toplice punomoćnik sudionika u postupku LESENA d.o.o.</item>
    </izvorni_sadrzaj>
    <derivirana_varijabla naziv="DomainObject.Predmet.OstaliListFormatedWithAdressOIB_1">
      <item>Marija Brkljačić, OIB 53003052395, Tratinska 12, 10000 Zagreb punomoćnik sudionika u postupku LESENA d.o.o.</item>
      <item>Štefica Brkljačić, OIB 02012121551, Zagrebačka 16a, 49217 Krapinske Toplice punomoćnik sudionika u postupku LESENA d.o.o.</item>
    </derivirana_varijabla>
  </DomainObject.Predmet.OstaliListFormatedWithAdressOIB>
  <DomainObject.Predmet.OstaliListNazivFormated>
    <izvorni_sadrzaj>
      <item>Marija Brkljačić</item>
      <item>Štefica Brkljačić</item>
    </izvorni_sadrzaj>
    <derivirana_varijabla naziv="DomainObject.Predmet.OstaliListNazivFormated_1">
      <item>Marija Brkljačić</item>
      <item>Štefica Brkljačić</item>
    </derivirana_varijabla>
  </DomainObject.Predmet.OstaliListNazivFormated>
  <DomainObject.Predmet.OstaliListNazivFormatedOIB>
    <izvorni_sadrzaj>
      <item>Marija Brkljačić, OIB 53003052395</item>
      <item>Štefica Brkljačić, OIB 02012121551</item>
    </izvorni_sadrzaj>
    <derivirana_varijabla naziv="DomainObject.Predmet.OstaliListNazivFormatedOIB_1">
      <item>Marija Brkljačić, OIB 53003052395</item>
      <item>Štefica Brkljačić, OIB 02012121551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LESENA d.o.o.</izvorni_sadrzaj>
    <derivirana_varijabla naziv="DomainObject.Predmet.ProtustrankaIDrugi_1">LESENA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LESENA d.o.o., OIB 34034398878, Tratinska 12, 10000 Zagreb</izvorni_sadrzaj>
    <derivirana_varijabla naziv="DomainObject.Predmet.ProtustrankaIDrugiAdressOIB_1">LESENA d.o.o., OIB 34034398878, Tratinska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LESENA d.o.o.</item>
      <item>Marija Brkljačić</item>
      <item>Štefica Brkljačić</item>
    </izvorni_sadrzaj>
    <derivirana_varijabla naziv="DomainObject.Predmet.SudioniciListNaziv_1">
      <item>FINA Regionalni centar Zagreb</item>
      <item>LESENA d.o.o.</item>
      <item>Marija Brkljačić</item>
      <item>Štefica Brkljačić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LESENA d.o.o., OIB 34034398878, Tratinska 12,10000 Zagreb</item>
      <item>Marija Brkljačić, OIB 53003052395, Tratinska 12,10000 Zagreb</item>
      <item>Štefica Brkljačić, OIB 02012121551, Zagrebačka 16a,49217 Krapinske Toplice</item>
    </izvorni_sadrzaj>
    <derivirana_varijabla naziv="DomainObject.Predmet.SudioniciListAdressOIB_1">
      <item>FINA Regionalni centar Zagreb, OIB 85821130368, Trg svibanjskih žrtava 1995. 1,10000 Zagreb</item>
      <item>LESENA d.o.o., OIB 34034398878, Tratinska 12,10000 Zagreb</item>
      <item>Marija Brkljačić, OIB 53003052395, Tratinska 12,10000 Zagreb</item>
      <item>Štefica Brkljačić, OIB 02012121551, Zagrebačka 16a,49217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34034398878</item>
      <item>, OIB 53003052395</item>
      <item>, OIB 02012121551</item>
    </izvorni_sadrzaj>
    <derivirana_varijabla naziv="DomainObject.Predmet.SudioniciListNazivOIB_1">
      <item>, OIB 85821130368</item>
      <item>, OIB 34034398878</item>
      <item>, OIB 53003052395</item>
      <item>, OIB 02012121551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1667</properties:Characters>
  <properties:Lines>45</properties:Lines>
  <properties:Paragraphs>23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2016-03-04T07:51:00Z</cp:lastPrinted>
  <dcterms:modified xmlns:xsi="http://www.w3.org/2001/XMLSchema-instance" xsi:type="dcterms:W3CDTF">2016-03-04T07:55:00Z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