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4747" w14:paraId="5ae4747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DD68C7" w:rsidP="00CB04E9" w:rsidR="00CB04E9">
      <w:pPr>
        <w:jc w:val="right"/>
      </w:pPr>
      <w:r w:rsidRPr="004D3D14">
        <w:t xml:space="preserve"> </w:t>
      </w:r>
      <w:r w:rsidR="00CB04E9" w:rsidRPr="004D3D14">
        <w:t xml:space="preserve">  40</w:t>
      </w:r>
      <w:r w:rsidR="00CB04E9">
        <w:rPr>
          <w:b/>
        </w:rPr>
        <w:t xml:space="preserve">. </w:t>
      </w:r>
      <w:r w:rsidR="00CB04E9">
        <w:t>St-1046/2019</w:t>
      </w:r>
    </w:p>
    <w:p w:rsidRDefault="00CB04E9" w:rsidP="00CB04E9" w:rsidR="00CB04E9">
      <w:pPr>
        <w:jc w:val="center"/>
      </w:pPr>
    </w:p>
    <w:p w:rsidRDefault="00CB04E9" w:rsidP="00CB04E9" w:rsidR="00CB04E9">
      <w:pPr>
        <w:jc w:val="center"/>
      </w:pPr>
    </w:p>
    <w:p w:rsidRDefault="00CB04E9" w:rsidP="00CB04E9" w:rsidR="00CB04E9">
      <w:pPr>
        <w:jc w:val="center"/>
      </w:pPr>
      <w:r>
        <w:t>R E P U B L I K A  H R V A T S KA</w:t>
      </w:r>
    </w:p>
    <w:p w:rsidRDefault="00CB04E9" w:rsidP="00CB04E9" w:rsidR="00CB04E9" w:rsidRPr="00D15F12">
      <w:pPr>
        <w:ind w:hanging="2880" w:left="2880"/>
        <w:jc w:val="center"/>
      </w:pPr>
      <w:r>
        <w:t>Z A K LJ U Č A K</w:t>
      </w:r>
      <w:r w:rsidRPr="00D15F12">
        <w:t xml:space="preserve"> </w:t>
      </w:r>
    </w:p>
    <w:p w:rsidRDefault="00CB04E9" w:rsidP="00CB04E9" w:rsidR="00CB04E9" w:rsidRPr="00010102">
      <w:pPr>
        <w:jc w:val="center"/>
        <w:rPr>
          <w:b/>
        </w:rPr>
      </w:pPr>
    </w:p>
    <w:p w:rsidRDefault="00CB04E9" w:rsidP="00CB04E9" w:rsidR="00CB04E9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pojedincu, </w:t>
      </w:r>
      <w:r w:rsidRPr="007A3302">
        <w:t xml:space="preserve">postupajući po prijedlogu dužnika </w:t>
      </w:r>
      <w:r>
        <w:t xml:space="preserve">KORUM TRGOVINA d.o.o., Zagreb, Vlaška 55., OIB 31389838987, radi otvaranja predstečajnog postupka,  </w:t>
      </w:r>
      <w:r w:rsidRPr="007A3302">
        <w:t xml:space="preserve">dana </w:t>
      </w:r>
      <w:r>
        <w:t xml:space="preserve">30.travnja </w:t>
      </w:r>
      <w:r w:rsidRPr="007A3302">
        <w:t xml:space="preserve"> 201</w:t>
      </w:r>
      <w:r>
        <w:t>9</w:t>
      </w:r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384B11" w:rsidP="00834FBF" w:rsidR="00CE7019">
      <w:pPr>
        <w:ind w:firstLine="708"/>
        <w:jc w:val="both"/>
      </w:pPr>
      <w:r>
        <w:t xml:space="preserve">Radi ubrzanja ovog </w:t>
      </w:r>
      <w:r w:rsidR="009421CE">
        <w:t xml:space="preserve">predstečajnog </w:t>
      </w:r>
      <w:r>
        <w:t>postupka n</w:t>
      </w:r>
      <w:r w:rsidR="00913083" w:rsidRPr="00811D5D">
        <w:t xml:space="preserve">alaže </w:t>
      </w:r>
      <w:r w:rsidR="00CB04E9">
        <w:t xml:space="preserve">se </w:t>
      </w:r>
      <w:r>
        <w:t xml:space="preserve">dužniku </w:t>
      </w:r>
      <w:r w:rsidRPr="00A669D1">
        <w:rPr>
          <w:b/>
        </w:rPr>
        <w:t>odmah</w:t>
      </w:r>
      <w:r>
        <w:t xml:space="preserve"> dostaviti sudu </w:t>
      </w:r>
      <w:r w:rsidR="00CE7019">
        <w:t xml:space="preserve">u elektronskom obliku prijedlog plana restrukturiranja na sljedeću </w:t>
      </w:r>
      <w:r w:rsidR="009421CE">
        <w:t xml:space="preserve">e-mail </w:t>
      </w:r>
      <w:r w:rsidR="00CE7019">
        <w:t>adresu:</w:t>
      </w:r>
    </w:p>
    <w:p w:rsidRDefault="00416526" w:rsidP="00834FBF" w:rsidR="00416526">
      <w:pPr>
        <w:ind w:firstLine="708"/>
        <w:jc w:val="both"/>
      </w:pPr>
    </w:p>
    <w:p w:rsidRDefault="00CE7019" w:rsidP="001A3E8D" w:rsidR="00082427">
      <w:pPr>
        <w:ind w:firstLine="708"/>
        <w:jc w:val="center"/>
      </w:pPr>
      <w:r>
        <w:t>ante.galic</w:t>
      </w:r>
      <w:r w:rsidR="009421CE">
        <w:t>@tszg.pravosudje.hr</w:t>
      </w: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CB04E9">
        <w:t>30.travnja</w:t>
      </w:r>
      <w:r w:rsidR="007A14CA">
        <w:t xml:space="preserve"> </w:t>
      </w:r>
      <w:r>
        <w:t>201</w:t>
      </w:r>
      <w:r w:rsidR="00EB78D5">
        <w:t>9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84422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Default="00FD24B4" w:rsidP="001D7C1D" w:rsidR="00FD24B4"/>
    <w:p w:rsidRDefault="0084422B" w:rsidP="0062083B" w:rsidR="0084422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Za točnost otpravka- ovlašteni službenik:</w:t>
      </w:r>
    </w:p>
    <w:p w:rsidRDefault="0084422B" w:rsidP="0062083B" w:rsidR="0084422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84422B" w:rsidP="0062083B" w:rsidR="0084422B" w:rsidRPr="0062083B">
      <w:pPr>
        <w:rPr>
          <w:sz w:val="22"/>
          <w:szCs w:val="22"/>
        </w:rPr>
      </w:pPr>
    </w:p>
    <w:p w:rsidRDefault="0084422B" w:rsidP="0062083B" w:rsidR="0084422B" w:rsidRPr="0062083B">
      <w:pPr>
        <w:rPr>
          <w:sz w:val="22"/>
          <w:szCs w:val="22"/>
        </w:rPr>
      </w:pPr>
    </w:p>
    <w:p w:rsidRDefault="001D7C1D" w:rsidP="001D7C1D" w:rsidR="001D7C1D" w:rsidRPr="009969B9"/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4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42CB2"/>
    <w:rsid w:val="00153D80"/>
    <w:rsid w:val="0018613F"/>
    <w:rsid w:val="001A3E8D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4E8F"/>
    <w:rsid w:val="003B550D"/>
    <w:rsid w:val="003D24AB"/>
    <w:rsid w:val="003D3A4C"/>
    <w:rsid w:val="00404337"/>
    <w:rsid w:val="004133B0"/>
    <w:rsid w:val="00413E00"/>
    <w:rsid w:val="00416526"/>
    <w:rsid w:val="0042407B"/>
    <w:rsid w:val="00440E9F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4422B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97C8F"/>
    <w:rsid w:val="00AB58E3"/>
    <w:rsid w:val="00AB7096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9401E"/>
    <w:rsid w:val="00CA7873"/>
    <w:rsid w:val="00CA7CFE"/>
    <w:rsid w:val="00CB04E9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68C7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B78D5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2019.</izvorni_sadrzaj>
    <derivirana_varijabla naziv="DomainObject.Predmet.DatumOsnivanja_1">29.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St-1046/2019</izvorni_sadrzaj>
    <derivirana_varijabla naziv="DomainObject.Predmet.OznakaBroj_1">St-1046/2019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KORUM TRGOVINA d.o.o.</izvorni_sadrzaj>
    <derivirana_varijabla naziv="DomainObject.Predmet.ProtustrankaFormated_1">  KORUM TRGOVINA d.o.o.</derivirana_varijabla>
  </DomainObject.Predmet.ProtustrankaFormated>
  <DomainObject.Predmet.ProtustrankaFormatedOIB>
    <izvorni_sadrzaj>  KORUM TRGOVINA d.o.o., OIB 31389838987</izvorni_sadrzaj>
    <derivirana_varijabla naziv="DomainObject.Predmet.ProtustrankaFormatedOIB_1">  KORUM TRGOVINA d.o.o., OIB 31389838987</derivirana_varijabla>
  </DomainObject.Predmet.ProtustrankaFormatedOIB>
  <DomainObject.Predmet.ProtustrankaFormatedWithAdress>
    <izvorni_sadrzaj> KORUM TRGOVINA d.o.o., Vlaška 55, 10000 Zagreb</izvorni_sadrzaj>
    <derivirana_varijabla naziv="DomainObject.Predmet.ProtustrankaFormatedWithAdress_1"> KORUM TRGOVINA d.o.o., Vlaška 55, 10000 Zagreb</derivirana_varijabla>
  </DomainObject.Predmet.ProtustrankaFormatedWithAdress>
  <DomainObject.Predmet.ProtustrankaFormatedWithAdressOIB>
    <izvorni_sadrzaj> KORUM TRGOVINA d.o.o., OIB 31389838987, Vlaška 55, 10000 Zagreb</izvorni_sadrzaj>
    <derivirana_varijabla naziv="DomainObject.Predmet.ProtustrankaFormatedWithAdressOIB_1"> KORUM TRGOVINA d.o.o., OIB 31389838987, Vlaška 55, 10000 Zagreb</derivirana_varijabla>
  </DomainObject.Predmet.ProtustrankaFormatedWithAdressOIB>
  <DomainObject.Predmet.ProtustrankaWithAdress>
    <izvorni_sadrzaj>KORUM TRGOVINA d.o.o. Vlaška 55, 10000 Zagreb</izvorni_sadrzaj>
    <derivirana_varijabla naziv="DomainObject.Predmet.ProtustrankaWithAdress_1">KORUM TRGOVINA d.o.o. Vlaška 55, 10000 Zagreb</derivirana_varijabla>
  </DomainObject.Predmet.ProtustrankaWithAdress>
  <DomainObject.Predmet.ProtustrankaWithAdressOIB>
    <izvorni_sadrzaj>KORUM TRGOVINA d.o.o., OIB 31389838987, Vlaška 55, 10000 Zagreb</izvorni_sadrzaj>
    <derivirana_varijabla naziv="DomainObject.Predmet.ProtustrankaWithAdressOIB_1">KORUM TRGOVINA d.o.o., OIB 31389838987, Vlaška 55, 10000 Zagreb</derivirana_varijabla>
  </DomainObject.Predmet.ProtustrankaWithAdressOIB>
  <DomainObject.Predmet.ProtustrankaNazivFormated>
    <izvorni_sadrzaj>KORUM TRGOVINA d.o.o.</izvorni_sadrzaj>
    <derivirana_varijabla naziv="DomainObject.Predmet.ProtustrankaNazivFormated_1">KORUM TRGOVINA d.o.o.</derivirana_varijabla>
  </DomainObject.Predmet.ProtustrankaNazivFormated>
  <DomainObject.Predmet.ProtustrankaNazivFormatedOIB>
    <izvorni_sadrzaj>KORUM TRGOVINA d.o.o., OIB 31389838987</izvorni_sadrzaj>
    <derivirana_varijabla naziv="DomainObject.Predmet.ProtustrankaNazivFormatedOIB_1">KORUM TRGOVINA d.o.o., OIB 31389838987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KORUM TRGOVINA d.o.o.</izvorni_sadrzaj>
    <derivirana_varijabla naziv="DomainObject.Predmet.StrankaFormated_1">  KORUM TRGOVINA d.o.o.</derivirana_varijabla>
  </DomainObject.Predmet.StrankaFormated>
  <DomainObject.Predmet.StrankaFormatedOIB>
    <izvorni_sadrzaj>  KORUM TRGOVINA d.o.o., OIB 31389838987</izvorni_sadrzaj>
    <derivirana_varijabla naziv="DomainObject.Predmet.StrankaFormatedOIB_1">  KORUM TRGOVINA d.o.o., OIB 31389838987</derivirana_varijabla>
  </DomainObject.Predmet.StrankaFormatedOIB>
  <DomainObject.Predmet.StrankaFormatedWithAdress>
    <izvorni_sadrzaj> KORUM TRGOVINA d.o.o., Vlaška 55, 10000 Zagreb</izvorni_sadrzaj>
    <derivirana_varijabla naziv="DomainObject.Predmet.StrankaFormatedWithAdress_1"> KORUM TRGOVINA d.o.o., Vlaška 55, 10000 Zagreb</derivirana_varijabla>
  </DomainObject.Predmet.StrankaFormatedWithAdress>
  <DomainObject.Predmet.StrankaFormatedWithAdressOIB>
    <izvorni_sadrzaj> KORUM TRGOVINA d.o.o., OIB 31389838987, Vlaška 55, 10000 Zagreb</izvorni_sadrzaj>
    <derivirana_varijabla naziv="DomainObject.Predmet.StrankaFormatedWithAdressOIB_1"> KORUM TRGOVINA d.o.o., OIB 31389838987, Vlaška 55, 10000 Zagreb</derivirana_varijabla>
  </DomainObject.Predmet.StrankaFormatedWithAdressOIB>
  <DomainObject.Predmet.StrankaWithAdress>
    <izvorni_sadrzaj>KORUM TRGOVINA d.o.o. Vlaška 55,10000 Zagreb</izvorni_sadrzaj>
    <derivirana_varijabla naziv="DomainObject.Predmet.StrankaWithAdress_1">KORUM TRGOVINA d.o.o. Vlaška 55,10000 Zagreb</derivirana_varijabla>
  </DomainObject.Predmet.StrankaWithAdress>
  <DomainObject.Predmet.StrankaWithAdressOIB>
    <izvorni_sadrzaj>KORUM TRGOVINA d.o.o., OIB 31389838987, Vlaška 55,10000 Zagreb</izvorni_sadrzaj>
    <derivirana_varijabla naziv="DomainObject.Predmet.StrankaWithAdressOIB_1">KORUM TRGOVINA d.o.o., OIB 31389838987, Vlaška 55,10000 Zagreb</derivirana_varijabla>
  </DomainObject.Predmet.StrankaWithAdressOIB>
  <DomainObject.Predmet.StrankaNazivFormated>
    <izvorni_sadrzaj>KORUM TRGOVINA d.o.o.</izvorni_sadrzaj>
    <derivirana_varijabla naziv="DomainObject.Predmet.StrankaNazivFormated_1">KORUM TRGOVINA d.o.o.</derivirana_varijabla>
  </DomainObject.Predmet.StrankaNazivFormated>
  <DomainObject.Predmet.StrankaNazivFormatedOIB>
    <izvorni_sadrzaj>KORUM TRGOVINA d.o.o., OIB 31389838987</izvorni_sadrzaj>
    <derivirana_varijabla naziv="DomainObject.Predmet.StrankaNazivFormatedOIB_1">KORUM TRGOVINA d.o.o., OIB 31389838987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KORUM TRGOVINA d.o.o.</item>
    </izvorni_sadrzaj>
    <derivirana_varijabla naziv="DomainObject.Predmet.StrankaListFormated_1">
      <item>KORUM TRGOVINA d.o.o.</item>
    </derivirana_varijabla>
  </DomainObject.Predmet.StrankaListFormated>
  <DomainObject.Predmet.StrankaListFormatedOIB>
    <izvorni_sadrzaj>
      <item>KORUM TRGOVINA d.o.o., OIB 31389838987</item>
    </izvorni_sadrzaj>
    <derivirana_varijabla naziv="DomainObject.Predmet.StrankaListFormatedOIB_1">
      <item>KORUM TRGOVINA d.o.o., OIB 31389838987</item>
    </derivirana_varijabla>
  </DomainObject.Predmet.StrankaListFormatedOIB>
  <DomainObject.Predmet.StrankaListFormatedWithAdress>
    <izvorni_sadrzaj>
      <item>KORUM TRGOVINA d.o.o., Vlaška 55, 10000 Zagreb</item>
    </izvorni_sadrzaj>
    <derivirana_varijabla naziv="DomainObject.Predmet.StrankaListFormatedWithAdress_1">
      <item>KORUM TRGOVINA d.o.o., Vlaška 55, 10000 Zagreb</item>
    </derivirana_varijabla>
  </DomainObject.Predmet.StrankaListFormatedWithAdress>
  <DomainObject.Predmet.StrankaListFormatedWithAdressOIB>
    <izvorni_sadrzaj>
      <item>KORUM TRGOVINA d.o.o., OIB 31389838987, Vlaška 55, 10000 Zagreb</item>
    </izvorni_sadrzaj>
    <derivirana_varijabla naziv="DomainObject.Predmet.StrankaListFormatedWithAdressOIB_1">
      <item>KORUM TRGOVINA d.o.o., OIB 31389838987, Vlaška 55, 10000 Zagreb</item>
    </derivirana_varijabla>
  </DomainObject.Predmet.StrankaListFormatedWithAdressOIB>
  <DomainObject.Predmet.StrankaListNazivFormated>
    <izvorni_sadrzaj>
      <item>KORUM TRGOVINA d.o.o.</item>
    </izvorni_sadrzaj>
    <derivirana_varijabla naziv="DomainObject.Predmet.StrankaListNazivFormated_1">
      <item>KORUM TRGOVINA d.o.o.</item>
    </derivirana_varijabla>
  </DomainObject.Predmet.StrankaListNazivFormated>
  <DomainObject.Predmet.StrankaListNazivFormatedOIB>
    <izvorni_sadrzaj>
      <item>KORUM TRGOVINA d.o.o., OIB 31389838987</item>
    </izvorni_sadrzaj>
    <derivirana_varijabla naziv="DomainObject.Predmet.StrankaListNazivFormatedOIB_1">
      <item>KORUM TRGOVINA d.o.o., OIB 31389838987</item>
    </derivirana_varijabla>
  </DomainObject.Predmet.StrankaListNazivFormatedOIB>
  <DomainObject.Predmet.ProtuStrankaListFormated>
    <izvorni_sadrzaj>
      <item>KORUM TRGOVINA d.o.o.</item>
    </izvorni_sadrzaj>
    <derivirana_varijabla naziv="DomainObject.Predmet.ProtuStrankaListFormated_1">
      <item>KORUM TRGOVINA d.o.o.</item>
    </derivirana_varijabla>
  </DomainObject.Predmet.ProtuStrankaListFormated>
  <DomainObject.Predmet.ProtuStrankaListFormatedOIB>
    <izvorni_sadrzaj>
      <item>KORUM TRGOVINA d.o.o., OIB 31389838987</item>
    </izvorni_sadrzaj>
    <derivirana_varijabla naziv="DomainObject.Predmet.ProtuStrankaListFormatedOIB_1">
      <item>KORUM TRGOVINA d.o.o., OIB 31389838987</item>
    </derivirana_varijabla>
  </DomainObject.Predmet.ProtuStrankaListFormatedOIB>
  <DomainObject.Predmet.ProtuStrankaListFormatedWithAdress>
    <izvorni_sadrzaj>
      <item>KORUM TRGOVINA d.o.o., Vlaška 55, 10000 Zagreb</item>
    </izvorni_sadrzaj>
    <derivirana_varijabla naziv="DomainObject.Predmet.ProtuStrankaListFormatedWithAdress_1">
      <item>KORUM TRGOVINA d.o.o., Vlaška 55, 10000 Zagreb</item>
    </derivirana_varijabla>
  </DomainObject.Predmet.ProtuStrankaListFormatedWithAdress>
  <DomainObject.Predmet.ProtuStrankaListFormatedWithAdressOIB>
    <izvorni_sadrzaj>
      <item>KORUM TRGOVINA d.o.o., OIB 31389838987, Vlaška 55, 10000 Zagreb</item>
    </izvorni_sadrzaj>
    <derivirana_varijabla naziv="DomainObject.Predmet.ProtuStrankaListFormatedWithAdressOIB_1">
      <item>KORUM TRGOVINA d.o.o., OIB 31389838987, Vlaška 55, 10000 Zagreb</item>
    </derivirana_varijabla>
  </DomainObject.Predmet.ProtuStrankaListFormatedWithAdressOIB>
  <DomainObject.Predmet.ProtuStrankaListNazivFormated>
    <izvorni_sadrzaj>
      <item>KORUM TRGOVINA d.o.o.</item>
    </izvorni_sadrzaj>
    <derivirana_varijabla naziv="DomainObject.Predmet.ProtuStrankaListNazivFormated_1">
      <item>KORUM TRGOVINA d.o.o.</item>
    </derivirana_varijabla>
  </DomainObject.Predmet.ProtuStrankaListNazivFormated>
  <DomainObject.Predmet.ProtuStrankaListNazivFormatedOIB>
    <izvorni_sadrzaj>
      <item>KORUM TRGOVINA d.o.o., OIB 31389838987</item>
    </izvorni_sadrzaj>
    <derivirana_varijabla naziv="DomainObject.Predmet.ProtuStrankaListNazivFormatedOIB_1">
      <item>KORUM TRGOVINA d.o.o., OIB 31389838987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KORUM TRGOVINA d.o.o.</izvorni_sadrzaj>
    <derivirana_varijabla naziv="DomainObject.Predmet.StrankaIDrugi_1">KORUM TRGOVINA d.o.o.</derivirana_varijabla>
  </DomainObject.Predmet.StrankaIDrugi>
  <DomainObject.Predmet.ProtustrankaIDrugi>
    <izvorni_sadrzaj>KORUM TRGOVINA d.o.o.</izvorni_sadrzaj>
    <derivirana_varijabla naziv="DomainObject.Predmet.ProtustrankaIDrugi_1">KORUM TRGOVINA d.o.o.</derivirana_varijabla>
  </DomainObject.Predmet.ProtustrankaIDrugi>
  <DomainObject.Predmet.StrankaIDrugiAdressOIB>
    <izvorni_sadrzaj>KORUM TRGOVINA d.o.o., OIB 31389838987, Vlaška 55, 10000 Zagreb</izvorni_sadrzaj>
    <derivirana_varijabla naziv="DomainObject.Predmet.StrankaIDrugiAdressOIB_1">KORUM TRGOVINA d.o.o., OIB 31389838987, Vlaška 55, 10000 Zagreb</derivirana_varijabla>
  </DomainObject.Predmet.StrankaIDrugiAdressOIB>
  <DomainObject.Predmet.ProtustrankaIDrugiAdressOIB>
    <izvorni_sadrzaj>KORUM TRGOVINA d.o.o., OIB 31389838987, Vlaška 55, 10000 Zagreb</izvorni_sadrzaj>
    <derivirana_varijabla naziv="DomainObject.Predmet.ProtustrankaIDrugiAdressOIB_1">KORUM TRGOVINA d.o.o., OIB 31389838987, Vlaška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KORUM TRGOVINA d.o.o.</item>
      <item>KORUM TRGOVINA d.o.o.</item>
    </izvorni_sadrzaj>
    <derivirana_varijabla naziv="DomainObject.Predmet.SudioniciListNaziv_1">
      <item>KORUM TRGOVINA d.o.o.</item>
      <item>KORUM TRGOVINA d.o.o.</item>
    </derivirana_varijabla>
  </DomainObject.Predmet.SudioniciListNaziv>
  <DomainObject.Predmet.SudioniciListAdressOIB>
    <izvorni_sadrzaj>
      <item>KORUM TRGOVINA d.o.o., OIB 31389838987, Vlaška 55,10000 Zagreb</item>
      <item>KORUM TRGOVINA d.o.o., OIB 31389838987, Vlaška 55,10000 Zagreb</item>
    </izvorni_sadrzaj>
    <derivirana_varijabla naziv="DomainObject.Predmet.SudioniciListAdressOIB_1">
      <item>KORUM TRGOVINA d.o.o., OIB 31389838987, Vlaška 55,10000 Zagreb</item>
      <item>KORUM TRGOVINA d.o.o., OIB 31389838987, Vlaška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31389838987</item>
      <item>, OIB 31389838987</item>
    </izvorni_sadrzaj>
    <derivirana_varijabla naziv="DomainObject.Predmet.SudioniciListNazivOIB_1">
      <item>, OIB 31389838987</item>
      <item>, OIB 31389838987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St-1046/2019-2</izvorni_sadrzaj>
    <derivirana_varijabla naziv="DomainObject.PredzadnjaOdlukaIzPredmeta.Oznaka_1">St-1046/2019-2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128</properties:Words>
  <properties:Characters>652</properties:Characters>
  <properties:Lines>34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2019-04-30T09:02:00Z</dcterms:created>
  <dc:creator>nribaric</dc:creator>
  <cp:lastModifiedBy>Valentina Delač</cp:lastModifiedBy>
  <cp:lastPrinted>2019-04-30T09:03:00Z</cp:lastPrinted>
  <dcterms:modified xmlns:xsi="http://www.w3.org/2001/XMLSchema-instance" xsi:type="dcterms:W3CDTF">2019-04-30T09:03:00Z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(Korum Zaključak dostava prijedloga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