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8529" w14:paraId="d628529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393448" w:rsidP="00393448" w:rsidR="00393448" w:rsidRPr="00FF2B80">
      <w:pPr>
        <w:rPr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 </w:t>
      </w:r>
      <w:r w:rsidR="00F61D12" w:rsidRPr="008F77E5">
        <w:rPr>
          <w:rFonts w:eastAsia="MS Mincho"/>
          <w:sz w:val="24"/>
          <w:szCs w:val="24"/>
        </w:rPr>
        <w:t>Rijeka, Zadarska 1 i 3</w:t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</w:r>
      <w:r>
        <w:rPr>
          <w:rFonts w:eastAsia="MS Mincho"/>
          <w:sz w:val="24"/>
          <w:szCs w:val="24"/>
        </w:rPr>
        <w:tab/>
        <w:t xml:space="preserve">      </w:t>
      </w:r>
      <w:r w:rsidRPr="00FF2B80">
        <w:rPr>
          <w:sz w:val="24"/>
          <w:szCs w:val="24"/>
        </w:rPr>
        <w:t>Posl</w:t>
      </w:r>
      <w:r>
        <w:rPr>
          <w:sz w:val="24"/>
          <w:szCs w:val="24"/>
        </w:rPr>
        <w:t xml:space="preserve">ovni broj </w:t>
      </w:r>
      <w:r w:rsidRPr="00FF2B80">
        <w:rPr>
          <w:sz w:val="24"/>
          <w:szCs w:val="24"/>
        </w:rPr>
        <w:t>7 St-</w:t>
      </w:r>
      <w:r>
        <w:rPr>
          <w:sz w:val="24"/>
          <w:szCs w:val="24"/>
        </w:rPr>
        <w:t>542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</w:t>
      </w:r>
      <w:r>
        <w:rPr>
          <w:sz w:val="24"/>
          <w:szCs w:val="24"/>
        </w:rPr>
        <w:t>7-3</w:t>
      </w:r>
    </w:p>
    <w:p w:rsidRDefault="00F61D12" w:rsidP="00F61D12" w:rsidR="00F61D12" w:rsidRPr="008F77E5">
      <w:pPr>
        <w:spacing w:lineRule="auto" w:line="240" w:after="0"/>
      </w:pP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869C2" w:rsidR="00B5648F" w:rsidRPr="00B5648F">
      <w:pPr>
        <w:ind w:firstLine="708"/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</w:t>
      </w:r>
      <w:r w:rsidR="00A859E1">
        <w:rPr>
          <w:color w:val="000000"/>
          <w:sz w:val="24"/>
          <w:szCs w:val="24"/>
        </w:rPr>
        <w:t xml:space="preserve"> i 104/17</w:t>
      </w:r>
      <w:r w:rsidRPr="00B5648F">
        <w:rPr>
          <w:color w:val="000000"/>
          <w:sz w:val="24"/>
          <w:szCs w:val="24"/>
        </w:rPr>
        <w:t>)</w:t>
      </w:r>
      <w:r w:rsidRPr="00B5648F">
        <w:rPr>
          <w:sz w:val="24"/>
          <w:szCs w:val="24"/>
        </w:rPr>
        <w:t xml:space="preserve"> dana </w:t>
      </w:r>
      <w:r w:rsidR="00A859E1">
        <w:rPr>
          <w:sz w:val="24"/>
          <w:szCs w:val="24"/>
        </w:rPr>
        <w:t xml:space="preserve">20. prosinca </w:t>
      </w:r>
      <w:r w:rsidRPr="00B5648F">
        <w:rPr>
          <w:sz w:val="24"/>
          <w:szCs w:val="24"/>
        </w:rPr>
        <w:t>201</w:t>
      </w:r>
      <w:r w:rsidR="00A859E1">
        <w:rPr>
          <w:sz w:val="24"/>
          <w:szCs w:val="24"/>
        </w:rPr>
        <w:t>7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859E1" w:rsidRPr="00A859E1">
        <w:rPr>
          <w:sz w:val="24"/>
          <w:szCs w:val="24"/>
          <w:lang w:eastAsia="en-US"/>
        </w:rPr>
        <w:t>ESTARE CULTO Fashion jednostavno društvo s ograničenom odgovornošću za trgovinu i usluge Rijeka, Kumičićeva 20 (MBS 040356330 – OIB 81199050947)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A859E1">
        <w:rPr>
          <w:color w:val="000000"/>
          <w:sz w:val="24"/>
          <w:szCs w:val="24"/>
        </w:rPr>
        <w:t>68.549,38</w:t>
      </w:r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da u roku od 15 dana od dana objave oglasa podnese sudu, pozivom na posl</w:t>
      </w:r>
      <w:r w:rsidR="00A859E1">
        <w:rPr>
          <w:color w:val="000000"/>
          <w:sz w:val="24"/>
          <w:szCs w:val="24"/>
        </w:rPr>
        <w:t xml:space="preserve">ovni </w:t>
      </w:r>
      <w:r w:rsidRPr="00FF2B80">
        <w:rPr>
          <w:color w:val="000000"/>
          <w:sz w:val="24"/>
          <w:szCs w:val="24"/>
        </w:rPr>
        <w:t xml:space="preserve"> br</w:t>
      </w:r>
      <w:r w:rsidR="00A859E1">
        <w:rPr>
          <w:color w:val="000000"/>
          <w:sz w:val="24"/>
          <w:szCs w:val="24"/>
        </w:rPr>
        <w:t>oj</w:t>
      </w:r>
      <w:r w:rsidRPr="00FF2B80">
        <w:rPr>
          <w:color w:val="000000"/>
          <w:sz w:val="24"/>
          <w:szCs w:val="24"/>
        </w:rPr>
        <w:t xml:space="preserve"> 7 St-</w:t>
      </w:r>
      <w:r w:rsidR="00A859E1">
        <w:rPr>
          <w:color w:val="000000"/>
          <w:sz w:val="24"/>
          <w:szCs w:val="24"/>
        </w:rPr>
        <w:t>542</w:t>
      </w:r>
      <w:r w:rsidR="003856C3">
        <w:rPr>
          <w:color w:val="000000"/>
          <w:sz w:val="24"/>
          <w:szCs w:val="24"/>
        </w:rPr>
        <w:t>/</w:t>
      </w:r>
      <w:r w:rsidR="00A859E1">
        <w:rPr>
          <w:color w:val="000000"/>
          <w:sz w:val="24"/>
          <w:szCs w:val="24"/>
        </w:rPr>
        <w:t>20</w:t>
      </w:r>
      <w:r w:rsidR="003856C3">
        <w:rPr>
          <w:color w:val="000000"/>
          <w:sz w:val="24"/>
          <w:szCs w:val="24"/>
        </w:rPr>
        <w:t>1</w:t>
      </w:r>
      <w:r w:rsidR="00A859E1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r w:rsidR="00A859E1" w:rsidRPr="00FF2B80">
        <w:rPr>
          <w:color w:val="000000"/>
          <w:sz w:val="24"/>
          <w:szCs w:val="24"/>
        </w:rPr>
        <w:t>posl</w:t>
      </w:r>
      <w:r w:rsidR="00A859E1">
        <w:rPr>
          <w:color w:val="000000"/>
          <w:sz w:val="24"/>
          <w:szCs w:val="24"/>
        </w:rPr>
        <w:t xml:space="preserve">ovni </w:t>
      </w:r>
      <w:r w:rsidR="00A859E1" w:rsidRPr="00FF2B80">
        <w:rPr>
          <w:color w:val="000000"/>
          <w:sz w:val="24"/>
          <w:szCs w:val="24"/>
        </w:rPr>
        <w:t>br</w:t>
      </w:r>
      <w:r w:rsidR="00A859E1">
        <w:rPr>
          <w:color w:val="000000"/>
          <w:sz w:val="24"/>
          <w:szCs w:val="24"/>
        </w:rPr>
        <w:t>oj</w:t>
      </w:r>
      <w:r w:rsidR="00A859E1" w:rsidRPr="00FF2B80">
        <w:rPr>
          <w:color w:val="000000"/>
          <w:sz w:val="24"/>
          <w:szCs w:val="24"/>
        </w:rPr>
        <w:t xml:space="preserve"> 7 St-</w:t>
      </w:r>
      <w:r w:rsidR="00A859E1">
        <w:rPr>
          <w:color w:val="000000"/>
          <w:sz w:val="24"/>
          <w:szCs w:val="24"/>
        </w:rPr>
        <w:t>542/2017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393448" w:rsidR="004F6C16" w:rsidRPr="00FF2B80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D42" w:rsidP="00FF2B80" w:rsidR="005B4D42">
      <w:pPr>
        <w:spacing w:lineRule="auto" w:line="240" w:after="0"/>
      </w:pPr>
      <w:r>
        <w:separator/>
      </w:r>
    </w:p>
  </w:endnote>
  <w:endnote w:id="0" w:type="continuationSeparator">
    <w:p w:rsidRDefault="005B4D42" w:rsidP="00FF2B80" w:rsidR="005B4D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D42" w:rsidP="00FF2B80" w:rsidR="005B4D42">
      <w:pPr>
        <w:spacing w:lineRule="auto" w:line="240" w:after="0"/>
      </w:pPr>
      <w:r>
        <w:separator/>
      </w:r>
    </w:p>
  </w:footnote>
  <w:footnote w:id="0" w:type="continuationSeparator">
    <w:p w:rsidRDefault="005B4D42" w:rsidP="00FF2B80" w:rsidR="005B4D42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4D15"/>
    <w:rsid w:val="001A3889"/>
    <w:rsid w:val="001B0964"/>
    <w:rsid w:val="001C0D59"/>
    <w:rsid w:val="001D3907"/>
    <w:rsid w:val="001D60B3"/>
    <w:rsid w:val="001E3AE7"/>
    <w:rsid w:val="001E6671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93448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62BF"/>
    <w:rsid w:val="005B4D42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17A6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93A51"/>
    <w:rsid w:val="00795FB3"/>
    <w:rsid w:val="007A3103"/>
    <w:rsid w:val="007A3269"/>
    <w:rsid w:val="007B79BD"/>
    <w:rsid w:val="007C5B37"/>
    <w:rsid w:val="007F104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2791"/>
    <w:rsid w:val="008C2795"/>
    <w:rsid w:val="008F77E5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59E1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A12D2"/>
    <w:rsid w:val="00CA3FC4"/>
    <w:rsid w:val="00CA6DB5"/>
    <w:rsid w:val="00CB0A06"/>
    <w:rsid w:val="00CB4076"/>
    <w:rsid w:val="00CB4A81"/>
    <w:rsid w:val="00CD0CF8"/>
    <w:rsid w:val="00CD4ED5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478E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126"/>
    <w:rsid w:val="00F308B6"/>
    <w:rsid w:val="00F35F10"/>
    <w:rsid w:val="00F37E4F"/>
    <w:rsid w:val="00F4330F"/>
    <w:rsid w:val="00F43B65"/>
    <w:rsid w:val="00F4560A"/>
    <w:rsid w:val="00F56B08"/>
    <w:rsid w:val="00F61D12"/>
    <w:rsid w:val="00F66956"/>
    <w:rsid w:val="00F67803"/>
    <w:rsid w:val="00F67E83"/>
    <w:rsid w:val="00F73EBF"/>
    <w:rsid w:val="00F80C77"/>
    <w:rsid w:val="00F84C77"/>
    <w:rsid w:val="00F869C2"/>
    <w:rsid w:val="00F90F2D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3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3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skraćeni stečajni postupak</izvorni_sadrzaj>
    <derivirana_varijabla naziv="DomainObject.Primjedba_1">skraćeni stečajni postupak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FASHION j.d.o.o. zastupanog po punomoćniku Nikola Mikić</izvorni_sadrzaj>
    <derivirana_varijabla naziv="DomainObject.Predmet.ProtustrankaFormated_1">  ESTARE CULTO FASHION j.d.o.o. zastupanog po punomoćniku Nikola Mikić</derivirana_varijabla>
  </DomainObject.Predmet.ProtustrankaFormated>
  <DomainObject.Predmet.ProtustrankaFormatedOIB>
    <izvorni_sadrzaj>  ESTARE CULTO FASHION j.d.o.o., OIB 81199050947 zastupanog po punomoćniku Nikola Mikić</izvorni_sadrzaj>
    <derivirana_varijabla naziv="DomainObject.Predmet.ProtustrankaFormatedOIB_1">  ESTARE CULTO FASHION j.d.o.o., OIB 81199050947 zastupanog po punomoćniku Nikola Mikić</derivirana_varijabla>
  </DomainObject.Predmet.ProtustrankaFormatedOIB>
  <DomainObject.Predmet.ProtustrankaFormatedWithAdress>
    <izvorni_sadrzaj> ESTARE CULTO FASHION j.d.o.o., Kumičićeva 20, 51000 Rijeka zastupanog po punomoćniku Nikola Mikić</izvorni_sadrzaj>
    <derivirana_varijabla naziv="DomainObject.Predmet.ProtustrankaFormatedWithAdress_1"> ESTARE CULTO FASHION j.d.o.o., Kumičićeva 20, 51000 Rijeka zastupanog po punomoćniku Nikola Mikić</derivirana_varijabla>
  </DomainObject.Predmet.ProtustrankaFormatedWithAdress>
  <DomainObject.Predmet.ProtustrankaFormatedWithAdressOIB>
    <izvorni_sadrzaj> ESTARE CULTO FASHION j.d.o.o., OIB 81199050947, Kumičićeva 20, 51000 Rijeka zastupanog po punomoćniku Nikola Mikić</izvorni_sadrzaj>
    <derivirana_varijabla naziv="DomainObject.Predmet.ProtustrankaFormatedWithAdressOIB_1"> ESTARE CULTO FASHION j.d.o.o., OIB 81199050947, Kumičićeva 20, 51000 Rijeka zastupanog po punomoćniku Nikola Mikić</derivirana_varijabla>
  </DomainObject.Predmet.ProtustrankaFormatedWithAdressOIB>
  <DomainObject.Predmet.ProtustrankaWithAdress>
    <izvorni_sadrzaj>ESTARE CULTO FASHION j.d.o.o. Kumičićeva 20, 51000 Rijeka</izvorni_sadrzaj>
    <derivirana_varijabla naziv="DomainObject.Predmet.ProtustrankaWithAdress_1">ESTARE CULTO FASHION j.d.o.o. Kumičićeva 20, 51000 Rijeka</derivirana_varijabla>
  </DomainObject.Predmet.ProtustrankaWithAdress>
  <DomainObject.Predmet.ProtustrankaWithAdressOIB>
    <izvorni_sadrzaj>ESTARE CULTO FASHION j.d.o.o., OIB 81199050947, Kumičićeva 20, 51000 Rijeka</izvorni_sadrzaj>
    <derivirana_varijabla naziv="DomainObject.Predmet.ProtustrankaWithAdressOIB_1">ESTARE CULTO FASHION j.d.o.o., OIB 81199050947, Kumičićeva 20, 51000 Rijeka</derivirana_varijabla>
  </DomainObject.Predmet.ProtustrankaWithAdressOIB>
  <DomainObject.Predmet.ProtustrankaNazivFormated>
    <izvorni_sadrzaj>ESTARE CULTO FASHION j.d.o.o.</izvorni_sadrzaj>
    <derivirana_varijabla naziv="DomainObject.Predmet.ProtustrankaNazivFormated_1">ESTARE CULTO FASHION j.d.o.o.</derivirana_varijabla>
  </DomainObject.Predmet.ProtustrankaNazivFormated>
  <DomainObject.Predmet.ProtustrankaNazivFormatedOIB>
    <izvorni_sadrzaj>ESTARE CULTO FASHION j.d.o.o., OIB 81199050947</izvorni_sadrzaj>
    <derivirana_varijabla naziv="DomainObject.Predmet.ProtustrankaNazivFormatedOIB_1">ESTARE CULTO FASHION j.d.o.o., OIB 81199050947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ESTARE CULTO FASHION j.d.o.o. zastupanog po punomoćniku Nikola Mikić</item>
    </izvorni_sadrzaj>
    <derivirana_varijabla naziv="DomainObject.Predmet.ProtuStrankaListFormated_1">
      <item>ESTARE CULTO FASHION j.d.o.o. zastupanog po punomoćniku Nikola Mikić</item>
    </derivirana_varijabla>
  </DomainObject.Predmet.ProtuStrankaListFormated>
  <DomainObject.Predmet.ProtuStrankaListFormatedOIB>
    <izvorni_sadrzaj>
      <item>ESTARE CULTO FASHION j.d.o.o., OIB 81199050947 zastupanog po punomoćniku Nikola Mikić</item>
    </izvorni_sadrzaj>
    <derivirana_varijabla naziv="DomainObject.Predmet.ProtuStrankaListFormatedOIB_1">
      <item>ESTARE CULTO FASHION j.d.o.o., OIB 81199050947 zastupanog po punomoćniku Nikola Mikić</item>
    </derivirana_varijabla>
  </DomainObject.Predmet.ProtuStrankaListFormatedOIB>
  <DomainObject.Predmet.ProtuStrankaListFormatedWithAdress>
    <izvorni_sadrzaj>
      <item>ESTARE CULTO FASHION j.d.o.o., Kumičićeva 20, 51000 Rijeka zastupanog po punomoćniku Nikola Mikić</item>
    </izvorni_sadrzaj>
    <derivirana_varijabla naziv="DomainObject.Predmet.ProtuStrankaListFormatedWithAdress_1">
      <item>ESTARE CULTO FASHION j.d.o.o., Kumičićeva 20, 51000 Rijeka zastupanog po punomoćniku Nikola Mikić</item>
    </derivirana_varijabla>
  </DomainObject.Predmet.ProtuStrankaListFormatedWithAdress>
  <DomainObject.Predmet.ProtuStrankaListFormatedWithAdressOIB>
    <izvorni_sadrzaj>
      <item>ESTARE CULTO FASHION j.d.o.o., OIB 81199050947, Kumičićeva 20, 51000 Rijeka zastupanog po punomoćniku Nikola Mikić</item>
    </izvorni_sadrzaj>
    <derivirana_varijabla naziv="DomainObject.Predmet.ProtuStrankaListFormatedWithAdressOIB_1">
      <item>ESTARE CULTO FASHION j.d.o.o., OIB 81199050947, Kumičićeva 20, 51000 Rijeka zastupanog po punomoćniku Nikola Mikić</item>
    </derivirana_varijabla>
  </DomainObject.Predmet.ProtuStrankaListFormatedWithAdressOIB>
  <DomainObject.Predmet.ProtuStrankaListNazivFormated>
    <izvorni_sadrzaj>
      <item>ESTARE CULTO FASHION j.d.o.o.</item>
    </izvorni_sadrzaj>
    <derivirana_varijabla naziv="DomainObject.Predmet.ProtuStrankaListNazivFormated_1">
      <item>ESTARE CULTO FASHION j.d.o.o.</item>
    </derivirana_varijabla>
  </DomainObject.Predmet.ProtuStrankaListNazivFormated>
  <DomainObject.Predmet.ProtuStrankaListNazivFormatedOIB>
    <izvorni_sadrzaj>
      <item>ESTARE CULTO FASHION j.d.o.o., OIB 81199050947</item>
    </izvorni_sadrzaj>
    <derivirana_varijabla naziv="DomainObject.Predmet.ProtuStrankaListNazivFormatedOIB_1">
      <item>ESTARE CULTO FASHION j.d.o.o., OIB 81199050947</item>
    </derivirana_varijabla>
  </DomainObject.Predmet.ProtuStrankaListNazivFormatedOIB>
  <DomainObject.Predmet.OstaliListFormated>
    <izvorni_sadrzaj>
      <item>Nikola Mikić punomoćnik sudionika u postupku ESTARE CULTO FASHION j.d.o.o.</item>
    </izvorni_sadrzaj>
    <derivirana_varijabla naziv="DomainObject.Predmet.OstaliListFormated_1">
      <item>Nikola Mikić punomoćnik sudionika u postupku ESTARE CULTO FASHION j.d.o.o.</item>
    </derivirana_varijabla>
  </DomainObject.Predmet.OstaliListFormated>
  <DomainObject.Predmet.OstaliListFormatedOIB>
    <izvorni_sadrzaj>
      <item>Nikola Mikić, OIB 45454338968 punomoćnik sudionika u postupku ESTARE CULTO FASHION j.d.o.o.</item>
    </izvorni_sadrzaj>
    <derivirana_varijabla naziv="DomainObject.Predmet.OstaliListFormatedOIB_1">
      <item>Nikola Mikić, OIB 45454338968 punomoćnik sudionika u postupku ESTARE CULTO FASHION j.d.o.o.</item>
    </derivirana_varijabla>
  </DomainObject.Predmet.OstaliListFormatedOIB>
  <DomainObject.Predmet.OstaliListFormatedWithAdress>
    <izvorni_sadrzaj>
      <item>Nikola Mikić, Kumičićeva 20, 51000 Rijeka punomoćnik sudionika u postupku ESTARE CULTO FASHION j.d.o.o.</item>
    </izvorni_sadrzaj>
    <derivirana_varijabla naziv="DomainObject.Predmet.OstaliListFormatedWithAdress_1">
      <item>Nikola Mikić, Kumičićeva 20, 51000 Rijeka punomoćnik sudionika u postupku ESTARE CULTO FASHION j.d.o.o.</item>
    </derivirana_varijabla>
  </DomainObject.Predmet.OstaliListFormatedWithAdress>
  <DomainObject.Predmet.OstaliListFormatedWithAdressOIB>
    <izvorni_sadrzaj>
      <item>Nikola Mikić, OIB 45454338968, Kumičićeva 20, 51000 Rijeka punomoćnik sudionika u postupku ESTARE CULTO FASHION j.d.o.o.</item>
    </izvorni_sadrzaj>
    <derivirana_varijabla naziv="DomainObject.Predmet.OstaliListFormatedWithAdressOIB_1">
      <item>Nikola Mikić, OIB 45454338968, Kumičićeva 20, 51000 Rijeka punomoćnik sudionika u postupku ESTARE CULTO FASHION j.d.o.o.</item>
    </derivirana_varijabla>
  </DomainObject.Predmet.OstaliListFormatedWithAdressOIB>
  <DomainObject.Predmet.OstaliListNazivFormated>
    <izvorni_sadrzaj>
      <item>Nikola Mikić</item>
    </izvorni_sadrzaj>
    <derivirana_varijabla naziv="DomainObject.Predmet.OstaliListNazivFormated_1">
      <item>Nikola Mikić</item>
    </derivirana_varijabla>
  </DomainObject.Predmet.OstaliListNazivFormated>
  <DomainObject.Predmet.OstaliListNazivFormatedOIB>
    <izvorni_sadrzaj>
      <item>Nikola Mikić, OIB 45454338968</item>
    </izvorni_sadrzaj>
    <derivirana_varijabla naziv="DomainObject.Predmet.OstaliListNazivFormatedOIB_1">
      <item>Nikola Mikić, OIB 45454338968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ESTARE CULTO FASHION j.d.o.o.</izvorni_sadrzaj>
    <derivirana_varijabla naziv="DomainObject.Predmet.ProtustrankaIDrugi_1">ESTARE CULTO FASHION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ESTARE CULTO FASHION j.d.o.o., OIB 81199050947, Kumičićeva 20, 51000 Rijeka</izvorni_sadrzaj>
    <derivirana_varijabla naziv="DomainObject.Predmet.ProtustrankaIDrugiAdressOIB_1">ESTARE CULTO FASHION j.d.o.o., OIB 81199050947, Kumičićeva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ESTARE CULTO FASHION j.d.o.o.</item>
      <item>Nikola Mikić</item>
    </izvorni_sadrzaj>
    <derivirana_varijabla naziv="DomainObject.Predmet.SudioniciListNaziv_1">
      <item>FINA  Rijeka</item>
      <item>ESTARE CULTO FASHION j.d.o.o.</item>
      <item>Nikola Mikić</item>
    </derivirana_varijabla>
  </DomainObject.Predmet.SudioniciListNaziv>
  <DomainObject.Predmet.SudioniciListAdressOIB>
    <izvorni_sadrzaj>
      <item>FINA  Rijeka, OIB 85821130368, Frana Kurelca 8,51000 Rijeka</item>
      <item>ESTARE CULTO FASHION j.d.o.o., OIB 81199050947, Kumičićeva 20,51000 Rijeka</item>
      <item>Nikola Mikić, OIB 45454338968, Kumičićeva 20,51000 Rijeka</item>
    </izvorni_sadrzaj>
    <derivirana_varijabla naziv="DomainObject.Predmet.SudioniciListAdressOIB_1">
      <item>FINA  Rijeka, OIB 85821130368, Frana Kurelca 8,51000 Rijeka</item>
      <item>ESTARE CULTO FASHION j.d.o.o., OIB 81199050947, Kumičićeva 20,51000 Rijeka</item>
      <item>Nikola Mikić, OIB 45454338968, Kumičićeva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81199050947</item>
      <item>, OIB 45454338968</item>
    </izvorni_sadrzaj>
    <derivirana_varijabla naziv="DomainObject.Predmet.SudioniciListNazivOIB_1">
      <item>, OIB 85821130368</item>
      <item>, OIB 81199050947</item>
      <item>, OIB 45454338968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A2E5EB-2168-4E1C-9280-543E81E3F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1352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2017-12-20T11:47:00Z</dcterms:created>
  <dc:creator>Vera Jelenović</dc:creator>
  <cp:lastModifiedBy>Elizabet Jovanović</cp:lastModifiedBy>
  <cp:lastPrinted>2017-12-20T11:47:00Z</cp:lastPrinted>
  <dcterms:modified xmlns:xsi="http://www.w3.org/2001/XMLSchema-instance" xsi:type="dcterms:W3CDTF">2017-12-20T11:49:00Z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