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0987" w14:paraId="f7e0987" w:rsidRDefault="00D44453" w:rsidP="00D44453" w:rsidR="00D44453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453" w:rsidP="00D44453" w:rsidR="00D44453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D44453" w:rsidP="00D44453" w:rsidR="00D44453">
      <w:pPr>
        <w:jc w:val="both"/>
        <w:rPr>
          <w:b/>
        </w:rPr>
      </w:pPr>
      <w:r>
        <w:rPr>
          <w:b/>
        </w:rPr>
        <w:t>TRGOVAČKI SUD U OSIJEKU</w:t>
      </w:r>
    </w:p>
    <w:p w:rsidRDefault="00D44453" w:rsidP="00D44453" w:rsidR="00D44453">
      <w:pPr>
        <w:jc w:val="both"/>
        <w:rPr>
          <w:b/>
        </w:rPr>
      </w:pPr>
      <w:r>
        <w:rPr>
          <w:b/>
        </w:rPr>
        <w:t>STALNA SLUŽBA  U SLAVONSKOM BRODU</w:t>
      </w:r>
    </w:p>
    <w:p w:rsidRDefault="00D44453" w:rsidP="00D44453" w:rsidR="00D44453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Broj:7/St</w:t>
      </w:r>
      <w:r w:rsidR="00FC38C5">
        <w:rPr>
          <w:b/>
        </w:rPr>
        <w:t>-352/2012-176</w:t>
      </w:r>
    </w:p>
    <w:p w:rsidRDefault="00D44453" w:rsidP="00D44453" w:rsidR="00D44453">
      <w:pPr>
        <w:jc w:val="both"/>
        <w:rPr>
          <w:b/>
        </w:rPr>
      </w:pPr>
      <w:r>
        <w:rPr>
          <w:b/>
        </w:rPr>
        <w:t>SLAVONSKI BROD</w:t>
      </w:r>
    </w:p>
    <w:p w:rsidRDefault="00D44453" w:rsidP="00D44453" w:rsidR="00D44453">
      <w:pPr>
        <w:jc w:val="both"/>
        <w:rPr>
          <w:b/>
        </w:rPr>
      </w:pPr>
    </w:p>
    <w:p w:rsidRDefault="00D44453" w:rsidP="00D44453" w:rsidR="00D44453">
      <w:pPr>
        <w:jc w:val="center"/>
        <w:rPr>
          <w:b/>
        </w:rPr>
      </w:pPr>
      <w:r>
        <w:rPr>
          <w:b/>
        </w:rPr>
        <w:t>Z A K L J U Č A K</w:t>
      </w:r>
    </w:p>
    <w:p w:rsidRDefault="00D44453" w:rsidP="00D44453" w:rsidR="00D44453">
      <w:pPr>
        <w:jc w:val="both"/>
      </w:pPr>
    </w:p>
    <w:p w:rsidRDefault="00D44453" w:rsidP="00D44453" w:rsidR="00D44453">
      <w:pPr>
        <w:ind w:firstLine="1440"/>
        <w:jc w:val="both"/>
      </w:pPr>
      <w:r>
        <w:t xml:space="preserve"> TRGOVAČKI SUD U OSIJEKU, STALNA SLUŽBA U SLAVONSKOM BRODU, po stečajnoj sutkinji Mirni Vujčić  u stečajnom postupku nad stečajnim dužnikom FINALE 2009 društvo s ograničenom odgovornošću za trgovinu, ugostiteljstvo i usluge " u stečaju ", skraćena tvrtka: FINALE 2009 d.o.o. "u stečaju" Nova Gradiška, </w:t>
      </w:r>
      <w:proofErr w:type="spellStart"/>
      <w:r>
        <w:t>Reljkovićev</w:t>
      </w:r>
      <w:r w:rsidR="00FC38C5">
        <w:t>a</w:t>
      </w:r>
      <w:proofErr w:type="spellEnd"/>
      <w:r w:rsidR="00FC38C5">
        <w:t xml:space="preserve"> 30A, OIB: 99138697543 , dana 29</w:t>
      </w:r>
      <w:r>
        <w:t>. rujna 201</w:t>
      </w:r>
      <w:r w:rsidR="00FC38C5">
        <w:t>7</w:t>
      </w:r>
      <w:r>
        <w:t>. godine</w:t>
      </w:r>
    </w:p>
    <w:p w:rsidRDefault="00D44453" w:rsidP="00D44453" w:rsidR="00D44453">
      <w:pPr>
        <w:ind w:firstLine="1440"/>
        <w:jc w:val="both"/>
      </w:pPr>
    </w:p>
    <w:p w:rsidRDefault="00D44453" w:rsidP="00D44453" w:rsidR="00D44453">
      <w:pPr>
        <w:ind w:firstLine="1440"/>
        <w:jc w:val="both"/>
      </w:pPr>
    </w:p>
    <w:p w:rsidRDefault="00D44453" w:rsidP="00D44453" w:rsidR="00D44453">
      <w:pPr>
        <w:jc w:val="center"/>
      </w:pPr>
      <w:r>
        <w:t>z a k l j u č i o     j e</w:t>
      </w:r>
    </w:p>
    <w:p w:rsidRDefault="00D44453" w:rsidP="00D44453" w:rsidR="00D44453">
      <w:pPr>
        <w:ind w:firstLine="1440"/>
        <w:jc w:val="both"/>
      </w:pPr>
    </w:p>
    <w:p w:rsidRDefault="00D44453" w:rsidP="00FC38C5" w:rsidR="00D44453">
      <w:pPr>
        <w:ind w:firstLine="1440"/>
        <w:jc w:val="both"/>
      </w:pPr>
      <w:r>
        <w:t>Nalaže se stečajno</w:t>
      </w:r>
      <w:r w:rsidR="00FC38C5">
        <w:t>m upravitelju Šimi Bošnjak iz Osijeka, Vukovarska cesta 56, OIB 38523531471</w:t>
      </w:r>
      <w:r>
        <w:t xml:space="preserve"> </w:t>
      </w:r>
      <w:r w:rsidR="00FC38C5" w:rsidRPr="00FC38C5">
        <w:t>u roku od osam dana od  isteka osmog dana od dana objave ovoga zaključka na e-Oglasnoj ploči suda</w:t>
      </w:r>
      <w:r w:rsidR="00FC38C5">
        <w:t xml:space="preserve"> očitovati se na podnesak – zamolbu </w:t>
      </w:r>
      <w:proofErr w:type="spellStart"/>
      <w:r w:rsidR="00FC38C5">
        <w:t>Redžepa</w:t>
      </w:r>
      <w:proofErr w:type="spellEnd"/>
      <w:r w:rsidR="00FC38C5">
        <w:t xml:space="preserve"> </w:t>
      </w:r>
      <w:proofErr w:type="spellStart"/>
      <w:r w:rsidR="00FC38C5">
        <w:t>Selmani</w:t>
      </w:r>
      <w:proofErr w:type="spellEnd"/>
      <w:r w:rsidR="00FC38C5">
        <w:t xml:space="preserve"> iz Nove Gradiške koj</w:t>
      </w:r>
      <w:r w:rsidR="000B6EAF">
        <w:t>i</w:t>
      </w:r>
      <w:r w:rsidR="00FC38C5">
        <w:t xml:space="preserve"> je ovaj sud zaprimio 15. rujna 2017. godine i koji mu se dostavlja u privitku ovoga zaključka.</w:t>
      </w:r>
    </w:p>
    <w:p w:rsidRDefault="00FC38C5" w:rsidP="00FC38C5" w:rsidR="00FC38C5">
      <w:pPr>
        <w:ind w:firstLine="1440"/>
        <w:jc w:val="both"/>
      </w:pPr>
    </w:p>
    <w:p w:rsidRDefault="00D44453" w:rsidP="00D44453" w:rsidR="00D44453">
      <w:pPr>
        <w:ind w:firstLine="1440"/>
        <w:jc w:val="both"/>
      </w:pPr>
    </w:p>
    <w:p w:rsidRDefault="00FC38C5" w:rsidP="00D44453" w:rsidR="00D44453">
      <w:pPr>
        <w:jc w:val="center"/>
      </w:pPr>
      <w:r>
        <w:t>U Slavonskom Brodu, 29</w:t>
      </w:r>
      <w:r w:rsidR="00D44453">
        <w:t>. rujna 201</w:t>
      </w:r>
      <w:r>
        <w:t>7</w:t>
      </w:r>
      <w:r w:rsidR="00D44453">
        <w:t>. godine</w:t>
      </w:r>
    </w:p>
    <w:p w:rsidRDefault="00FC38C5" w:rsidP="00D44453" w:rsidR="00FC38C5">
      <w:pPr>
        <w:jc w:val="center"/>
      </w:pPr>
    </w:p>
    <w:p w:rsidRDefault="00D44453" w:rsidP="00D44453" w:rsidR="00D44453">
      <w:pPr>
        <w:jc w:val="both"/>
      </w:pPr>
    </w:p>
    <w:p w:rsidRDefault="00D44453" w:rsidP="00D44453" w:rsidR="00D4445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FC38C5">
        <w:t xml:space="preserve">                       </w:t>
      </w:r>
      <w:r>
        <w:t xml:space="preserve">  Stečajna sutkinja</w:t>
      </w:r>
    </w:p>
    <w:p w:rsidRDefault="00D44453" w:rsidP="00D44453" w:rsidR="00D4445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FC38C5">
        <w:t xml:space="preserve">                        </w:t>
      </w:r>
      <w:r>
        <w:t xml:space="preserve">    Mirna Vujčić</w:t>
      </w:r>
    </w:p>
    <w:p w:rsidRDefault="00D44453" w:rsidP="00D44453" w:rsidR="00D44453">
      <w:pPr>
        <w:ind w:firstLine="720" w:left="5040"/>
        <w:jc w:val="both"/>
      </w:pPr>
    </w:p>
    <w:p w:rsidRDefault="00D44453" w:rsidP="00D44453" w:rsidR="00D44453">
      <w:pPr>
        <w:ind w:firstLine="720" w:left="5040"/>
        <w:jc w:val="both"/>
      </w:pPr>
    </w:p>
    <w:p w:rsidRDefault="00D44453" w:rsidP="00D44453" w:rsidR="00D44453">
      <w:pPr>
        <w:jc w:val="both"/>
      </w:pPr>
      <w:r>
        <w:t xml:space="preserve">                                                                                </w:t>
      </w:r>
    </w:p>
    <w:p w:rsidRDefault="00D44453" w:rsidP="00D44453" w:rsidR="00D44453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POUKA O PRAVNOM LIJEKU:</w:t>
      </w:r>
    </w:p>
    <w:p w:rsidRDefault="00D44453" w:rsidP="00D44453" w:rsidR="00D44453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nije dopušten pravni lijek (čl.11.st.9. Stečajnog zakona).</w:t>
      </w:r>
    </w:p>
    <w:p w:rsidRDefault="00D44453" w:rsidP="00D44453" w:rsidR="00D44453">
      <w:pPr>
        <w:jc w:val="both"/>
      </w:pPr>
    </w:p>
    <w:p w:rsidRDefault="00D44453" w:rsidP="00D44453" w:rsidR="00D44453">
      <w:pPr>
        <w:jc w:val="both"/>
      </w:pPr>
    </w:p>
    <w:p w:rsidRDefault="00D44453" w:rsidP="00D44453" w:rsidR="00D44453">
      <w:pPr>
        <w:jc w:val="both"/>
      </w:pPr>
    </w:p>
    <w:p w:rsidRDefault="00D44453" w:rsidP="00D44453" w:rsidR="00D44453">
      <w:pPr>
        <w:jc w:val="both"/>
      </w:pPr>
      <w:r>
        <w:t>DNA:</w:t>
      </w:r>
    </w:p>
    <w:p w:rsidRDefault="00D44453" w:rsidP="00D44453" w:rsidR="00D44453">
      <w:pPr>
        <w:jc w:val="both"/>
      </w:pPr>
      <w:r>
        <w:t>- Objaviti na mrežnoj stranici e-Oglasna ploča sudova</w:t>
      </w:r>
    </w:p>
    <w:p w:rsidRDefault="00D44453" w:rsidP="00D44453" w:rsidR="00D44453">
      <w:pPr>
        <w:jc w:val="both"/>
      </w:pPr>
      <w:r>
        <w:t>- Dostaviti stečajnom upravitelju</w:t>
      </w:r>
    </w:p>
    <w:p w:rsidRDefault="00DB052E" w:rsidP="00D44453" w:rsidR="00DB052E" w:rsidRPr="00D44453"/>
    <w:sectPr w:rsidR="00DB052E" w:rsidRPr="00D444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4453"/>
    <w:rsid w:val="000B6EAF"/>
    <w:rsid w:val="005C4AB6"/>
    <w:rsid w:val="00D44453"/>
    <w:rsid w:val="00DB052E"/>
    <w:rsid w:val="00FC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4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444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45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A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A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A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A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4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444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45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A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A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A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A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68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2012.</izvorni_sadrzaj>
    <derivirana_varijabla naziv="DomainObject.Predmet.DatumOsnivanja_1">16.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St-352/2012</izvorni_sadrzaj>
    <derivirana_varijabla naziv="DomainObject.Predmet.OznakaBroj_1">St-352/2012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 dio kod Dubi</izvorni_sadrzaj>
    <derivirana_varijabla naziv="DomainObject.Predmet.PrimjedbaSuca_1">I i II  dio kod Dubi</derivirana_varijabla>
  </DomainObject.Predmet.PrimjedbaSuca>
  <DomainObject.Predmet.ProtustrankaFormated>
    <izvorni_sadrzaj>  FINALE 2009 društvo s ograničenom odgovornošću za trgovinu, ugostiteljstvo i usluge " u stečaju "</izvorni_sadrzaj>
    <derivirana_varijabla naziv="DomainObject.Predmet.ProtustrankaFormated_1">  FINALE 2009 društvo s ograničenom odgovornošću za trgovinu, ugostiteljstvo i usluge " u stečaju "</derivirana_varijabla>
  </DomainObject.Predmet.ProtustrankaFormated>
  <DomainObject.Predmet.ProtustrankaFormatedOIB>
    <izvorni_sadrzaj>  FINALE 2009 društvo s ograničenom odgovornošću za trgovinu, ugostiteljstvo i usluge " u stečaju ", OIB 99138697543</izvorni_sadrzaj>
    <derivirana_varijabla naziv="DomainObject.Predmet.ProtustrankaFormatedOIB_1">  FINALE 2009 društvo s ograničenom odgovornošću za trgovinu, ugostiteljstvo i usluge " u stečaju ", OIB 99138697543</derivirana_varijabla>
  </DomainObject.Predmet.ProtustrankaFormatedOIB>
  <DomainObject.Predmet.ProtustrankaFormatedWithAdress>
    <izvorni_sadrzaj> FINALE 2009 društvo s ograničenom odgovornošću za trgovinu, ugostiteljstvo i usluge " u stečaju ", Reljkovićeva 30 A , 35400 Nova Gradiška</izvorni_sadrzaj>
    <derivirana_varijabla naziv="DomainObject.Predmet.ProtustrankaFormatedWithAdress_1"> FINALE 2009 društvo s ograničenom odgovornošću za trgovinu, ugostiteljstvo i usluge " u stečaju ", Reljkovićeva 30 A , 35400 Nova Gradiška</derivirana_varijabla>
  </DomainObject.Predmet.ProtustrankaFormatedWithAdress>
  <DomainObject.Predmet.ProtustrankaFormatedWithAdressOIB>
    <izvorni_sadrzaj> FINALE 2009 društvo s ograničenom odgovornošću za trgovinu, ugostiteljstvo i usluge " u stečaju ", OIB 99138697543, Reljkovićeva 30 A , 35400 Nova Gradiška</izvorni_sadrzaj>
    <derivirana_varijabla naziv="DomainObject.Predmet.ProtustrankaFormatedWithAdressOIB_1"> FINALE 2009 društvo s ograničenom odgovornošću za trgovinu, ugostiteljstvo i usluge " u stečaju ", OIB 99138697543, Reljkovićeva 30 A , 35400 Nova Gradiška</derivirana_varijabla>
  </DomainObject.Predmet.ProtustrankaFormatedWithAdressOIB>
  <DomainObject.Predmet.ProtustrankaWithAdress>
    <izvorni_sadrzaj>FINALE 2009 društvo s ograničenom odgovornošću za trgovinu, ugostiteljstvo i usluge " u stečaju " Reljkovićeva 30 A , 35400 Nova Gradiška</izvorni_sadrzaj>
    <derivirana_varijabla naziv="DomainObject.Predmet.ProtustrankaWithAdress_1">FINALE 2009 društvo s ograničenom odgovornošću za trgovinu, ugostiteljstvo i usluge " u stečaju " Reljkovićeva 30 A , 35400 Nova Gradiška</derivirana_varijabla>
  </DomainObject.Predmet.ProtustrankaWithAdress>
  <DomainObject.Predmet.ProtustrankaWithAdressOIB>
    <izvorni_sadrzaj>FINALE 2009 društvo s ograničenom odgovornošću za trgovinu, ugostiteljstvo i usluge " u stečaju ", OIB 99138697543, Reljkovićeva 30 A , 35400 Nova Gradiška</izvorni_sadrzaj>
    <derivirana_varijabla naziv="DomainObject.Predmet.ProtustrankaWithAdressOIB_1">FINALE 2009 društvo s ograničenom odgovornošću za trgovinu, ugostiteljstvo i usluge " u stečaju ", OIB 99138697543, Reljkovićeva 30 A , 35400 Nova Gradiška</derivirana_varijabla>
  </DomainObject.Predmet.ProtustrankaWithAdressOIB>
  <DomainObject.Predmet.ProtustrankaNazivFormated>
    <izvorni_sadrzaj>FINALE 2009 društvo s ograničenom odgovornošću za trgovinu, ugostiteljstvo i usluge " u stečaju "</izvorni_sadrzaj>
    <derivirana_varijabla naziv="DomainObject.Predmet.ProtustrankaNazivFormated_1">FINALE 2009 društvo s ograničenom odgovornošću za trgovinu, ugostiteljstvo i usluge " u stečaju "</derivirana_varijabla>
  </DomainObject.Predmet.ProtustrankaNazivFormated>
  <DomainObject.Predmet.ProtustrankaNazivFormatedOIB>
    <izvorni_sadrzaj>FINALE 2009 društvo s ograničenom odgovornošću za trgovinu, ugostiteljstvo i usluge " u stečaju ", OIB 99138697543</izvorni_sadrzaj>
    <derivirana_varijabla naziv="DomainObject.Predmet.ProtustrankaNazivFormatedOIB_1">FINALE 2009 društvo s ograničenom odgovornošću za trgovinu, ugostiteljstvo i usluge " u stečaju ", OIB 99138697543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 d. ZAGREB</izvorni_sadrzaj>
    <derivirana_varijabla naziv="DomainObject.Predmet.StrankaFormated_1">  HYPO ALPE-ADRIA-BANK d. d. ZAGREB</derivirana_varijabla>
  </DomainObject.Predmet.StrankaFormated>
  <DomainObject.Predmet.StrankaFormatedOIB>
    <izvorni_sadrzaj>  HYPO ALPE-ADRIA-BANK d. d. ZAGREB, OIB 14036333877</izvorni_sadrzaj>
    <derivirana_varijabla naziv="DomainObject.Predmet.StrankaFormatedOIB_1">  HYPO ALPE-ADRIA-BANK d. d. ZAGREB, OIB 14036333877</derivirana_varijabla>
  </DomainObject.Predmet.StrankaFormatedOIB>
  <DomainObject.Predmet.StrankaFormatedWithAdress>
    <izvorni_sadrzaj> HYPO ALPE-ADRIA-BANK d. d. ZAGREB, Slavonska avenija 6, 10000 Zagreb</izvorni_sadrzaj>
    <derivirana_varijabla naziv="DomainObject.Predmet.StrankaFormatedWithAdress_1"> HYPO ALPE-ADRIA-BANK d. d. ZAGREB, Slavonska avenija 6, 10000 Zagreb</derivirana_varijabla>
  </DomainObject.Predmet.StrankaFormatedWithAdress>
  <DomainObject.Predmet.StrankaFormatedWithAdressOIB>
    <izvorni_sadrzaj> HYPO ALPE-ADRIA-BANK d. d. ZAGREB, OIB 14036333877, Slavonska avenija 6, 10000 Zagreb</izvorni_sadrzaj>
    <derivirana_varijabla naziv="DomainObject.Predmet.StrankaFormatedWithAdressOIB_1"> HYPO ALPE-ADRIA-BANK d. d. ZAGREB, OIB 14036333877, Slavonska avenija 6, 10000 Zagreb</derivirana_varijabla>
  </DomainObject.Predmet.StrankaFormatedWithAdressOIB>
  <DomainObject.Predmet.StrankaWithAdress>
    <izvorni_sadrzaj>HYPO ALPE-ADRIA-BANK d. d. ZAGREB Slavonska avenija 6,10000 Zagreb</izvorni_sadrzaj>
    <derivirana_varijabla naziv="DomainObject.Predmet.StrankaWithAdress_1">HYPO ALPE-ADRIA-BANK d. d. ZAGREB Slavonska avenija 6,10000 Zagreb</derivirana_varijabla>
  </DomainObject.Predmet.StrankaWithAdress>
  <DomainObject.Predmet.StrankaWithAdressOIB>
    <izvorni_sadrzaj>HYPO ALPE-ADRIA-BANK d. d. ZAGREB, OIB 14036333877, Slavonska avenija 6,10000 Zagreb</izvorni_sadrzaj>
    <derivirana_varijabla naziv="DomainObject.Predmet.StrankaWithAdressOIB_1">HYPO ALPE-ADRIA-BANK d. d. ZAGREB, OIB 14036333877, Slavonska avenija 6,10000 Zagreb</derivirana_varijabla>
  </DomainObject.Predmet.StrankaWithAdressOIB>
  <DomainObject.Predmet.StrankaNazivFormated>
    <izvorni_sadrzaj>HYPO ALPE-ADRIA-BANK d. d. ZAGREB</izvorni_sadrzaj>
    <derivirana_varijabla naziv="DomainObject.Predmet.StrankaNazivFormated_1">HYPO ALPE-ADRIA-BANK d. d. ZAGREB</derivirana_varijabla>
  </DomainObject.Predmet.StrankaNazivFormated>
  <DomainObject.Predmet.StrankaNazivFormatedOIB>
    <izvorni_sadrzaj>HYPO ALPE-ADRIA-BANK d. d. ZAGREB, OIB 14036333877</izvorni_sadrzaj>
    <derivirana_varijabla naziv="DomainObject.Predmet.StrankaNazivFormatedOIB_1">HYPO ALPE-ADRIA-BANK d. 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HYPO ALPE-ADRIA-BANK d. d. ZAGREB</item>
    </izvorni_sadrzaj>
    <derivirana_varijabla naziv="DomainObject.Predmet.StrankaListFormated_1">
      <item>HYPO ALPE-ADRIA-BANK d. d. ZAGREB</item>
    </derivirana_varijabla>
  </DomainObject.Predmet.StrankaListFormated>
  <DomainObject.Predmet.StrankaListFormatedOIB>
    <izvorni_sadrzaj>
      <item>HYPO ALPE-ADRIA-BANK d. d. ZAGREB, OIB 14036333877</item>
    </izvorni_sadrzaj>
    <derivirana_varijabla naziv="DomainObject.Predmet.StrankaListFormatedOIB_1">
      <item>HYPO ALPE-ADRIA-BANK d. d. ZAGREB, OIB 14036333877</item>
    </derivirana_varijabla>
  </DomainObject.Predmet.StrankaListFormatedOIB>
  <DomainObject.Predmet.StrankaListFormatedWithAdress>
    <izvorni_sadrzaj>
      <item>HYPO ALPE-ADRIA-BANK d. d. ZAGREB, Slavonska avenija 6, 10000 Zagreb</item>
    </izvorni_sadrzaj>
    <derivirana_varijabla naziv="DomainObject.Predmet.StrankaListFormatedWithAdress_1">
      <item>HYPO ALPE-ADRIA-BANK d. d. ZAGREB, Slavonska avenija 6, 10000 Zagreb</item>
    </derivirana_varijabla>
  </DomainObject.Predmet.StrankaListFormatedWithAdress>
  <DomainObject.Predmet.StrankaListFormatedWithAdressOIB>
    <izvorni_sadrzaj>
      <item>HYPO ALPE-ADRIA-BANK d. d. ZAGREB, OIB 14036333877, Slavonska avenija 6, 10000 Zagreb</item>
    </izvorni_sadrzaj>
    <derivirana_varijabla naziv="DomainObject.Predmet.StrankaListFormatedWithAdressOIB_1">
      <item>HYPO ALPE-ADRIA-BANK d. d. ZAGREB, OIB 14036333877, Slavonska avenija 6, 10000 Zagreb</item>
    </derivirana_varijabla>
  </DomainObject.Predmet.StrankaListFormatedWithAdressOIB>
  <DomainObject.Predmet.StrankaListNazivFormated>
    <izvorni_sadrzaj>
      <item>HYPO ALPE-ADRIA-BANK d. d. ZAGREB</item>
    </izvorni_sadrzaj>
    <derivirana_varijabla naziv="DomainObject.Predmet.StrankaListNazivFormated_1">
      <item>HYPO ALPE-ADRIA-BANK d. d. ZAGREB</item>
    </derivirana_varijabla>
  </DomainObject.Predmet.StrankaListNazivFormated>
  <DomainObject.Predmet.StrankaListNazivFormatedOIB>
    <izvorni_sadrzaj>
      <item>HYPO ALPE-ADRIA-BANK d. d. ZAGREB, OIB 14036333877</item>
    </izvorni_sadrzaj>
    <derivirana_varijabla naziv="DomainObject.Predmet.StrankaListNazivFormatedOIB_1">
      <item>HYPO ALPE-ADRIA-BANK d. d. ZAGREB, OIB 14036333877</item>
    </derivirana_varijabla>
  </DomainObject.Predmet.StrankaListNazivFormatedOIB>
  <DomainObject.Predmet.ProtuStrankaListFormated>
    <izvorni_sadrzaj>
      <item>FINALE 2009 društvo s ograničenom odgovornošću za trgovinu, ugostiteljstvo i usluge " u stečaju "</item>
    </izvorni_sadrzaj>
    <derivirana_varijabla naziv="DomainObject.Predmet.ProtuStrankaListFormated_1">
      <item>FINALE 2009 društvo s ograničenom odgovornošću za trgovinu, ugostiteljstvo i usluge " u stečaju "</item>
    </derivirana_varijabla>
  </DomainObject.Predmet.ProtuStrankaListFormated>
  <DomainObject.Predmet.ProtuStrankaListFormatedOIB>
    <izvorni_sadrzaj>
      <item>FINALE 2009 društvo s ograničenom odgovornošću za trgovinu, ugostiteljstvo i usluge " u stečaju ", OIB 99138697543</item>
    </izvorni_sadrzaj>
    <derivirana_varijabla naziv="DomainObject.Predmet.ProtuStrankaListFormatedOIB_1">
      <item>FINALE 2009 društvo s ograničenom odgovornošću za trgovinu, ugostiteljstvo i usluge " u stečaju ", OIB 99138697543</item>
    </derivirana_varijabla>
  </DomainObject.Predmet.ProtuStrankaListFormatedOIB>
  <DomainObject.Predmet.ProtuStrankaListFormatedWithAdress>
    <izvorni_sadrzaj>
      <item>FINALE 2009 društvo s ograničenom odgovornošću za trgovinu, ugostiteljstvo i usluge " u stečaju ", Reljkovićeva 30 A , 35400 Nova Gradiška</item>
    </izvorni_sadrzaj>
    <derivirana_varijabla naziv="DomainObject.Predmet.ProtuStrankaListFormatedWithAdress_1">
      <item>FINALE 2009 društvo s ograničenom odgovornošću za trgovinu, ugostiteljstvo i usluge " u stečaju ", Reljkovićeva 30 A , 35400 Nova Gradiška</item>
    </derivirana_varijabla>
  </DomainObject.Predmet.ProtuStrankaListFormatedWithAdress>
  <DomainObject.Predmet.ProtuStrankaListFormatedWithAdressOIB>
    <izvorni_sadrzaj>
      <item>FINALE 2009 društvo s ograničenom odgovornošću za trgovinu, ugostiteljstvo i usluge " u stečaju ", OIB 99138697543, Reljkovićeva 30 A , 35400 Nova Gradiška</item>
    </izvorni_sadrzaj>
    <derivirana_varijabla naziv="DomainObject.Predmet.ProtuStrankaListFormatedWithAdressOIB_1">
      <item>FINALE 2009 društvo s ograničenom odgovornošću za trgovinu, ugostiteljstvo i usluge " u stečaju ", OIB 99138697543, Reljkovićeva 30 A , 35400 Nova Gradiška</item>
    </derivirana_varijabla>
  </DomainObject.Predmet.ProtuStrankaListFormatedWithAdressOIB>
  <DomainObject.Predmet.ProtuStrankaListNazivFormated>
    <izvorni_sadrzaj>
      <item>FINALE 2009 društvo s ograničenom odgovornošću za trgovinu, ugostiteljstvo i usluge " u stečaju "</item>
    </izvorni_sadrzaj>
    <derivirana_varijabla naziv="DomainObject.Predmet.ProtuStrankaListNazivFormated_1">
      <item>FINALE 2009 društvo s ograničenom odgovornošću za trgovinu, ugostiteljstvo i usluge " u stečaju "</item>
    </derivirana_varijabla>
  </DomainObject.Predmet.ProtuStrankaListNazivFormated>
  <DomainObject.Predmet.ProtuStrankaListNazivFormatedOIB>
    <izvorni_sadrzaj>
      <item>FINALE 2009 društvo s ograničenom odgovornošću za trgovinu, ugostiteljstvo i usluge " u stečaju ", OIB 99138697543</item>
    </izvorni_sadrzaj>
    <derivirana_varijabla naziv="DomainObject.Predmet.ProtuStrankaListNazivFormatedOIB_1">
      <item>FINALE 2009 društvo s ograničenom odgovornošću za trgovinu, ugostiteljstvo i usluge " u stečaju ", OIB 99138697543</item>
    </derivirana_varijabla>
  </DomainObject.Predmet.ProtuStrankaListNazivFormatedOIB>
  <DomainObject.Predmet.OstaliList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</izvorni_sadrzaj>
    <derivirana_varijabla naziv="DomainObject.Predmet.OstaliList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</derivirana_varijabla>
  </DomainObject.Predmet.OstaliListFormated>
  <DomainObject.Predmet.OstaliList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</izvorni_sadrzaj>
    <derivirana_varijabla naziv="DomainObject.Predmet.OstaliList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</derivirana_varijabla>
  </DomainObject.Predmet.OstaliListFormatedOIB>
  <DomainObject.Predmet.OstaliListFormatedWithAdress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</izvorni_sadrzaj>
    <derivirana_varijabla naziv="DomainObject.Predmet.OstaliListFormatedWithAdress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</derivirana_varijabla>
  </DomainObject.Predmet.OstaliListFormatedWithAdress>
  <DomainObject.Predmet.OstaliListFormatedWithAdressOIB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</izvorni_sadrzaj>
    <derivirana_varijabla naziv="DomainObject.Predmet.OstaliListFormatedWithAdressOIB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</derivirana_varijabla>
  </DomainObject.Predmet.OstaliListFormatedWithAdressOIB>
  <DomainObject.Predmet.OstaliListNaziv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</izvorni_sadrzaj>
    <derivirana_varijabla naziv="DomainObject.Predmet.OstaliListNaziv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</derivirana_varijabla>
  </DomainObject.Predmet.OstaliListNazivFormated>
  <DomainObject.Predmet.OstaliListNaziv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</izvorni_sadrzaj>
    <derivirana_varijabla naziv="DomainObject.Predmet.OstaliListNaziv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 d. ZAGREB</izvorni_sadrzaj>
    <derivirana_varijabla naziv="DomainObject.Predmet.StrankaIDrugi_1">HYPO ALPE-ADRIA-BANK d. d. ZAGREB</derivirana_varijabla>
  </DomainObject.Predmet.StrankaIDrugi>
  <DomainObject.Predmet.ProtustrankaIDrugi>
    <izvorni_sadrzaj>FINALE 2009 društvo s ograničenom odgovornošću za trgovinu, ugostiteljstvo i usluge " u stečaju "</izvorni_sadrzaj>
    <derivirana_varijabla naziv="DomainObject.Predmet.ProtustrankaIDrugi_1">FINALE 2009 društvo s ograničenom odgovornošću za trgovinu, ugostiteljstvo i usluge " u stečaju "</derivirana_varijabla>
  </DomainObject.Predmet.ProtustrankaIDrugi>
  <DomainObject.Predmet.StrankaIDrugiAdressOIB>
    <izvorni_sadrzaj>HYPO ALPE-ADRIA-BANK d. d. ZAGREB, OIB 14036333877, Slavonska avenija 6, 10000 Zagreb</izvorni_sadrzaj>
    <derivirana_varijabla naziv="DomainObject.Predmet.StrankaIDrugiAdressOIB_1">HYPO ALPE-ADRIA-BANK d. d. ZAGREB, OIB 14036333877, Slavonska avenija 6, 10000 Zagreb</derivirana_varijabla>
  </DomainObject.Predmet.StrankaIDrugiAdressOIB>
  <DomainObject.Predmet.ProtustrankaIDrugiAdressOIB>
    <izvorni_sadrzaj>FINALE 2009 društvo s ograničenom odgovornošću za trgovinu, ugostiteljstvo i usluge " u stečaju ", OIB 99138697543, Reljkovićeva 30 A , 35400 Nova Gradiška</izvorni_sadrzaj>
    <derivirana_varijabla naziv="DomainObject.Predmet.ProtustrankaIDrugiAdressOIB_1">FINALE 2009 društvo s ograničenom odgovornošću za trgovinu, ugostiteljstvo i usluge " u stečaju ", OIB 99138697543, Reljkovićeva 30 A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</izvorni_sadrzaj>
    <derivirana_varijabla naziv="DomainObject.Predmet.SudioniciListNaziv_1"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</derivirana_varijabla>
  </DomainObject.Predmet.SudioniciListNaziv>
  <DomainObject.Predmet.SudioniciListAdressOIB>
    <izvorni_sadrzaj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</izvorni_sadrzaj>
    <derivirana_varijabla naziv="DomainObject.Predmet.SudioniciListAdressOIB_1"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188</properties:Words>
  <properties:Characters>976</properties:Characters>
  <properties:Lines>41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2017-09-29T09:51:00Z</dcterms:created>
  <dc:creator>wsadmin</dc:creator>
  <cp:lastModifiedBy>wsadmin</cp:lastModifiedBy>
  <cp:lastPrinted>2017-09-29T09:55:00Z</cp:lastPrinted>
  <dcterms:modified xmlns:xsi="http://www.w3.org/2001/XMLSchema-instance" xsi:type="dcterms:W3CDTF">2017-09-29T09:57:00Z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