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a01b" w14:paraId="e34a01b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A41262">
        <w:t>4617</w:t>
      </w:r>
      <w:r>
        <w:t>/2015</w:t>
      </w:r>
      <w:r w:rsidR="009C6032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106C6B">
        <w:t>SIKA TRGOVINA d.o.o</w:t>
      </w:r>
      <w:r w:rsidR="00106C6B" w:rsidRPr="00D81460">
        <w:t xml:space="preserve">., </w:t>
      </w:r>
      <w:r w:rsidR="00106C6B" w:rsidRPr="00AB6F98">
        <w:t>Sveti Duh 70</w:t>
      </w:r>
      <w:r w:rsidR="00106C6B" w:rsidRPr="00D81460">
        <w:t xml:space="preserve">, Zagreb, OIB: </w:t>
      </w:r>
      <w:r w:rsidR="00106C6B" w:rsidRPr="00AB6F98">
        <w:t>19431121786</w:t>
      </w:r>
      <w:r>
        <w:t xml:space="preserve">, dana  </w:t>
      </w:r>
      <w:r w:rsidR="00D20A18">
        <w:t>29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106C6B">
        <w:t>SIKA TRGOVINA d.o.o</w:t>
      </w:r>
      <w:r w:rsidR="00106C6B" w:rsidRPr="00D81460">
        <w:t xml:space="preserve">., </w:t>
      </w:r>
      <w:r w:rsidR="00106C6B" w:rsidRPr="00AB6F98">
        <w:t>Sveti Duh 70</w:t>
      </w:r>
      <w:r w:rsidR="00106C6B" w:rsidRPr="00D81460">
        <w:t xml:space="preserve">, Zagreb, OIB: </w:t>
      </w:r>
      <w:r w:rsidR="00106C6B" w:rsidRPr="00AB6F98">
        <w:t>19431121786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 </w:t>
      </w:r>
      <w:r w:rsidR="00D20A18">
        <w:t>29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se  </w:t>
      </w:r>
      <w:r w:rsidR="00996230">
        <w:t xml:space="preserve">MARKO MARIĆ iz Zagreba, Petrinjska 59a, OIB: </w:t>
      </w:r>
      <w:r w:rsidR="00996230" w:rsidRPr="00996230">
        <w:t>40578632064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106C6B">
        <w:t>SIKA TRGOVINA d.o.o</w:t>
      </w:r>
      <w:r w:rsidR="00106C6B" w:rsidRPr="00D81460">
        <w:t xml:space="preserve">., </w:t>
      </w:r>
      <w:r w:rsidR="00106C6B" w:rsidRPr="00AB6F98">
        <w:t>Sveti Duh 70</w:t>
      </w:r>
      <w:r w:rsidR="00106C6B" w:rsidRPr="00D81460">
        <w:t xml:space="preserve">, Zagreb, OIB: </w:t>
      </w:r>
      <w:r w:rsidR="00106C6B" w:rsidRPr="00AB6F98">
        <w:t>19431121786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20A18" w:rsidP="00047C0E" w:rsidR="00047C0E">
      <w:pPr>
        <w:pStyle w:val="Bezproreda"/>
        <w:jc w:val="center"/>
      </w:pPr>
      <w:r>
        <w:t>U Zagrebu, 29</w:t>
      </w:r>
      <w:r w:rsidR="00047C0E"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C6032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9C6032" w:rsidP="009C6032" w:rsidR="009C6032">
      <w:pPr>
        <w:pStyle w:val="Bezproreda"/>
        <w:jc w:val="right"/>
      </w:pPr>
      <w:r>
        <w:t xml:space="preserve">Za točnost otpravka-ovlašteni službenik: </w:t>
      </w:r>
    </w:p>
    <w:p w:rsidRDefault="009C6032" w:rsidP="009C6032" w:rsidR="009C6032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7CF5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A41262">
          <w:t>4617/2015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85FD4"/>
    <w:rsid w:val="00106C6B"/>
    <w:rsid w:val="001371FB"/>
    <w:rsid w:val="001B22F8"/>
    <w:rsid w:val="003A3366"/>
    <w:rsid w:val="004E266D"/>
    <w:rsid w:val="00677951"/>
    <w:rsid w:val="00717CF5"/>
    <w:rsid w:val="00996230"/>
    <w:rsid w:val="009C6032"/>
    <w:rsid w:val="00A41262"/>
    <w:rsid w:val="00AA7B27"/>
    <w:rsid w:val="00AE11D4"/>
    <w:rsid w:val="00BC1874"/>
    <w:rsid w:val="00C136F3"/>
    <w:rsid w:val="00D20A18"/>
    <w:rsid w:val="00DA1EF7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C6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0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0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0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0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C6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0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0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0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0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4617</izvorni_sadrzaj>
    <derivirana_varijabla naziv="DomainObject.Predmet.Broj_1">4617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St-4617/2015</izvorni_sadrzaj>
    <derivirana_varijabla naziv="DomainObject.Predmet.OznakaBroj_1">St-4617/2015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SIKA TRGOVINA d.o.o. zastupanog po punomoćniku Mladen Jakopec</izvorni_sadrzaj>
    <derivirana_varijabla naziv="DomainObject.Predmet.ProtustrankaFormated_1">  SIKA TRGOVINA d.o.o. zastupanog po punomoćniku Mladen Jakopec</derivirana_varijabla>
  </DomainObject.Predmet.ProtustrankaFormated>
  <DomainObject.Predmet.ProtustrankaFormatedOIB>
    <izvorni_sadrzaj>  SIKA TRGOVINA d.o.o., OIB 19431121786 zastupanog po punomoćniku Mladen Jakopec</izvorni_sadrzaj>
    <derivirana_varijabla naziv="DomainObject.Predmet.ProtustrankaFormatedOIB_1">  SIKA TRGOVINA d.o.o., OIB 19431121786 zastupanog po punomoćniku Mladen Jakopec</derivirana_varijabla>
  </DomainObject.Predmet.ProtustrankaFormatedOIB>
  <DomainObject.Predmet.ProtustrankaFormatedWithAdress>
    <izvorni_sadrzaj> SIKA TRGOVINA d.o.o., Sveti Duh 70, 10000 Zagreb zastupanog po punomoćniku Mladen Jakopec</izvorni_sadrzaj>
    <derivirana_varijabla naziv="DomainObject.Predmet.ProtustrankaFormatedWithAdress_1"> SIKA TRGOVINA d.o.o., Sveti Duh 70, 10000 Zagreb zastupanog po punomoćniku Mladen Jakopec</derivirana_varijabla>
  </DomainObject.Predmet.ProtustrankaFormatedWithAdress>
  <DomainObject.Predmet.ProtustrankaFormatedWithAdressOIB>
    <izvorni_sadrzaj> SIKA TRGOVINA d.o.o., OIB 19431121786, Sveti Duh 70, 10000 Zagreb zastupanog po punomoćniku Mladen Jakopec</izvorni_sadrzaj>
    <derivirana_varijabla naziv="DomainObject.Predmet.ProtustrankaFormatedWithAdressOIB_1"> SIKA TRGOVINA d.o.o., OIB 19431121786, Sveti Duh 70, 10000 Zagreb zastupanog po punomoćniku Mladen Jakopec</derivirana_varijabla>
  </DomainObject.Predmet.ProtustrankaFormatedWithAdressOIB>
  <DomainObject.Predmet.ProtustrankaWithAdress>
    <izvorni_sadrzaj>SIKA TRGOVINA d.o.o. Sveti Duh 70, 10000 Zagreb</izvorni_sadrzaj>
    <derivirana_varijabla naziv="DomainObject.Predmet.ProtustrankaWithAdress_1">SIKA TRGOVINA d.o.o. Sveti Duh 70, 10000 Zagreb</derivirana_varijabla>
  </DomainObject.Predmet.ProtustrankaWithAdress>
  <DomainObject.Predmet.ProtustrankaWithAdressOIB>
    <izvorni_sadrzaj>SIKA TRGOVINA d.o.o., OIB 19431121786, Sveti Duh 70, 10000 Zagreb</izvorni_sadrzaj>
    <derivirana_varijabla naziv="DomainObject.Predmet.ProtustrankaWithAdressOIB_1">SIKA TRGOVINA d.o.o., OIB 19431121786, Sveti Duh 70, 10000 Zagreb</derivirana_varijabla>
  </DomainObject.Predmet.ProtustrankaWithAdressOIB>
  <DomainObject.Predmet.ProtustrankaNazivFormated>
    <izvorni_sadrzaj>SIKA TRGOVINA d.o.o.</izvorni_sadrzaj>
    <derivirana_varijabla naziv="DomainObject.Predmet.ProtustrankaNazivFormated_1">SIKA TRGOVINA d.o.o.</derivirana_varijabla>
  </DomainObject.Predmet.ProtustrankaNazivFormated>
  <DomainObject.Predmet.ProtustrankaNazivFormatedOIB>
    <izvorni_sadrzaj>SIKA TRGOVINA d.o.o., OIB 19431121786</izvorni_sadrzaj>
    <derivirana_varijabla naziv="DomainObject.Predmet.ProtustrankaNazivFormatedOIB_1">SIKA TRGOVINA d.o.o., OIB 19431121786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SIKA TRGOVINA d.o.o. zastupanog po punomoćniku Mladen Jakopec</item>
    </izvorni_sadrzaj>
    <derivirana_varijabla naziv="DomainObject.Predmet.ProtuStrankaListFormated_1">
      <item>SIKA TRGOVINA d.o.o. zastupanog po punomoćniku Mladen Jakopec</item>
    </derivirana_varijabla>
  </DomainObject.Predmet.ProtuStrankaListFormated>
  <DomainObject.Predmet.ProtuStrankaListFormatedOIB>
    <izvorni_sadrzaj>
      <item>SIKA TRGOVINA d.o.o., OIB 19431121786 zastupanog po punomoćniku Mladen Jakopec</item>
    </izvorni_sadrzaj>
    <derivirana_varijabla naziv="DomainObject.Predmet.ProtuStrankaListFormatedOIB_1">
      <item>SIKA TRGOVINA d.o.o., OIB 19431121786 zastupanog po punomoćniku Mladen Jakopec</item>
    </derivirana_varijabla>
  </DomainObject.Predmet.ProtuStrankaListFormatedOIB>
  <DomainObject.Predmet.ProtuStrankaListFormatedWithAdress>
    <izvorni_sadrzaj>
      <item>SIKA TRGOVINA d.o.o., Sveti Duh 70, 10000 Zagreb zastupanog po punomoćniku Mladen Jakopec</item>
    </izvorni_sadrzaj>
    <derivirana_varijabla naziv="DomainObject.Predmet.ProtuStrankaListFormatedWithAdress_1">
      <item>SIKA TRGOVINA d.o.o., Sveti Duh 70, 10000 Zagreb zastupanog po punomoćniku Mladen Jakopec</item>
    </derivirana_varijabla>
  </DomainObject.Predmet.ProtuStrankaListFormatedWithAdress>
  <DomainObject.Predmet.ProtuStrankaListFormatedWithAdressOIB>
    <izvorni_sadrzaj>
      <item>SIKA TRGOVINA d.o.o., OIB 19431121786, Sveti Duh 70, 10000 Zagreb zastupanog po punomoćniku Mladen Jakopec</item>
    </izvorni_sadrzaj>
    <derivirana_varijabla naziv="DomainObject.Predmet.ProtuStrankaListFormatedWithAdressOIB_1">
      <item>SIKA TRGOVINA d.o.o., OIB 19431121786, Sveti Duh 70, 10000 Zagreb zastupanog po punomoćniku Mladen Jakopec</item>
    </derivirana_varijabla>
  </DomainObject.Predmet.ProtuStrankaListFormatedWithAdressOIB>
  <DomainObject.Predmet.ProtuStrankaListNazivFormated>
    <izvorni_sadrzaj>
      <item>SIKA TRGOVINA d.o.o.</item>
    </izvorni_sadrzaj>
    <derivirana_varijabla naziv="DomainObject.Predmet.ProtuStrankaListNazivFormated_1">
      <item>SIKA TRGOVINA d.o.o.</item>
    </derivirana_varijabla>
  </DomainObject.Predmet.ProtuStrankaListNazivFormated>
  <DomainObject.Predmet.ProtuStrankaListNazivFormatedOIB>
    <izvorni_sadrzaj>
      <item>SIKA TRGOVINA d.o.o., OIB 19431121786</item>
    </izvorni_sadrzaj>
    <derivirana_varijabla naziv="DomainObject.Predmet.ProtuStrankaListNazivFormatedOIB_1">
      <item>SIKA TRGOVINA d.o.o., OIB 19431121786</item>
    </derivirana_varijabla>
  </DomainObject.Predmet.ProtuStrankaListNazivFormatedOIB>
  <DomainObject.Predmet.OstaliListFormated>
    <izvorni_sadrzaj>
      <item>Marko Marić</item>
      <item>Mladen Jakopec punomoćnik sudionika u postupku SIKA TRGOVINA d.o.o.</item>
    </izvorni_sadrzaj>
    <derivirana_varijabla naziv="DomainObject.Predmet.OstaliListFormated_1">
      <item>Marko Marić</item>
      <item>Mladen Jakopec punomoćnik sudionika u postupku SIKA TRGOVINA d.o.o.</item>
    </derivirana_varijabla>
  </DomainObject.Predmet.OstaliListFormated>
  <DomainObject.Predmet.OstaliListFormatedOIB>
    <izvorni_sadrzaj>
      <item>Marko Marić, OIB 40578632064</item>
      <item>Mladen Jakopec, OIB 74740003616 punomoćnik sudionika u postupku SIKA TRGOVINA d.o.o.</item>
    </izvorni_sadrzaj>
    <derivirana_varijabla naziv="DomainObject.Predmet.OstaliListFormatedOIB_1">
      <item>Marko Marić, OIB 40578632064</item>
      <item>Mladen Jakopec, OIB 74740003616 punomoćnik sudionika u postupku SIKA TRGOVINA d.o.o.</item>
    </derivirana_varijabla>
  </DomainObject.Predmet.OstaliListFormatedOIB>
  <DomainObject.Predmet.OstaliListFormatedWithAdress>
    <izvorni_sadrzaj>
      <item>Marko Marić, Petrinjska 59a, 10000 Zagreb</item>
      <item>Mladen Jakopec, Sveti Duh 70, 10000 Zagreb punomoćnik sudionika u postupku SIKA TRGOVINA d.o.o.</item>
    </izvorni_sadrzaj>
    <derivirana_varijabla naziv="DomainObject.Predmet.OstaliListFormatedWithAdress_1">
      <item>Marko Marić, Petrinjska 59a, 10000 Zagreb</item>
      <item>Mladen Jakopec, Sveti Duh 70, 10000 Zagreb punomoćnik sudionika u postupku SIKA TRGOVINA d.o.o.</item>
    </derivirana_varijabla>
  </DomainObject.Predmet.OstaliListFormatedWithAdress>
  <DomainObject.Predmet.OstaliListFormatedWithAdressOIB>
    <izvorni_sadrzaj>
      <item>Marko Marić, OIB 40578632064, Petrinjska 59a, 10000 Zagreb</item>
      <item>Mladen Jakopec, OIB 74740003616, Sveti Duh 70, 10000 Zagreb punomoćnik sudionika u postupku SIKA TRGOVINA d.o.o.</item>
    </izvorni_sadrzaj>
    <derivirana_varijabla naziv="DomainObject.Predmet.OstaliListFormatedWithAdressOIB_1">
      <item>Marko Marić, OIB 40578632064, Petrinjska 59a, 10000 Zagreb</item>
      <item>Mladen Jakopec, OIB 74740003616, Sveti Duh 70, 10000 Zagreb punomoćnik sudionika u postupku SIKA TRGOVINA d.o.o.</item>
    </derivirana_varijabla>
  </DomainObject.Predmet.OstaliListFormatedWithAdressOIB>
  <DomainObject.Predmet.OstaliListNazivFormated>
    <izvorni_sadrzaj>
      <item>Marko Marić</item>
      <item>Mladen Jakopec</item>
    </izvorni_sadrzaj>
    <derivirana_varijabla naziv="DomainObject.Predmet.OstaliListNazivFormated_1">
      <item>Marko Marić</item>
      <item>Mladen Jakopec</item>
    </derivirana_varijabla>
  </DomainObject.Predmet.OstaliListNazivFormated>
  <DomainObject.Predmet.OstaliListNazivFormatedOIB>
    <izvorni_sadrzaj>
      <item>Marko Marić, OIB 40578632064</item>
      <item>Mladen Jakopec, OIB 74740003616</item>
    </izvorni_sadrzaj>
    <derivirana_varijabla naziv="DomainObject.Predmet.OstaliListNazivFormatedOIB_1">
      <item>Marko Marić, OIB 40578632064</item>
      <item>Mladen Jakopec, OIB 74740003616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SIKA TRGOVINA d.o.o.</izvorni_sadrzaj>
    <derivirana_varijabla naziv="DomainObject.Predmet.ProtustrankaIDrugi_1">SIKA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SIKA TRGOVINA d.o.o., OIB 19431121786, Sveti Duh 70, 10000 Zagreb</izvorni_sadrzaj>
    <derivirana_varijabla naziv="DomainObject.Predmet.ProtustrankaIDrugiAdressOIB_1">SIKA TRGOVINA d.o.o., OIB 19431121786, Sveti Duh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SIKA TRGOVINA d.o.o.</item>
      <item>FINA Regionalni centar Zagreb</item>
      <item>Marko Marić</item>
      <item>Mladen Jakopec</item>
    </izvorni_sadrzaj>
    <derivirana_varijabla naziv="DomainObject.Predmet.SudioniciListNaziv_1">
      <item>SIKA TRGOVINA d.o.o.</item>
      <item>FINA Regionalni centar Zagreb</item>
      <item>Marko Marić</item>
      <item>Mladen Jakopec</item>
    </derivirana_varijabla>
  </DomainObject.Predmet.SudioniciListNaziv>
  <DomainObject.Predmet.SudioniciListAdressOIB>
    <izvorni_sadrzaj>
      <item>SIKA TRGOVINA d.o.o., OIB 19431121786, Sveti Duh 70,10000 Zagreb</item>
      <item>FINA Regionalni centar Zagreb, OIB 85821130368, Trg svibanjskih žrtava 1995. 1,10000 Zagreb</item>
      <item>Marko Marić, OIB 40578632064, Petrinjska 59a,10000 Zagreb</item>
      <item>Mladen Jakopec, OIB 74740003616, Sveti Duh 70,10000 Zagreb</item>
    </izvorni_sadrzaj>
    <derivirana_varijabla naziv="DomainObject.Predmet.SudioniciListAdressOIB_1">
      <item>SIKA TRGOVINA d.o.o., OIB 19431121786, Sveti Duh 70,10000 Zagreb</item>
      <item>FINA Regionalni centar Zagreb, OIB 85821130368, Trg svibanjskih žrtava 1995. 1,10000 Zagreb</item>
      <item>Marko Marić, OIB 40578632064, Petrinjska 59a,10000 Zagreb</item>
      <item>Mladen Jakopec, OIB 74740003616, Sveti Duh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19431121786</item>
      <item>, OIB 85821130368</item>
      <item>, OIB 40578632064</item>
      <item>, OIB 74740003616</item>
    </izvorni_sadrzaj>
    <derivirana_varijabla naziv="DomainObject.Predmet.SudioniciListNazivOIB_1">
      <item>, OIB 19431121786</item>
      <item>, OIB 85821130368</item>
      <item>, OIB 40578632064</item>
      <item>, OIB 74740003616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1976</properties:Characters>
  <properties:Lines>70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2016-04-22T13:49:00Z</dcterms:created>
  <dc:creator>Sandra Rotar Vogrin</dc:creator>
  <cp:lastModifiedBy>Tanja Štraubert</cp:lastModifiedBy>
  <cp:lastPrinted>2016-04-29T09:17:00Z</cp:lastPrinted>
  <dcterms:modified xmlns:xsi="http://www.w3.org/2001/XMLSchema-instance" xsi:type="dcterms:W3CDTF">2016-04-29T09:17:00Z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