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4ce3" w14:paraId="46f4ce3" w:rsidRDefault="00811F18" w:rsidP="001940FB" w:rsidR="00811F1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C17A1B" w:rsidR="001065A0" w:rsidRPr="00C17A1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17A1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11F18" w:rsidP="00AA6BCF" w:rsidR="00811F1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11F18" w:rsidR="00811F1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11F1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11F18" w:rsidP="00811F1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11F1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11F1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56ADD" w:rsidRPr="00856ADD">
        <w:rPr>
          <w:rFonts w:cs="Calibri" w:hAnsi="Calibri" w:ascii="Calibri"/>
        </w:rPr>
        <w:t>DANIJELA DRLJE VIDOVIĆ</w:t>
      </w:r>
      <w:r w:rsidR="00856AD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11F18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C17A1B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56ADD" w:rsidRPr="00856ADD">
        <w:rPr>
          <w:rFonts w:cs="Calibri" w:eastAsia="Arial Unicode MS" w:hAnsi="Calibri" w:ascii="Calibri"/>
          <w:kern w:val="1"/>
          <w:lang w:eastAsia="ar-SA" w:val="hr-HR"/>
        </w:rPr>
        <w:t>27.733,12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56ADD" w:rsidRPr="00856ADD">
        <w:rPr>
          <w:rFonts w:cs="Calibri" w:hAnsi="Calibri" w:ascii="Calibri"/>
        </w:rPr>
        <w:t>25.433,12 kn</w:t>
      </w:r>
      <w:r w:rsidR="00C635F3">
        <w:rPr>
          <w:rFonts w:cs="Calibri" w:hAnsi="Calibri" w:ascii="Calibri"/>
        </w:rPr>
        <w:t>,</w:t>
      </w:r>
      <w:r w:rsidR="00856AD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56ADD" w:rsidRPr="00856ADD">
        <w:rPr>
          <w:rFonts w:cs="Calibri" w:eastAsia="Arial Unicode MS" w:hAnsi="Calibri" w:ascii="Calibri"/>
          <w:kern w:val="1"/>
          <w:lang w:eastAsia="ar-SA" w:val="hr-HR"/>
        </w:rPr>
        <w:t>2.300,00 kn</w:t>
      </w:r>
      <w:r w:rsidR="00811F18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75BD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75BD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75BD3" w:rsidRPr="00975BD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75BD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17A1B" w:rsidP="001D182A" w:rsidR="00C17A1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3F565D" w:rsidP="001D182A" w:rsidR="003F565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56ADD" w:rsidP="001D182A" w:rsidR="00856AD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37825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56ADD" w:rsidP="00F40D1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56ADD">
              <w:rPr>
                <w:rFonts w:cs="Calibri" w:hAnsi="Calibri" w:ascii="Calibri"/>
              </w:rPr>
              <w:t>DANIJELA DRLJE VIDOVIĆ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856ADD">
              <w:rPr>
                <w:rFonts w:cs="Calibri" w:hAnsi="Calibri" w:ascii="Calibri"/>
              </w:rPr>
              <w:t>Lučičeva 3,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856ADD">
              <w:rPr>
                <w:rFonts w:cs="Calibri" w:hAnsi="Calibri" w:ascii="Calibri"/>
              </w:rPr>
              <w:t>82647127434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56ADD" w:rsidP="00856ADD" w:rsidR="00AA6BCF" w:rsidRPr="00856ADD">
            <w:pPr>
              <w:jc w:val="both"/>
              <w:rPr>
                <w:rFonts w:cs="Calibri" w:hAnsi="Calibri" w:ascii="Calibri"/>
              </w:rPr>
            </w:pPr>
            <w:r w:rsidRPr="00856ADD">
              <w:rPr>
                <w:rFonts w:cs="Calibri" w:hAnsi="Calibri" w:ascii="Calibri"/>
              </w:rPr>
              <w:t>Ugovori o štednom depozitu broj 81-70--12103-0, knjigovodstvena kartica članskog uloga, izračun kamata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56AD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56ADD">
              <w:rPr>
                <w:rFonts w:cs="Calibri" w:hAnsi="Calibri" w:ascii="Calibri"/>
              </w:rPr>
              <w:t>27.733,12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56AD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56ADD">
              <w:rPr>
                <w:rFonts w:cs="Calibri" w:hAnsi="Calibri" w:ascii="Calibri"/>
              </w:rPr>
              <w:t>25.433,12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56AD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56ADD">
              <w:rPr>
                <w:rFonts w:cs="Calibri" w:hAnsi="Calibri" w:ascii="Calibri"/>
              </w:rPr>
              <w:t>2.300,00 kn</w:t>
            </w:r>
          </w:p>
        </w:tc>
      </w:tr>
      <w:bookmarkEnd w:id="1"/>
    </w:tbl>
    <w:p w:rsidRDefault="00975BD3" w:rsidP="00AA6BCF" w:rsidR="00975BD3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F6D8F" w:rsidP="001F6D8F" w:rsidR="001F6D8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A5FC7" w:rsidP="001F6D8F" w:rsidR="001F6D8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D8F" w:rsidP="001F6D8F" w:rsidR="001F6D8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F6D8F" w:rsidP="001F6D8F" w:rsidR="001F6D8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F6D8F" w:rsidP="001F6D8F" w:rsidR="001F6D8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F6D8F" w:rsidP="001F6D8F" w:rsidR="001F6D8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F6D8F" w:rsidP="001F6D8F" w:rsidR="001F6D8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89F" w:rsidR="00C9189F">
      <w:pPr>
        <w:spacing w:after="0"/>
      </w:pPr>
      <w:r>
        <w:separator/>
      </w:r>
    </w:p>
  </w:endnote>
  <w:endnote w:id="0" w:type="continuationSeparator">
    <w:p w:rsidRDefault="00C9189F" w:rsidR="00C918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7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89F" w:rsidR="00C9189F">
      <w:pPr>
        <w:spacing w:after="0"/>
      </w:pPr>
      <w:r>
        <w:separator/>
      </w:r>
    </w:p>
  </w:footnote>
  <w:footnote w:id="0" w:type="continuationSeparator">
    <w:p w:rsidRDefault="00C9189F" w:rsidR="00C918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5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76E9C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A5FC7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6D8F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660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3F565D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0A98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38B8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3FC2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5758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1F18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6ADD"/>
    <w:rsid w:val="0086376B"/>
    <w:rsid w:val="00863C9D"/>
    <w:rsid w:val="00865448"/>
    <w:rsid w:val="00866BA5"/>
    <w:rsid w:val="008708E2"/>
    <w:rsid w:val="00873C81"/>
    <w:rsid w:val="00874D36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D3F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75BD3"/>
    <w:rsid w:val="00986801"/>
    <w:rsid w:val="00993A71"/>
    <w:rsid w:val="0099406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18C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7A1B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35F3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189F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0D1B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  <w:rsid w:val="00FF79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65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75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75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75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75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65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75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75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75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75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45AF6-2C81-4546-952A-33E8E82D3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St-651/2017-79 / Podnesak - Podnesak (-79.docx)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